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4E54C" w14:textId="77777777" w:rsidR="002F4B54" w:rsidRPr="002F4B54" w:rsidRDefault="002F4B54" w:rsidP="002F4B54">
      <w:pPr>
        <w:jc w:val="right"/>
        <w:rPr>
          <w:rFonts w:ascii="Palemonas" w:hAnsi="Palemonas"/>
          <w:b/>
          <w:bCs/>
        </w:rPr>
      </w:pPr>
      <w:r w:rsidRPr="002F4B54">
        <w:rPr>
          <w:rFonts w:ascii="Palemonas" w:hAnsi="Palemonas"/>
          <w:b/>
          <w:bCs/>
        </w:rPr>
        <w:t>Projektas</w:t>
      </w:r>
    </w:p>
    <w:p w14:paraId="591D7A49" w14:textId="77777777" w:rsidR="00E10DF9" w:rsidRPr="00707C2D" w:rsidRDefault="00E10DF9" w:rsidP="00E10DF9">
      <w:pPr>
        <w:jc w:val="center"/>
        <w:rPr>
          <w:rFonts w:ascii="Palemonas" w:hAnsi="Palemonas"/>
        </w:rPr>
      </w:pPr>
      <w:r w:rsidRPr="00707C2D">
        <w:rPr>
          <w:rFonts w:ascii="Palemonas" w:hAnsi="Palemonas"/>
        </w:rPr>
        <w:object w:dxaOrig="948" w:dyaOrig="979" w14:anchorId="1B90D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48.75pt" o:ole="" fillcolor="window">
            <v:imagedata r:id="rId8" o:title=""/>
          </v:shape>
          <o:OLEObject Type="Embed" ProgID="Word.Document.8" ShapeID="_x0000_i1025" DrawAspect="Content" ObjectID="_1803097594" r:id="rId9"/>
        </w:object>
      </w:r>
    </w:p>
    <w:p w14:paraId="5AE93A7A" w14:textId="77777777" w:rsidR="00E10DF9" w:rsidRPr="006E36E1" w:rsidRDefault="00E10DF9" w:rsidP="00E10DF9">
      <w:pPr>
        <w:jc w:val="center"/>
        <w:rPr>
          <w:rFonts w:ascii="Palemonas" w:hAnsi="Palemonas"/>
          <w:b/>
          <w:bCs/>
        </w:rPr>
      </w:pPr>
      <w:r w:rsidRPr="006E36E1">
        <w:rPr>
          <w:rFonts w:ascii="Palemonas" w:hAnsi="Palemonas"/>
          <w:b/>
          <w:bCs/>
        </w:rPr>
        <w:t>PALANGOS MIESTO SAVIVALDYBĖS TARYBA</w:t>
      </w:r>
    </w:p>
    <w:p w14:paraId="4075531B" w14:textId="77777777" w:rsidR="00E10DF9" w:rsidRPr="00891266" w:rsidRDefault="00E10DF9" w:rsidP="00891266">
      <w:pPr>
        <w:jc w:val="both"/>
        <w:rPr>
          <w:rFonts w:ascii="Palemonas" w:hAnsi="Palemonas"/>
          <w:bCs/>
        </w:rPr>
      </w:pPr>
    </w:p>
    <w:p w14:paraId="70020527" w14:textId="77777777" w:rsidR="00E10DF9" w:rsidRDefault="00E10DF9" w:rsidP="00E10DF9">
      <w:pPr>
        <w:jc w:val="center"/>
        <w:rPr>
          <w:rFonts w:ascii="Palemonas" w:hAnsi="Palemonas"/>
          <w:b/>
        </w:rPr>
      </w:pPr>
      <w:r w:rsidRPr="00707C2D">
        <w:rPr>
          <w:rFonts w:ascii="Palemonas" w:hAnsi="Palemonas"/>
          <w:b/>
        </w:rPr>
        <w:t>SPRENDIMAS</w:t>
      </w:r>
    </w:p>
    <w:p w14:paraId="754EBB01" w14:textId="54E3E2D1" w:rsidR="008D5BD8" w:rsidRPr="002F4B54" w:rsidRDefault="00C37C91" w:rsidP="008D5BD8">
      <w:pPr>
        <w:jc w:val="center"/>
        <w:rPr>
          <w:rFonts w:ascii="Palemonas" w:hAnsi="Palemonas"/>
          <w:b/>
        </w:rPr>
      </w:pPr>
      <w:bookmarkStart w:id="0" w:name="_Hlk89778595"/>
      <w:r w:rsidRPr="002F4B54">
        <w:rPr>
          <w:rFonts w:ascii="Palemonas" w:hAnsi="Palemonas"/>
          <w:b/>
        </w:rPr>
        <w:t xml:space="preserve">DĖL </w:t>
      </w:r>
      <w:bookmarkStart w:id="1" w:name="_Hlk508026791"/>
      <w:r w:rsidR="008D5BD8">
        <w:rPr>
          <w:rFonts w:ascii="Palemonas" w:hAnsi="Palemonas"/>
          <w:b/>
        </w:rPr>
        <w:t>ILGALAIKIO IR TRUMPALAIKIO MATERIALIOJO TURTO PERDAVIMO</w:t>
      </w:r>
      <w:r w:rsidR="008D5BD8" w:rsidRPr="002F4B54">
        <w:rPr>
          <w:rFonts w:ascii="Palemonas" w:hAnsi="Palemonas"/>
          <w:b/>
        </w:rPr>
        <w:t xml:space="preserve"> </w:t>
      </w:r>
      <w:bookmarkEnd w:id="1"/>
    </w:p>
    <w:bookmarkEnd w:id="0"/>
    <w:p w14:paraId="651FAC4B" w14:textId="77777777" w:rsidR="00E10DF9" w:rsidRPr="00891266" w:rsidRDefault="00E10DF9" w:rsidP="00891266">
      <w:pPr>
        <w:jc w:val="both"/>
        <w:rPr>
          <w:rFonts w:ascii="Palemonas" w:hAnsi="Palemonas"/>
          <w:bCs/>
        </w:rPr>
      </w:pPr>
    </w:p>
    <w:p w14:paraId="0B219650" w14:textId="32D04205" w:rsidR="00E10DF9" w:rsidRPr="00707C2D" w:rsidRDefault="00E10DF9" w:rsidP="00E10DF9">
      <w:pPr>
        <w:jc w:val="center"/>
        <w:rPr>
          <w:rFonts w:ascii="Palemonas" w:hAnsi="Palemonas"/>
          <w:color w:val="000000"/>
        </w:rPr>
      </w:pPr>
      <w:r w:rsidRPr="00707C2D">
        <w:rPr>
          <w:rFonts w:ascii="Palemonas" w:hAnsi="Palemonas"/>
          <w:color w:val="000000"/>
        </w:rPr>
        <w:t>20</w:t>
      </w:r>
      <w:r w:rsidR="00FC6D54">
        <w:rPr>
          <w:rFonts w:ascii="Palemonas" w:hAnsi="Palemonas"/>
          <w:color w:val="000000"/>
        </w:rPr>
        <w:t>2</w:t>
      </w:r>
      <w:r w:rsidR="0099033E">
        <w:rPr>
          <w:rFonts w:ascii="Palemonas" w:hAnsi="Palemonas"/>
          <w:color w:val="000000"/>
        </w:rPr>
        <w:t>5</w:t>
      </w:r>
      <w:r w:rsidRPr="00707C2D">
        <w:rPr>
          <w:rFonts w:ascii="Palemonas" w:hAnsi="Palemonas"/>
          <w:color w:val="000000"/>
        </w:rPr>
        <w:t xml:space="preserve"> m.</w:t>
      </w:r>
      <w:r w:rsidR="00B84CB7">
        <w:rPr>
          <w:rFonts w:ascii="Palemonas" w:hAnsi="Palemonas"/>
          <w:color w:val="000000"/>
        </w:rPr>
        <w:t xml:space="preserve"> </w:t>
      </w:r>
      <w:r w:rsidR="00C61724">
        <w:rPr>
          <w:rFonts w:ascii="Palemonas" w:hAnsi="Palemonas"/>
          <w:color w:val="000000"/>
        </w:rPr>
        <w:t xml:space="preserve">       </w:t>
      </w:r>
      <w:r w:rsidR="00FC6D54">
        <w:rPr>
          <w:rFonts w:ascii="Palemonas" w:hAnsi="Palemonas"/>
          <w:color w:val="000000"/>
        </w:rPr>
        <w:t xml:space="preserve">     </w:t>
      </w:r>
      <w:r w:rsidR="00F34928">
        <w:rPr>
          <w:rFonts w:ascii="Palemonas" w:hAnsi="Palemonas"/>
          <w:color w:val="000000"/>
        </w:rPr>
        <w:t xml:space="preserve"> </w:t>
      </w:r>
      <w:r w:rsidR="00FC6D54">
        <w:rPr>
          <w:rFonts w:ascii="Palemonas" w:hAnsi="Palemonas"/>
          <w:color w:val="000000"/>
        </w:rPr>
        <w:t xml:space="preserve">   </w:t>
      </w:r>
      <w:r w:rsidRPr="00707C2D">
        <w:rPr>
          <w:rFonts w:ascii="Palemonas" w:hAnsi="Palemonas"/>
          <w:color w:val="000000"/>
        </w:rPr>
        <w:t>d. Nr. T2-</w:t>
      </w:r>
    </w:p>
    <w:p w14:paraId="22901F1B" w14:textId="77777777" w:rsidR="00E10DF9" w:rsidRPr="00707C2D" w:rsidRDefault="00E10DF9" w:rsidP="00E10DF9">
      <w:pPr>
        <w:jc w:val="center"/>
        <w:rPr>
          <w:rFonts w:ascii="Palemonas" w:hAnsi="Palemonas"/>
          <w:b/>
        </w:rPr>
      </w:pPr>
      <w:r w:rsidRPr="00707C2D">
        <w:rPr>
          <w:rFonts w:ascii="Palemonas" w:hAnsi="Palemonas"/>
          <w:color w:val="000000"/>
        </w:rPr>
        <w:t>Palanga</w:t>
      </w:r>
    </w:p>
    <w:p w14:paraId="0E061073" w14:textId="77777777" w:rsidR="0037586D" w:rsidRDefault="0037586D" w:rsidP="0037586D">
      <w:pPr>
        <w:jc w:val="both"/>
        <w:rPr>
          <w:rFonts w:ascii="Palemonas" w:hAnsi="Palemonas"/>
        </w:rPr>
      </w:pPr>
    </w:p>
    <w:p w14:paraId="2342C4BE" w14:textId="77777777" w:rsidR="00C4781E" w:rsidRDefault="00C4781E" w:rsidP="0037586D">
      <w:pPr>
        <w:jc w:val="both"/>
        <w:rPr>
          <w:rFonts w:ascii="Palemonas" w:hAnsi="Palemonas"/>
        </w:rPr>
      </w:pPr>
    </w:p>
    <w:p w14:paraId="1E7E67A3" w14:textId="58009550" w:rsidR="00C61724" w:rsidRPr="001023CA" w:rsidRDefault="00C37C91" w:rsidP="00891266">
      <w:pPr>
        <w:ind w:firstLine="1134"/>
        <w:jc w:val="both"/>
        <w:rPr>
          <w:rFonts w:ascii="Palemonas" w:hAnsi="Palemonas"/>
        </w:rPr>
      </w:pPr>
      <w:r w:rsidRPr="00B10B25">
        <w:rPr>
          <w:rFonts w:ascii="Palemonas" w:hAnsi="Palemonas"/>
        </w:rPr>
        <w:t xml:space="preserve">Vadovaudamasi </w:t>
      </w:r>
      <w:bookmarkStart w:id="2" w:name="_Hlk89862427"/>
      <w:r w:rsidRPr="00B10B25">
        <w:rPr>
          <w:rFonts w:ascii="Palemonas" w:hAnsi="Palemonas"/>
        </w:rPr>
        <w:t>Lietuvos Respublikos vietos savivaldos įstatymo</w:t>
      </w:r>
      <w:r w:rsidR="00C61724" w:rsidRPr="00B10B25">
        <w:rPr>
          <w:rFonts w:ascii="Palemonas" w:hAnsi="Palemonas"/>
        </w:rPr>
        <w:t xml:space="preserve"> 6 straipsnio 29 punktu,</w:t>
      </w:r>
      <w:r w:rsidR="00723563">
        <w:rPr>
          <w:rFonts w:ascii="Palemonas" w:hAnsi="Palemonas"/>
        </w:rPr>
        <w:t xml:space="preserve"> 15 straipsnio 2 dalies 14 punktu,</w:t>
      </w:r>
      <w:r w:rsidR="00C61724" w:rsidRPr="00B10B25">
        <w:rPr>
          <w:rFonts w:ascii="Palemonas" w:hAnsi="Palemonas"/>
        </w:rPr>
        <w:t xml:space="preserve"> 16 straipsnio </w:t>
      </w:r>
      <w:r w:rsidR="0005332B">
        <w:rPr>
          <w:rFonts w:ascii="Palemonas" w:hAnsi="Palemonas"/>
        </w:rPr>
        <w:t>1</w:t>
      </w:r>
      <w:r w:rsidR="00C61724" w:rsidRPr="00B10B25">
        <w:rPr>
          <w:rFonts w:ascii="Palemonas" w:hAnsi="Palemonas"/>
        </w:rPr>
        <w:t xml:space="preserve"> dali</w:t>
      </w:r>
      <w:r w:rsidR="00723563">
        <w:rPr>
          <w:rFonts w:ascii="Palemonas" w:hAnsi="Palemonas"/>
        </w:rPr>
        <w:t>mi</w:t>
      </w:r>
      <w:r w:rsidR="0005332B">
        <w:rPr>
          <w:rFonts w:ascii="Palemonas" w:hAnsi="Palemonas"/>
        </w:rPr>
        <w:t>,</w:t>
      </w:r>
      <w:r w:rsidR="00C61724" w:rsidRPr="00B10B25">
        <w:rPr>
          <w:rFonts w:ascii="Palemonas" w:hAnsi="Palemonas"/>
        </w:rPr>
        <w:t xml:space="preserve"> Lietuvos Respublikos valstybės ir savivaldybių turto valdymo, naudojimo ir disponavimo juo </w:t>
      </w:r>
      <w:r w:rsidR="00C61724" w:rsidRPr="001023CA">
        <w:rPr>
          <w:rFonts w:ascii="Palemonas" w:hAnsi="Palemonas"/>
        </w:rPr>
        <w:t>įstatymo</w:t>
      </w:r>
      <w:r w:rsidR="00323C59" w:rsidRPr="001023CA">
        <w:rPr>
          <w:rFonts w:ascii="Palemonas" w:hAnsi="Palemonas"/>
        </w:rPr>
        <w:t xml:space="preserve"> </w:t>
      </w:r>
      <w:r w:rsidR="00C61724" w:rsidRPr="001023CA">
        <w:rPr>
          <w:rFonts w:ascii="Palemonas" w:hAnsi="Palemonas"/>
        </w:rPr>
        <w:t>1</w:t>
      </w:r>
      <w:r w:rsidR="008C30AD" w:rsidRPr="001023CA">
        <w:rPr>
          <w:rFonts w:ascii="Palemonas" w:hAnsi="Palemonas"/>
        </w:rPr>
        <w:t>5</w:t>
      </w:r>
      <w:r w:rsidR="00C61724" w:rsidRPr="001023CA">
        <w:rPr>
          <w:rFonts w:ascii="Palemonas" w:hAnsi="Palemonas"/>
        </w:rPr>
        <w:t xml:space="preserve"> straipsnio </w:t>
      </w:r>
      <w:r w:rsidR="008C30AD" w:rsidRPr="001023CA">
        <w:rPr>
          <w:rFonts w:ascii="Palemonas" w:hAnsi="Palemonas"/>
        </w:rPr>
        <w:t>2 dalies 3 punktu</w:t>
      </w:r>
      <w:r w:rsidR="00C61724" w:rsidRPr="001023CA">
        <w:rPr>
          <w:rFonts w:ascii="Palemonas" w:hAnsi="Palemonas"/>
        </w:rPr>
        <w:t xml:space="preserve">, </w:t>
      </w:r>
      <w:r w:rsidR="00613A70">
        <w:rPr>
          <w:rFonts w:ascii="Palemonas" w:hAnsi="Palemonas"/>
        </w:rPr>
        <w:t xml:space="preserve">Palangos miesto </w:t>
      </w:r>
      <w:r w:rsidR="0032405D">
        <w:rPr>
          <w:rFonts w:ascii="Palemonas" w:hAnsi="Palemonas"/>
        </w:rPr>
        <w:t>savivaldybės tarybos 2019 m. gruodžio 19 d. sprendimo</w:t>
      </w:r>
      <w:r w:rsidR="00BE2E6B">
        <w:rPr>
          <w:rFonts w:ascii="Palemonas" w:hAnsi="Palemonas"/>
        </w:rPr>
        <w:t xml:space="preserve"> Nr. T2-246</w:t>
      </w:r>
      <w:r w:rsidR="0032405D">
        <w:rPr>
          <w:rFonts w:ascii="Palemonas" w:hAnsi="Palemonas"/>
        </w:rPr>
        <w:t xml:space="preserve"> „Dėl Palangos miesto savivaldybės </w:t>
      </w:r>
      <w:r w:rsidR="002158ED">
        <w:rPr>
          <w:rFonts w:ascii="Palemonas" w:hAnsi="Palemonas"/>
        </w:rPr>
        <w:t xml:space="preserve">ilgalaikio materialiojo turto nuomos viešojo konkurso būdu </w:t>
      </w:r>
      <w:r w:rsidR="00574A5C">
        <w:rPr>
          <w:rFonts w:ascii="Palemonas" w:hAnsi="Palemonas"/>
        </w:rPr>
        <w:t xml:space="preserve">ir be konkurso organizavimo tvarkos ir nuompinigių dydžio skaičiavimo </w:t>
      </w:r>
      <w:r w:rsidR="00C50D6E">
        <w:rPr>
          <w:rFonts w:ascii="Palemonas" w:hAnsi="Palemonas"/>
        </w:rPr>
        <w:t>tvarkos aprašų patvirtinimo“, 40.2</w:t>
      </w:r>
      <w:r w:rsidR="00C4781E">
        <w:rPr>
          <w:rFonts w:ascii="Palemonas" w:hAnsi="Palemonas"/>
        </w:rPr>
        <w:t> </w:t>
      </w:r>
      <w:r w:rsidR="001C1B91">
        <w:rPr>
          <w:rFonts w:ascii="Palemonas" w:hAnsi="Palemonas"/>
        </w:rPr>
        <w:t xml:space="preserve">papunkčiu, </w:t>
      </w:r>
      <w:r w:rsidR="00C61724" w:rsidRPr="001023CA">
        <w:rPr>
          <w:rFonts w:ascii="Palemonas" w:hAnsi="Palemonas"/>
        </w:rPr>
        <w:t xml:space="preserve">Palangos miesto savivaldybės taryba </w:t>
      </w:r>
      <w:r w:rsidR="00C61724" w:rsidRPr="00891266">
        <w:rPr>
          <w:rFonts w:ascii="Palemonas" w:hAnsi="Palemonas"/>
          <w:spacing w:val="60"/>
        </w:rPr>
        <w:t>nusprendži</w:t>
      </w:r>
      <w:r w:rsidR="00C61724" w:rsidRPr="001023CA">
        <w:rPr>
          <w:rFonts w:ascii="Palemonas" w:hAnsi="Palemonas"/>
        </w:rPr>
        <w:t>a:</w:t>
      </w:r>
    </w:p>
    <w:p w14:paraId="2214A51E" w14:textId="72F7CC0A" w:rsidR="00C61724" w:rsidRPr="00707E9C" w:rsidRDefault="00897DE9" w:rsidP="00891266">
      <w:pPr>
        <w:pStyle w:val="Sraopastraipa"/>
        <w:ind w:left="0" w:firstLine="1134"/>
        <w:jc w:val="both"/>
        <w:rPr>
          <w:rFonts w:ascii="Palemonas" w:hAnsi="Palemonas"/>
        </w:rPr>
      </w:pPr>
      <w:r w:rsidRPr="00B10B25">
        <w:rPr>
          <w:rFonts w:ascii="Palemonas" w:hAnsi="Palemonas"/>
        </w:rPr>
        <w:t xml:space="preserve">1. </w:t>
      </w:r>
      <w:r w:rsidR="003F44EB">
        <w:rPr>
          <w:rFonts w:ascii="Palemonas" w:hAnsi="Palemonas"/>
        </w:rPr>
        <w:t>Išnuomoti</w:t>
      </w:r>
      <w:r w:rsidR="00A116AD">
        <w:rPr>
          <w:rFonts w:ascii="Palemonas" w:hAnsi="Palemonas"/>
        </w:rPr>
        <w:t xml:space="preserve"> ne</w:t>
      </w:r>
      <w:r w:rsidR="00CC7A2D">
        <w:rPr>
          <w:rFonts w:ascii="Palemonas" w:hAnsi="Palemonas"/>
        </w:rPr>
        <w:t xml:space="preserve"> konku</w:t>
      </w:r>
      <w:r w:rsidR="00B91B57">
        <w:rPr>
          <w:rFonts w:ascii="Palemonas" w:hAnsi="Palemonas"/>
        </w:rPr>
        <w:t>rso būdu</w:t>
      </w:r>
      <w:r w:rsidR="000C428F">
        <w:rPr>
          <w:rFonts w:ascii="Palemonas" w:hAnsi="Palemonas"/>
        </w:rPr>
        <w:t xml:space="preserve"> </w:t>
      </w:r>
      <w:r w:rsidR="007F13A3" w:rsidRPr="00B10B25">
        <w:rPr>
          <w:rFonts w:ascii="Palemonas" w:hAnsi="Palemonas"/>
        </w:rPr>
        <w:t xml:space="preserve">gelbėjimo paslaugos teikėjui </w:t>
      </w:r>
      <w:r w:rsidR="001023CA">
        <w:rPr>
          <w:rFonts w:ascii="Palemonas" w:hAnsi="Palemonas"/>
        </w:rPr>
        <w:t xml:space="preserve">turtą </w:t>
      </w:r>
      <w:r w:rsidR="00C61724" w:rsidRPr="00B10B25">
        <w:rPr>
          <w:rFonts w:ascii="Palemonas" w:hAnsi="Palemonas"/>
        </w:rPr>
        <w:t>gelbėjimo funkcijai vykdyti</w:t>
      </w:r>
      <w:r w:rsidR="00474192" w:rsidRPr="00474192">
        <w:rPr>
          <w:rFonts w:ascii="Palemonas" w:hAnsi="Palemonas"/>
        </w:rPr>
        <w:t xml:space="preserve"> </w:t>
      </w:r>
      <w:r w:rsidR="00474192" w:rsidRPr="00B10B25">
        <w:rPr>
          <w:rFonts w:ascii="Palemonas" w:hAnsi="Palemonas"/>
        </w:rPr>
        <w:t>iki 202</w:t>
      </w:r>
      <w:r w:rsidR="00474192">
        <w:rPr>
          <w:rFonts w:ascii="Palemonas" w:hAnsi="Palemonas"/>
        </w:rPr>
        <w:t>7</w:t>
      </w:r>
      <w:r w:rsidR="00474192" w:rsidRPr="00B10B25">
        <w:rPr>
          <w:rFonts w:ascii="Palemonas" w:hAnsi="Palemonas"/>
        </w:rPr>
        <w:t>-11-05</w:t>
      </w:r>
      <w:r w:rsidR="00E729C5">
        <w:rPr>
          <w:rFonts w:ascii="Palemonas" w:hAnsi="Palemonas"/>
        </w:rPr>
        <w:t>, nustatant metinį nuompinigių dydį</w:t>
      </w:r>
      <w:r w:rsidR="00085995">
        <w:rPr>
          <w:rFonts w:ascii="Palemonas" w:hAnsi="Palemonas"/>
        </w:rPr>
        <w:t xml:space="preserve"> </w:t>
      </w:r>
      <w:r w:rsidR="00C818FE" w:rsidRPr="00707E9C">
        <w:rPr>
          <w:rFonts w:ascii="Palemonas" w:hAnsi="Palemonas"/>
        </w:rPr>
        <w:t>1</w:t>
      </w:r>
      <w:r w:rsidR="00432285" w:rsidRPr="00707E9C">
        <w:rPr>
          <w:rFonts w:ascii="Palemonas" w:hAnsi="Palemonas"/>
        </w:rPr>
        <w:t>24</w:t>
      </w:r>
      <w:r w:rsidR="00EF194C" w:rsidRPr="00707E9C">
        <w:rPr>
          <w:rFonts w:ascii="Palemonas" w:hAnsi="Palemonas"/>
        </w:rPr>
        <w:t xml:space="preserve"> 80</w:t>
      </w:r>
      <w:r w:rsidR="00C40227">
        <w:rPr>
          <w:rFonts w:ascii="Palemonas" w:hAnsi="Palemonas"/>
        </w:rPr>
        <w:t>0</w:t>
      </w:r>
      <w:r w:rsidR="00C818FE" w:rsidRPr="00707E9C">
        <w:rPr>
          <w:rFonts w:ascii="Palemonas" w:hAnsi="Palemonas"/>
        </w:rPr>
        <w:t>,06</w:t>
      </w:r>
      <w:r w:rsidR="00E729C5" w:rsidRPr="00707E9C">
        <w:rPr>
          <w:rFonts w:ascii="Palemonas" w:hAnsi="Palemonas"/>
        </w:rPr>
        <w:t xml:space="preserve"> </w:t>
      </w:r>
      <w:r w:rsidR="00C4781E">
        <w:rPr>
          <w:rFonts w:ascii="Palemonas" w:hAnsi="Palemonas"/>
        </w:rPr>
        <w:t xml:space="preserve">Eur </w:t>
      </w:r>
      <w:r w:rsidR="00E729C5" w:rsidRPr="00707E9C">
        <w:rPr>
          <w:rFonts w:ascii="Palemonas" w:hAnsi="Palemonas"/>
        </w:rPr>
        <w:t>be PVM</w:t>
      </w:r>
      <w:r w:rsidR="00C61724" w:rsidRPr="00707E9C">
        <w:rPr>
          <w:rFonts w:ascii="Palemonas" w:hAnsi="Palemonas"/>
        </w:rPr>
        <w:t>:</w:t>
      </w:r>
    </w:p>
    <w:p w14:paraId="181246F0" w14:textId="6954CDDD" w:rsidR="00C61724" w:rsidRPr="00AC3FA7" w:rsidRDefault="00897DE9" w:rsidP="00891266">
      <w:pPr>
        <w:ind w:firstLine="1134"/>
        <w:jc w:val="both"/>
        <w:rPr>
          <w:rFonts w:ascii="Palemonas" w:hAnsi="Palemonas"/>
        </w:rPr>
      </w:pPr>
      <w:r w:rsidRPr="00AC3FA7">
        <w:rPr>
          <w:rFonts w:ascii="Palemonas" w:hAnsi="Palemonas"/>
        </w:rPr>
        <w:t>1.1. nekilnojamąjį turtą: pastatą, esantį Žvejų g. 2A, Palangoje (unikalus Nr. 2598-1002-2013, 494,26 kv. m, pažymėtą plane 1H3p)</w:t>
      </w:r>
      <w:r w:rsidR="00542B51" w:rsidRPr="00AC3FA7">
        <w:rPr>
          <w:rFonts w:ascii="Palemonas" w:hAnsi="Palemonas"/>
        </w:rPr>
        <w:t xml:space="preserve">, automobilių stovėjimo aikšteles (unikalus Nr. 4400-2052-5886, bendras plotas </w:t>
      </w:r>
      <w:r w:rsidR="00890249">
        <w:rPr>
          <w:rFonts w:ascii="Palemonas" w:hAnsi="Palemonas"/>
        </w:rPr>
        <w:t>998</w:t>
      </w:r>
      <w:r w:rsidR="00542B51" w:rsidRPr="00AC3FA7">
        <w:rPr>
          <w:rFonts w:ascii="Palemonas" w:hAnsi="Palemonas"/>
        </w:rPr>
        <w:t>,00 kv. m, pažymėtos plane 1b)</w:t>
      </w:r>
      <w:r w:rsidR="00CE7C4A" w:rsidRPr="00AC3FA7">
        <w:rPr>
          <w:rFonts w:ascii="Palemonas" w:hAnsi="Palemonas"/>
        </w:rPr>
        <w:t>,</w:t>
      </w:r>
      <w:r w:rsidR="00542B51" w:rsidRPr="00AC3FA7">
        <w:rPr>
          <w:rFonts w:ascii="Palemonas" w:hAnsi="Palemonas"/>
        </w:rPr>
        <w:t xml:space="preserve"> 812</w:t>
      </w:r>
      <w:r w:rsidR="00083909" w:rsidRPr="00AC3FA7">
        <w:rPr>
          <w:rFonts w:ascii="Palemonas" w:hAnsi="Palemonas"/>
        </w:rPr>
        <w:t>,00</w:t>
      </w:r>
      <w:r w:rsidR="00542B51" w:rsidRPr="00AC3FA7">
        <w:rPr>
          <w:rFonts w:ascii="Palemonas" w:hAnsi="Palemonas"/>
        </w:rPr>
        <w:t xml:space="preserve"> kv. m dalį atraminę sienutę (unikalus Nr. 4400-2053-8830, 128,55 m, pažymėtą plane 2t), esančią Žvejų g. 2A, Palangoje, pastatą, esantį Jūros g. 28A, Palangoje (unikalus Nr. 2500-2007-7011, 91,79 kv. m, pažymėtas plane 1O1ž);</w:t>
      </w:r>
    </w:p>
    <w:p w14:paraId="7AEEE28B" w14:textId="760E815A" w:rsidR="00542B51" w:rsidRPr="00AC3FA7" w:rsidRDefault="00542B51" w:rsidP="00891266">
      <w:pPr>
        <w:ind w:firstLine="1134"/>
        <w:jc w:val="both"/>
        <w:rPr>
          <w:rFonts w:ascii="Palemonas" w:hAnsi="Palemonas"/>
        </w:rPr>
      </w:pPr>
      <w:r w:rsidRPr="00AC3FA7">
        <w:rPr>
          <w:rFonts w:ascii="Palemonas" w:hAnsi="Palemonas"/>
        </w:rPr>
        <w:t>1.2. ilgalaikį materialųjį turtą ir patvirtinti jo sąrašą (</w:t>
      </w:r>
      <w:r w:rsidR="00B522AF">
        <w:rPr>
          <w:rFonts w:ascii="Palemonas" w:hAnsi="Palemonas"/>
        </w:rPr>
        <w:t>1 priedas</w:t>
      </w:r>
      <w:r w:rsidRPr="00AC3FA7">
        <w:rPr>
          <w:rFonts w:ascii="Palemonas" w:hAnsi="Palemonas"/>
        </w:rPr>
        <w:t>);</w:t>
      </w:r>
    </w:p>
    <w:p w14:paraId="35940550" w14:textId="296CF1AF" w:rsidR="00542B51" w:rsidRPr="00AC3FA7" w:rsidRDefault="00542B51" w:rsidP="00891266">
      <w:pPr>
        <w:ind w:firstLine="1134"/>
        <w:jc w:val="both"/>
        <w:rPr>
          <w:rFonts w:ascii="Palemonas" w:hAnsi="Palemonas"/>
        </w:rPr>
      </w:pPr>
      <w:r w:rsidRPr="00AC3FA7">
        <w:rPr>
          <w:rFonts w:ascii="Palemonas" w:hAnsi="Palemonas"/>
        </w:rPr>
        <w:t>1.3. trumpalaikį materialųjį turtą ir patvirtinti jo sąrašą (</w:t>
      </w:r>
      <w:r w:rsidR="00B522AF">
        <w:rPr>
          <w:rFonts w:ascii="Palemonas" w:hAnsi="Palemonas"/>
        </w:rPr>
        <w:t>2 priedas</w:t>
      </w:r>
      <w:r w:rsidRPr="00AC3FA7">
        <w:rPr>
          <w:rFonts w:ascii="Palemonas" w:hAnsi="Palemonas"/>
        </w:rPr>
        <w:t>)</w:t>
      </w:r>
      <w:r w:rsidR="00C4781E">
        <w:rPr>
          <w:rFonts w:ascii="Palemonas" w:hAnsi="Palemonas"/>
        </w:rPr>
        <w:t>.</w:t>
      </w:r>
    </w:p>
    <w:p w14:paraId="5B0C2288" w14:textId="612AE68A" w:rsidR="00D53698" w:rsidRPr="00AC3FA7" w:rsidRDefault="00201D95" w:rsidP="00891266">
      <w:pPr>
        <w:ind w:firstLine="1134"/>
        <w:jc w:val="both"/>
        <w:rPr>
          <w:rFonts w:ascii="Palemonas" w:eastAsia="Calibri" w:hAnsi="Palemonas"/>
          <w:shd w:val="clear" w:color="auto" w:fill="FFFFFF"/>
          <w:lang w:eastAsia="en-US"/>
        </w:rPr>
      </w:pPr>
      <w:r w:rsidRPr="00AC3FA7">
        <w:rPr>
          <w:rFonts w:ascii="Palemonas" w:eastAsia="Calibri" w:hAnsi="Palemonas"/>
          <w:shd w:val="clear" w:color="auto" w:fill="FFFFFF"/>
          <w:lang w:eastAsia="en-US"/>
        </w:rPr>
        <w:t>2</w:t>
      </w:r>
      <w:r w:rsidR="00D53698" w:rsidRPr="00AC3FA7">
        <w:rPr>
          <w:rFonts w:ascii="Palemonas" w:eastAsia="Calibri" w:hAnsi="Palemonas"/>
          <w:shd w:val="clear" w:color="auto" w:fill="FFFFFF"/>
          <w:lang w:eastAsia="en-US"/>
        </w:rPr>
        <w:t>. Taikyt</w:t>
      </w:r>
      <w:r w:rsidR="00C5268C" w:rsidRPr="00AC3FA7">
        <w:rPr>
          <w:rFonts w:ascii="Palemonas" w:eastAsia="Calibri" w:hAnsi="Palemonas"/>
          <w:shd w:val="clear" w:color="auto" w:fill="FFFFFF"/>
          <w:lang w:eastAsia="en-US"/>
        </w:rPr>
        <w:t>i</w:t>
      </w:r>
      <w:r w:rsidR="000813EB" w:rsidRPr="00AC3FA7">
        <w:rPr>
          <w:rFonts w:ascii="Palemonas" w:eastAsia="Calibri" w:hAnsi="Palemonas"/>
          <w:shd w:val="clear" w:color="auto" w:fill="FFFFFF"/>
          <w:lang w:eastAsia="en-US"/>
        </w:rPr>
        <w:t xml:space="preserve"> </w:t>
      </w:r>
      <w:r w:rsidR="00D53698" w:rsidRPr="00AC3FA7">
        <w:rPr>
          <w:rFonts w:ascii="Palemonas" w:eastAsia="Calibri" w:hAnsi="Palemonas"/>
          <w:shd w:val="clear" w:color="auto" w:fill="FFFFFF"/>
          <w:lang w:eastAsia="en-US"/>
        </w:rPr>
        <w:t>nuompinigių lengvatą</w:t>
      </w:r>
      <w:r w:rsidR="008B69DD" w:rsidRPr="00AC3FA7">
        <w:rPr>
          <w:rFonts w:ascii="Palemonas" w:eastAsia="Calibri" w:hAnsi="Palemonas"/>
          <w:shd w:val="clear" w:color="auto" w:fill="FFFFFF"/>
          <w:lang w:eastAsia="en-US"/>
        </w:rPr>
        <w:t xml:space="preserve">, nustatant metinį nuompinigių dydį – 1 </w:t>
      </w:r>
      <w:r w:rsidR="000D5D98" w:rsidRPr="00AC3FA7">
        <w:rPr>
          <w:rFonts w:ascii="Palemonas" w:eastAsia="Calibri" w:hAnsi="Palemonas"/>
          <w:shd w:val="clear" w:color="auto" w:fill="FFFFFF"/>
          <w:lang w:eastAsia="en-US"/>
        </w:rPr>
        <w:t>E</w:t>
      </w:r>
      <w:r w:rsidR="008B69DD" w:rsidRPr="00AC3FA7">
        <w:rPr>
          <w:rFonts w:ascii="Palemonas" w:eastAsia="Calibri" w:hAnsi="Palemonas"/>
          <w:shd w:val="clear" w:color="auto" w:fill="FFFFFF"/>
          <w:lang w:eastAsia="en-US"/>
        </w:rPr>
        <w:t>ur.</w:t>
      </w:r>
    </w:p>
    <w:p w14:paraId="6A3706E5" w14:textId="53809553" w:rsidR="00C61724" w:rsidRPr="00AC3FA7" w:rsidRDefault="00201D95" w:rsidP="00891266">
      <w:pPr>
        <w:ind w:firstLine="1134"/>
        <w:jc w:val="both"/>
        <w:rPr>
          <w:rFonts w:ascii="Palemonas" w:eastAsia="Calibri" w:hAnsi="Palemonas"/>
          <w:shd w:val="clear" w:color="auto" w:fill="FFFFFF"/>
          <w:lang w:eastAsia="en-US"/>
        </w:rPr>
      </w:pPr>
      <w:r w:rsidRPr="00AC3FA7">
        <w:rPr>
          <w:rFonts w:ascii="Palemonas" w:eastAsia="Calibri" w:hAnsi="Palemonas"/>
          <w:shd w:val="clear" w:color="auto" w:fill="FFFFFF"/>
          <w:lang w:eastAsia="en-US"/>
        </w:rPr>
        <w:t>3</w:t>
      </w:r>
      <w:r w:rsidR="00F163EF" w:rsidRPr="00AC3FA7">
        <w:rPr>
          <w:rFonts w:ascii="Palemonas" w:eastAsia="Calibri" w:hAnsi="Palemonas"/>
          <w:shd w:val="clear" w:color="auto" w:fill="FFFFFF"/>
          <w:lang w:eastAsia="en-US"/>
        </w:rPr>
        <w:t xml:space="preserve">. Įgalioti Palangos miesto savivaldybės administracijos direktorių pasirašyti </w:t>
      </w:r>
      <w:r w:rsidR="008C30AD" w:rsidRPr="00AC3FA7">
        <w:rPr>
          <w:rFonts w:ascii="Palemonas" w:eastAsia="Calibri" w:hAnsi="Palemonas"/>
          <w:shd w:val="clear" w:color="auto" w:fill="FFFFFF"/>
          <w:lang w:eastAsia="en-US"/>
        </w:rPr>
        <w:t>(sudaryti) su išrinktu gelbėjimo paslaugos te</w:t>
      </w:r>
      <w:r w:rsidR="003D39FF" w:rsidRPr="00AC3FA7">
        <w:rPr>
          <w:rFonts w:ascii="Palemonas" w:eastAsia="Calibri" w:hAnsi="Palemonas"/>
          <w:shd w:val="clear" w:color="auto" w:fill="FFFFFF"/>
          <w:lang w:eastAsia="en-US"/>
        </w:rPr>
        <w:t>i</w:t>
      </w:r>
      <w:r w:rsidR="008C30AD" w:rsidRPr="00AC3FA7">
        <w:rPr>
          <w:rFonts w:ascii="Palemonas" w:eastAsia="Calibri" w:hAnsi="Palemonas"/>
          <w:shd w:val="clear" w:color="auto" w:fill="FFFFFF"/>
          <w:lang w:eastAsia="en-US"/>
        </w:rPr>
        <w:t xml:space="preserve">kėju dokumentus dėl </w:t>
      </w:r>
      <w:r w:rsidR="00F163EF" w:rsidRPr="00AC3FA7">
        <w:rPr>
          <w:rFonts w:ascii="Palemonas" w:eastAsia="Calibri" w:hAnsi="Palemonas"/>
          <w:shd w:val="clear" w:color="auto" w:fill="FFFFFF"/>
          <w:lang w:eastAsia="en-US"/>
        </w:rPr>
        <w:t>sprendimo 1 punkte</w:t>
      </w:r>
      <w:r w:rsidR="008C30AD" w:rsidRPr="00AC3FA7">
        <w:rPr>
          <w:rFonts w:ascii="Palemonas" w:eastAsia="Calibri" w:hAnsi="Palemonas"/>
          <w:shd w:val="clear" w:color="auto" w:fill="FFFFFF"/>
          <w:lang w:eastAsia="en-US"/>
        </w:rPr>
        <w:t xml:space="preserve"> nurodyto turto.</w:t>
      </w:r>
    </w:p>
    <w:p w14:paraId="0BF755C3" w14:textId="3C42CFA9" w:rsidR="00C5268C" w:rsidRPr="00891266" w:rsidRDefault="00201D95" w:rsidP="00891266">
      <w:pPr>
        <w:ind w:firstLine="1134"/>
        <w:jc w:val="both"/>
        <w:rPr>
          <w:rFonts w:ascii="Palemonas" w:hAnsi="Palemonas"/>
          <w:lang w:val="en-US"/>
        </w:rPr>
      </w:pPr>
      <w:r w:rsidRPr="00C4781E">
        <w:rPr>
          <w:rFonts w:ascii="Palemonas" w:eastAsia="Calibri" w:hAnsi="Palemonas"/>
          <w:shd w:val="clear" w:color="auto" w:fill="FFFFFF"/>
          <w:lang w:eastAsia="en-US"/>
        </w:rPr>
        <w:t>4.</w:t>
      </w:r>
      <w:r w:rsidRPr="00891266">
        <w:rPr>
          <w:rFonts w:ascii="Palemonas" w:eastAsia="Calibri" w:hAnsi="Palemonas"/>
          <w:shd w:val="clear" w:color="auto" w:fill="FFFFFF"/>
          <w:lang w:eastAsia="en-US"/>
        </w:rPr>
        <w:t xml:space="preserve"> </w:t>
      </w:r>
      <w:r w:rsidRPr="00891266">
        <w:rPr>
          <w:rFonts w:ascii="Palemonas" w:hAnsi="Palemonas"/>
          <w:shd w:val="clear" w:color="auto" w:fill="FFFFFF"/>
        </w:rPr>
        <w:t>Pripaž</w:t>
      </w:r>
      <w:r w:rsidR="00C4781E">
        <w:rPr>
          <w:rFonts w:ascii="Palemonas" w:hAnsi="Palemonas"/>
          <w:shd w:val="clear" w:color="auto" w:fill="FFFFFF"/>
        </w:rPr>
        <w:t>inti</w:t>
      </w:r>
      <w:r w:rsidRPr="00891266">
        <w:rPr>
          <w:rFonts w:ascii="Palemonas" w:hAnsi="Palemonas"/>
          <w:shd w:val="clear" w:color="auto" w:fill="FFFFFF"/>
        </w:rPr>
        <w:t xml:space="preserve"> </w:t>
      </w:r>
      <w:r>
        <w:rPr>
          <w:rFonts w:ascii="Palemonas" w:hAnsi="Palemonas"/>
          <w:color w:val="000000"/>
          <w:shd w:val="clear" w:color="auto" w:fill="FFFFFF"/>
        </w:rPr>
        <w:t xml:space="preserve">netekusiu galios Palangos miesto savivaldybės </w:t>
      </w:r>
      <w:r w:rsidR="00324603">
        <w:rPr>
          <w:rFonts w:ascii="Palemonas" w:hAnsi="Palemonas"/>
          <w:color w:val="000000"/>
          <w:shd w:val="clear" w:color="auto" w:fill="FFFFFF"/>
        </w:rPr>
        <w:t xml:space="preserve">tarybos </w:t>
      </w:r>
      <w:r w:rsidR="008602BE" w:rsidRPr="00891266">
        <w:rPr>
          <w:rFonts w:ascii="Palemonas" w:hAnsi="Palemonas"/>
          <w:color w:val="000000"/>
          <w:spacing w:val="-2"/>
          <w:shd w:val="clear" w:color="auto" w:fill="FFFFFF"/>
        </w:rPr>
        <w:t>2025 m. vasario 20</w:t>
      </w:r>
      <w:r w:rsidR="00C4781E" w:rsidRPr="00891266">
        <w:rPr>
          <w:rFonts w:ascii="Palemonas" w:hAnsi="Palemonas"/>
          <w:color w:val="000000"/>
          <w:spacing w:val="-2"/>
          <w:shd w:val="clear" w:color="auto" w:fill="FFFFFF"/>
        </w:rPr>
        <w:t> </w:t>
      </w:r>
      <w:r w:rsidR="008602BE" w:rsidRPr="00891266">
        <w:rPr>
          <w:rFonts w:ascii="Palemonas" w:hAnsi="Palemonas"/>
          <w:color w:val="000000"/>
          <w:spacing w:val="-2"/>
          <w:shd w:val="clear" w:color="auto" w:fill="FFFFFF"/>
        </w:rPr>
        <w:t xml:space="preserve">d. </w:t>
      </w:r>
      <w:r w:rsidR="008602BE">
        <w:rPr>
          <w:rFonts w:ascii="Palemonas" w:hAnsi="Palemonas"/>
          <w:color w:val="000000"/>
          <w:shd w:val="clear" w:color="auto" w:fill="FFFFFF"/>
        </w:rPr>
        <w:t>sprendimą Nr. T2-49 „Dėl i</w:t>
      </w:r>
      <w:r w:rsidR="001F17C9">
        <w:rPr>
          <w:rFonts w:ascii="Palemonas" w:hAnsi="Palemonas"/>
          <w:color w:val="000000"/>
          <w:shd w:val="clear" w:color="auto" w:fill="FFFFFF"/>
        </w:rPr>
        <w:t>lgalaikio ir trumpalaikio materialiojo turto perdavimo</w:t>
      </w:r>
      <w:r w:rsidR="001F17C9" w:rsidRPr="00891266">
        <w:rPr>
          <w:rFonts w:ascii="Palemonas" w:hAnsi="Palemonas"/>
          <w:shd w:val="clear" w:color="auto" w:fill="FFFFFF"/>
        </w:rPr>
        <w:t>“.</w:t>
      </w:r>
    </w:p>
    <w:bookmarkEnd w:id="2"/>
    <w:p w14:paraId="7A99B828" w14:textId="7A156924" w:rsidR="00AC3553" w:rsidRPr="00AC3553" w:rsidRDefault="00AC3553" w:rsidP="00891266">
      <w:pPr>
        <w:ind w:firstLine="1134"/>
        <w:jc w:val="both"/>
        <w:rPr>
          <w:rFonts w:ascii="Palemonas" w:eastAsia="Times New Roman" w:hAnsi="Palemonas"/>
          <w:lang w:eastAsia="lt-LT"/>
        </w:rPr>
      </w:pPr>
      <w:r w:rsidRPr="00AC3553">
        <w:rPr>
          <w:rFonts w:ascii="Palemonas" w:eastAsia="Times New Roman" w:hAnsi="Palemonas"/>
          <w:lang w:eastAsia="lt-LT"/>
        </w:rPr>
        <w:t xml:space="preserve">Šis sprendimas gali būti skundžiamas Lietuvos administracinių ginčų komisijos Klaipėdos apygardos skyriui (H. Manto g. 37, LT-92236 Klaipėda) Lietuvos Respublikos ikiteisminio administracinių ginčų nagrinėjimo tvarkos įstatymo nustatyta tvarka arba Regionų administracinio teismo Klaipėdos rūmams (Galinio Pylimo g. 9, LT-91230 Klaipėda) Lietuvos Respublikos administracinių bylų teisenos įstatymo nustatyta tvarka per 1 (vieną) mėnesį nuo sprendimo </w:t>
      </w:r>
      <w:r w:rsidR="00406E55">
        <w:rPr>
          <w:rFonts w:ascii="Palemonas" w:eastAsia="Times New Roman" w:hAnsi="Palemonas"/>
          <w:lang w:eastAsia="lt-LT"/>
        </w:rPr>
        <w:t>paskelbimo</w:t>
      </w:r>
      <w:r w:rsidRPr="00AC3553">
        <w:rPr>
          <w:rFonts w:ascii="Palemonas" w:eastAsia="Times New Roman" w:hAnsi="Palemonas"/>
          <w:lang w:eastAsia="lt-LT"/>
        </w:rPr>
        <w:t xml:space="preserve"> dienos.</w:t>
      </w:r>
    </w:p>
    <w:p w14:paraId="11793C93" w14:textId="7E6E3D02" w:rsidR="0037586D" w:rsidRDefault="0037586D" w:rsidP="0037586D">
      <w:pPr>
        <w:jc w:val="both"/>
        <w:rPr>
          <w:rFonts w:ascii="Palemonas" w:hAnsi="Palemonas"/>
        </w:rPr>
      </w:pPr>
    </w:p>
    <w:p w14:paraId="3FBC16E4" w14:textId="77777777" w:rsidR="00C4781E" w:rsidRDefault="00C4781E" w:rsidP="0037586D">
      <w:pPr>
        <w:jc w:val="both"/>
        <w:rPr>
          <w:rFonts w:ascii="Palemonas" w:hAnsi="Palemonas"/>
        </w:rPr>
      </w:pPr>
    </w:p>
    <w:p w14:paraId="29F1502B" w14:textId="77777777" w:rsidR="00C4781E" w:rsidRPr="00B10B25" w:rsidRDefault="00C4781E" w:rsidP="0037586D">
      <w:pPr>
        <w:jc w:val="both"/>
        <w:rPr>
          <w:rFonts w:ascii="Palemonas" w:hAnsi="Palemonas"/>
        </w:rPr>
      </w:pPr>
    </w:p>
    <w:p w14:paraId="731584B4" w14:textId="2894FD75" w:rsidR="00C37C91" w:rsidRPr="00B10B25" w:rsidRDefault="00BD4B56" w:rsidP="00891266">
      <w:pPr>
        <w:tabs>
          <w:tab w:val="right" w:pos="9638"/>
        </w:tabs>
        <w:jc w:val="both"/>
        <w:rPr>
          <w:rFonts w:ascii="Palemonas" w:hAnsi="Palemonas"/>
        </w:rPr>
      </w:pPr>
      <w:r w:rsidRPr="00B10B25">
        <w:rPr>
          <w:rFonts w:ascii="Palemonas" w:hAnsi="Palemonas"/>
        </w:rPr>
        <w:t>Meras</w:t>
      </w:r>
      <w:r w:rsidR="00C4781E">
        <w:rPr>
          <w:rFonts w:ascii="Palemonas" w:hAnsi="Palemonas"/>
        </w:rPr>
        <w:tab/>
      </w:r>
      <w:r w:rsidRPr="00B10B25">
        <w:rPr>
          <w:rFonts w:ascii="Palemonas" w:hAnsi="Palemonas"/>
        </w:rPr>
        <w:t>Šarūnas Vaitk</w:t>
      </w:r>
      <w:r w:rsidR="002F4B54" w:rsidRPr="00B10B25">
        <w:rPr>
          <w:rFonts w:ascii="Palemonas" w:hAnsi="Palemonas"/>
        </w:rPr>
        <w:t>us</w:t>
      </w:r>
    </w:p>
    <w:p w14:paraId="1F39B36D" w14:textId="77777777" w:rsidR="001F17C9" w:rsidRDefault="001F17C9" w:rsidP="002F4B54">
      <w:pPr>
        <w:tabs>
          <w:tab w:val="right" w:pos="9638"/>
        </w:tabs>
        <w:rPr>
          <w:rFonts w:ascii="Palemonas" w:hAnsi="Palemonas"/>
        </w:rPr>
      </w:pPr>
    </w:p>
    <w:p w14:paraId="6F49905B" w14:textId="77777777" w:rsidR="001F17C9" w:rsidRDefault="001F17C9" w:rsidP="002F4B54">
      <w:pPr>
        <w:tabs>
          <w:tab w:val="right" w:pos="9638"/>
        </w:tabs>
        <w:rPr>
          <w:rFonts w:ascii="Palemonas" w:hAnsi="Palemonas"/>
        </w:rPr>
      </w:pPr>
    </w:p>
    <w:p w14:paraId="052B23FE" w14:textId="77777777" w:rsidR="001F17C9" w:rsidRDefault="001F17C9" w:rsidP="002F4B54">
      <w:pPr>
        <w:tabs>
          <w:tab w:val="right" w:pos="9638"/>
        </w:tabs>
        <w:rPr>
          <w:rFonts w:ascii="Palemonas" w:hAnsi="Palemonas"/>
        </w:rPr>
      </w:pPr>
    </w:p>
    <w:p w14:paraId="0C755014" w14:textId="77777777" w:rsidR="001F17C9" w:rsidRDefault="001F17C9" w:rsidP="002F4B54">
      <w:pPr>
        <w:tabs>
          <w:tab w:val="right" w:pos="9638"/>
        </w:tabs>
        <w:rPr>
          <w:rFonts w:ascii="Palemonas" w:hAnsi="Palemonas"/>
        </w:rPr>
      </w:pPr>
    </w:p>
    <w:p w14:paraId="58130917" w14:textId="77777777" w:rsidR="001F17C9" w:rsidRDefault="001F17C9" w:rsidP="002F4B54">
      <w:pPr>
        <w:tabs>
          <w:tab w:val="right" w:pos="9638"/>
        </w:tabs>
        <w:rPr>
          <w:rFonts w:ascii="Palemonas" w:hAnsi="Palemonas"/>
        </w:rPr>
      </w:pPr>
    </w:p>
    <w:p w14:paraId="72915E84" w14:textId="60CF908D" w:rsidR="00EC28FF" w:rsidRDefault="00290A2F" w:rsidP="002F4B54">
      <w:pPr>
        <w:tabs>
          <w:tab w:val="right" w:pos="9638"/>
        </w:tabs>
        <w:rPr>
          <w:rFonts w:ascii="Palemonas" w:hAnsi="Palemonas"/>
        </w:rPr>
      </w:pPr>
      <w:r>
        <w:rPr>
          <w:rFonts w:ascii="Palemonas" w:hAnsi="Palemonas"/>
        </w:rPr>
        <w:t>Įteikti: ŪTS, JPS</w:t>
      </w:r>
      <w:r w:rsidR="00C6629B">
        <w:rPr>
          <w:rFonts w:ascii="Palemonas" w:hAnsi="Palemonas"/>
        </w:rPr>
        <w:t>.</w:t>
      </w:r>
    </w:p>
    <w:p w14:paraId="23B7A045" w14:textId="77777777" w:rsidR="00C4781E" w:rsidRDefault="00C4781E" w:rsidP="002F4B54">
      <w:pPr>
        <w:tabs>
          <w:tab w:val="right" w:pos="9638"/>
        </w:tabs>
        <w:rPr>
          <w:rFonts w:ascii="Palemonas" w:hAnsi="Palemonas"/>
        </w:rPr>
        <w:sectPr w:rsidR="00C4781E" w:rsidSect="00284EDA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701" w:header="567" w:footer="567" w:gutter="0"/>
          <w:pgNumType w:start="1"/>
          <w:cols w:space="1296"/>
          <w:titlePg/>
          <w:docGrid w:linePitch="360"/>
        </w:sectPr>
      </w:pPr>
    </w:p>
    <w:p w14:paraId="415FC7ED" w14:textId="615DF399" w:rsidR="00B14C0F" w:rsidRPr="00B10B25" w:rsidRDefault="00B14C0F" w:rsidP="00891266">
      <w:pPr>
        <w:tabs>
          <w:tab w:val="right" w:pos="9638"/>
        </w:tabs>
        <w:ind w:left="5103"/>
        <w:rPr>
          <w:rFonts w:ascii="Palemonas" w:hAnsi="Palemonas"/>
        </w:rPr>
      </w:pPr>
      <w:r w:rsidRPr="00B10B25">
        <w:rPr>
          <w:rFonts w:ascii="Palemonas" w:hAnsi="Palemonas"/>
        </w:rPr>
        <w:lastRenderedPageBreak/>
        <w:t>PATVIRTINTA</w:t>
      </w:r>
    </w:p>
    <w:p w14:paraId="272AED50" w14:textId="6C5717EF" w:rsidR="00B14C0F" w:rsidRPr="00B10B25" w:rsidRDefault="00B14C0F" w:rsidP="00891266">
      <w:pPr>
        <w:tabs>
          <w:tab w:val="right" w:pos="9638"/>
        </w:tabs>
        <w:ind w:left="5103"/>
        <w:rPr>
          <w:rFonts w:ascii="Palemonas" w:hAnsi="Palemonas"/>
        </w:rPr>
      </w:pPr>
      <w:r w:rsidRPr="00B10B25">
        <w:rPr>
          <w:rFonts w:ascii="Palemonas" w:hAnsi="Palemonas"/>
        </w:rPr>
        <w:t>Palangos miesto savivaldybės tarybos</w:t>
      </w:r>
    </w:p>
    <w:p w14:paraId="365DC595" w14:textId="643E267B" w:rsidR="00B14C0F" w:rsidRPr="00B10B25" w:rsidRDefault="00B14C0F" w:rsidP="00891266">
      <w:pPr>
        <w:tabs>
          <w:tab w:val="right" w:pos="9638"/>
        </w:tabs>
        <w:ind w:left="5103"/>
        <w:rPr>
          <w:rFonts w:ascii="Palemonas" w:hAnsi="Palemonas"/>
        </w:rPr>
      </w:pPr>
      <w:r w:rsidRPr="00B10B25">
        <w:rPr>
          <w:rFonts w:ascii="Palemonas" w:hAnsi="Palemonas"/>
        </w:rPr>
        <w:t>202</w:t>
      </w:r>
      <w:r w:rsidR="0099033E">
        <w:rPr>
          <w:rFonts w:ascii="Palemonas" w:hAnsi="Palemonas"/>
        </w:rPr>
        <w:t>5</w:t>
      </w:r>
      <w:r w:rsidRPr="00B10B25">
        <w:rPr>
          <w:rFonts w:ascii="Palemonas" w:hAnsi="Palemonas"/>
        </w:rPr>
        <w:t xml:space="preserve"> m.                 d. sprendimo Nr. T2-</w:t>
      </w:r>
    </w:p>
    <w:p w14:paraId="5560F2A8" w14:textId="3F5723DC" w:rsidR="00B14C0F" w:rsidRPr="00B10B25" w:rsidRDefault="00B14C0F" w:rsidP="00891266">
      <w:pPr>
        <w:tabs>
          <w:tab w:val="right" w:pos="9638"/>
        </w:tabs>
        <w:ind w:left="5103"/>
        <w:rPr>
          <w:rFonts w:ascii="Palemonas" w:hAnsi="Palemonas"/>
        </w:rPr>
      </w:pPr>
      <w:r w:rsidRPr="00B10B25">
        <w:rPr>
          <w:rFonts w:ascii="Palemonas" w:hAnsi="Palemonas"/>
        </w:rPr>
        <w:t>1</w:t>
      </w:r>
      <w:r w:rsidR="00B522AF">
        <w:rPr>
          <w:rFonts w:ascii="Palemonas" w:hAnsi="Palemonas"/>
        </w:rPr>
        <w:t xml:space="preserve"> priedas</w:t>
      </w:r>
    </w:p>
    <w:p w14:paraId="18EFBD39" w14:textId="77777777" w:rsidR="00B14C0F" w:rsidRPr="00B10B25" w:rsidRDefault="00B14C0F" w:rsidP="00891266">
      <w:pPr>
        <w:tabs>
          <w:tab w:val="right" w:pos="9638"/>
        </w:tabs>
        <w:jc w:val="both"/>
        <w:rPr>
          <w:rFonts w:ascii="Palemonas" w:hAnsi="Palemonas"/>
        </w:rPr>
      </w:pPr>
    </w:p>
    <w:p w14:paraId="608BB2A7" w14:textId="2E03C5B1" w:rsidR="00B14C0F" w:rsidRPr="00B10B25" w:rsidRDefault="00B14C0F" w:rsidP="00B14C0F">
      <w:pPr>
        <w:tabs>
          <w:tab w:val="right" w:pos="9638"/>
        </w:tabs>
        <w:jc w:val="center"/>
        <w:rPr>
          <w:rFonts w:ascii="Palemonas" w:hAnsi="Palemonas"/>
          <w:b/>
          <w:bCs/>
        </w:rPr>
      </w:pPr>
      <w:r w:rsidRPr="00B10B25">
        <w:rPr>
          <w:rFonts w:ascii="Palemonas" w:hAnsi="Palemonas"/>
          <w:b/>
          <w:bCs/>
        </w:rPr>
        <w:t>PALANGOS MIESTO SAVIVALDYBĖS ADMINISTRACIJOS ILGALAIKIO MATERIALIOJO TURTO, PERDUODAMO GELBĖJIMO PASLAUGOS TEIKĖJUI, SĄRAŠAS</w:t>
      </w:r>
    </w:p>
    <w:p w14:paraId="247AFC14" w14:textId="77777777" w:rsidR="000C00D8" w:rsidRDefault="000C00D8" w:rsidP="00C4781E">
      <w:pPr>
        <w:tabs>
          <w:tab w:val="right" w:pos="9638"/>
        </w:tabs>
        <w:jc w:val="both"/>
        <w:rPr>
          <w:rFonts w:ascii="Palemonas" w:hAnsi="Palemonas"/>
        </w:rPr>
      </w:pPr>
    </w:p>
    <w:p w14:paraId="4D95A203" w14:textId="77777777" w:rsidR="00C4781E" w:rsidRPr="00891266" w:rsidRDefault="00C4781E" w:rsidP="00891266">
      <w:pPr>
        <w:tabs>
          <w:tab w:val="right" w:pos="9638"/>
        </w:tabs>
        <w:jc w:val="both"/>
        <w:rPr>
          <w:rFonts w:ascii="Palemonas" w:hAnsi="Palemonas"/>
        </w:rPr>
      </w:pPr>
    </w:p>
    <w:tbl>
      <w:tblPr>
        <w:tblW w:w="9756" w:type="dxa"/>
        <w:tblInd w:w="98" w:type="dxa"/>
        <w:tblLook w:val="0000" w:firstRow="0" w:lastRow="0" w:firstColumn="0" w:lastColumn="0" w:noHBand="0" w:noVBand="0"/>
      </w:tblPr>
      <w:tblGrid>
        <w:gridCol w:w="725"/>
        <w:gridCol w:w="1567"/>
        <w:gridCol w:w="3045"/>
        <w:gridCol w:w="1657"/>
        <w:gridCol w:w="1411"/>
        <w:gridCol w:w="1351"/>
      </w:tblGrid>
      <w:tr w:rsidR="000C00D8" w:rsidRPr="000C00D8" w14:paraId="23043D6F" w14:textId="77777777" w:rsidTr="009E4983">
        <w:trPr>
          <w:trHeight w:val="600"/>
          <w:tblHeader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382C5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b/>
                <w:bCs/>
                <w:lang w:eastAsia="en-US"/>
              </w:rPr>
            </w:pPr>
            <w:r w:rsidRPr="000C00D8">
              <w:rPr>
                <w:rFonts w:ascii="Palemonas" w:eastAsia="Calibri" w:hAnsi="Palemonas" w:cs="Arial"/>
                <w:b/>
                <w:bCs/>
                <w:lang w:eastAsia="en-US"/>
              </w:rPr>
              <w:t xml:space="preserve">Eil. </w:t>
            </w:r>
            <w:proofErr w:type="spellStart"/>
            <w:r w:rsidRPr="000C00D8">
              <w:rPr>
                <w:rFonts w:ascii="Palemonas" w:eastAsia="Calibri" w:hAnsi="Palemonas" w:cs="Arial"/>
                <w:b/>
                <w:bCs/>
                <w:lang w:eastAsia="en-US"/>
              </w:rPr>
              <w:t>nr.</w:t>
            </w:r>
            <w:proofErr w:type="spellEnd"/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CB3A2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b/>
                <w:bCs/>
                <w:lang w:eastAsia="en-US"/>
              </w:rPr>
            </w:pPr>
            <w:r w:rsidRPr="000C00D8">
              <w:rPr>
                <w:rFonts w:ascii="Palemonas" w:eastAsia="Calibri" w:hAnsi="Palemonas" w:cs="Arial"/>
                <w:b/>
                <w:bCs/>
                <w:lang w:eastAsia="en-US"/>
              </w:rPr>
              <w:t>Inventorinis Nr.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0F30" w14:textId="77777777" w:rsidR="000C00D8" w:rsidRPr="000C00D8" w:rsidRDefault="000C00D8" w:rsidP="000C00D8">
            <w:pPr>
              <w:rPr>
                <w:rFonts w:ascii="Palemonas" w:eastAsia="Calibri" w:hAnsi="Palemonas" w:cs="Arial"/>
                <w:b/>
                <w:bCs/>
                <w:lang w:eastAsia="en-US"/>
              </w:rPr>
            </w:pPr>
            <w:r w:rsidRPr="000C00D8">
              <w:rPr>
                <w:rFonts w:ascii="Palemonas" w:eastAsia="Calibri" w:hAnsi="Palemonas" w:cs="Arial"/>
                <w:b/>
                <w:bCs/>
                <w:lang w:eastAsia="en-US"/>
              </w:rPr>
              <w:t>Pavadinimas / Gamyklinis Nr.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78D44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b/>
                <w:bCs/>
                <w:lang w:eastAsia="en-US"/>
              </w:rPr>
            </w:pPr>
            <w:r w:rsidRPr="000C00D8">
              <w:rPr>
                <w:rFonts w:ascii="Palemonas" w:eastAsia="Calibri" w:hAnsi="Palemonas" w:cs="Arial"/>
                <w:b/>
                <w:bCs/>
                <w:lang w:eastAsia="en-US"/>
              </w:rPr>
              <w:t>Įvesta į eksploataciją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21AC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b/>
                <w:bCs/>
                <w:lang w:eastAsia="en-US"/>
              </w:rPr>
            </w:pPr>
            <w:r w:rsidRPr="000C00D8">
              <w:rPr>
                <w:rFonts w:ascii="Palemonas" w:eastAsia="Calibri" w:hAnsi="Palemonas" w:cs="Arial"/>
                <w:b/>
                <w:bCs/>
                <w:lang w:eastAsia="en-US"/>
              </w:rPr>
              <w:t>Pradinė vertė, Eur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FB7A0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b/>
                <w:bCs/>
                <w:lang w:eastAsia="en-US"/>
              </w:rPr>
            </w:pPr>
            <w:r w:rsidRPr="000C00D8">
              <w:rPr>
                <w:rFonts w:ascii="Palemonas" w:eastAsia="Calibri" w:hAnsi="Palemonas" w:cs="Arial"/>
                <w:b/>
                <w:bCs/>
                <w:lang w:eastAsia="en-US"/>
              </w:rPr>
              <w:t>Likutinė vertė, Eur</w:t>
            </w:r>
          </w:p>
        </w:tc>
      </w:tr>
      <w:tr w:rsidR="000C00D8" w:rsidRPr="000C00D8" w14:paraId="05C1F83D" w14:textId="77777777" w:rsidTr="009E4983">
        <w:trPr>
          <w:trHeight w:val="149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89A9" w14:textId="77777777" w:rsidR="000C00D8" w:rsidRPr="00891266" w:rsidRDefault="000C00D8" w:rsidP="000C00D8">
            <w:pPr>
              <w:jc w:val="center"/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</w:pPr>
            <w:r w:rsidRPr="00891266"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F1D64" w14:textId="77777777" w:rsidR="000C00D8" w:rsidRPr="00891266" w:rsidRDefault="000C00D8" w:rsidP="000C00D8">
            <w:pPr>
              <w:jc w:val="center"/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</w:pPr>
            <w:r w:rsidRPr="00891266"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6F0E" w14:textId="77777777" w:rsidR="000C00D8" w:rsidRPr="00891266" w:rsidRDefault="000C00D8" w:rsidP="000C00D8">
            <w:pPr>
              <w:jc w:val="center"/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</w:pPr>
            <w:r w:rsidRPr="00891266"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2AF3" w14:textId="77777777" w:rsidR="000C00D8" w:rsidRPr="00891266" w:rsidRDefault="000C00D8" w:rsidP="000C00D8">
            <w:pPr>
              <w:jc w:val="center"/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</w:pPr>
            <w:r w:rsidRPr="00891266"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89554" w14:textId="77777777" w:rsidR="000C00D8" w:rsidRPr="00891266" w:rsidRDefault="000C00D8" w:rsidP="000C00D8">
            <w:pPr>
              <w:jc w:val="center"/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</w:pPr>
            <w:r w:rsidRPr="00891266"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58451" w14:textId="77777777" w:rsidR="000C00D8" w:rsidRPr="00891266" w:rsidRDefault="000C00D8" w:rsidP="000C00D8">
            <w:pPr>
              <w:jc w:val="center"/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</w:pPr>
            <w:r w:rsidRPr="00891266">
              <w:rPr>
                <w:rFonts w:ascii="Palemonas" w:eastAsia="Calibri" w:hAnsi="Palemonas" w:cs="Arial"/>
                <w:i/>
                <w:iCs/>
                <w:sz w:val="20"/>
                <w:szCs w:val="20"/>
                <w:lang w:eastAsia="en-US"/>
              </w:rPr>
              <w:t>6</w:t>
            </w:r>
          </w:p>
        </w:tc>
      </w:tr>
      <w:tr w:rsidR="000C00D8" w:rsidRPr="000C00D8" w14:paraId="07928485" w14:textId="77777777" w:rsidTr="009E4983">
        <w:trPr>
          <w:trHeight w:val="36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CE358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AA718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3121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934F0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Mobili gelbėjimo stotis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A058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2008-08-01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42EA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7176,79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B0B3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0,00</w:t>
            </w:r>
          </w:p>
        </w:tc>
      </w:tr>
      <w:tr w:rsidR="000C00D8" w:rsidRPr="000C00D8" w14:paraId="6979059B" w14:textId="77777777" w:rsidTr="009E4983">
        <w:trPr>
          <w:trHeight w:val="36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28C5B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2.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F2EB6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3122</w:t>
            </w:r>
          </w:p>
        </w:tc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EA0A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Mobili gelbėjimo stotis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4704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2008-08-01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B45F0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7176,79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6C7BA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0,00</w:t>
            </w:r>
          </w:p>
        </w:tc>
      </w:tr>
      <w:tr w:rsidR="000C00D8" w:rsidRPr="000C00D8" w14:paraId="0FBA7F89" w14:textId="77777777" w:rsidTr="009E4983">
        <w:trPr>
          <w:trHeight w:val="47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FFBF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3.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2691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3093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5CE5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 xml:space="preserve">Vandens motociklas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Brp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Gtx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4-Tec Su Prie)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9D52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2008-08-01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454B8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14199,78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2C91E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0,00</w:t>
            </w:r>
          </w:p>
        </w:tc>
      </w:tr>
      <w:tr w:rsidR="000C00D8" w:rsidRPr="000C00D8" w14:paraId="37B4BC78" w14:textId="77777777" w:rsidTr="009E4983">
        <w:trPr>
          <w:trHeight w:val="455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5329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4.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FBB3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3094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1D786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 xml:space="preserve">Vandens motociklas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Brp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Gtx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4-Tec Su Prie)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F852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2008-08-01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52AC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14199,78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44980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0,00</w:t>
            </w:r>
          </w:p>
        </w:tc>
      </w:tr>
      <w:tr w:rsidR="000C00D8" w:rsidRPr="000C00D8" w14:paraId="2EADCF61" w14:textId="77777777" w:rsidTr="009E4983">
        <w:trPr>
          <w:trHeight w:val="36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F22EF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5.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BEE68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3091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05D7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Priekaba Tauras 700V-02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DEE7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2008-08-01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F693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1042,63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110C9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0,00</w:t>
            </w:r>
          </w:p>
        </w:tc>
      </w:tr>
      <w:tr w:rsidR="000C00D8" w:rsidRPr="000C00D8" w14:paraId="0086DC1E" w14:textId="77777777" w:rsidTr="009E4983">
        <w:trPr>
          <w:trHeight w:val="36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98657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6.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3AA18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3116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498B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Radijo transliacinė aparatūra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EFF7D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2008-08-01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1569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2113,73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E288F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0,00</w:t>
            </w:r>
          </w:p>
        </w:tc>
      </w:tr>
      <w:tr w:rsidR="000C00D8" w:rsidRPr="000C00D8" w14:paraId="72478434" w14:textId="77777777" w:rsidTr="009E4983">
        <w:trPr>
          <w:trHeight w:val="36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724BE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7.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96F8F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3092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7A6C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Vandens motociklo priekaba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A40ED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2008-08-01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986B5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724,05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1B9F4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0,00</w:t>
            </w:r>
          </w:p>
        </w:tc>
      </w:tr>
      <w:tr w:rsidR="000C00D8" w:rsidRPr="000C00D8" w14:paraId="1B09DD60" w14:textId="77777777" w:rsidTr="009E4983">
        <w:trPr>
          <w:trHeight w:val="36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7B26E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8.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50366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100041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26F1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 xml:space="preserve">Vandens motociklas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Sea-Doo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RXT-XRS 300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29895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2022-04-24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6C55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20 150,00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D01C5" w14:textId="28C52AA6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16 </w:t>
            </w:r>
            <w:r w:rsidR="00982E77">
              <w:rPr>
                <w:rFonts w:ascii="Palemonas" w:eastAsia="Calibri" w:hAnsi="Palemonas" w:cs="Arial"/>
                <w:lang w:eastAsia="en-US"/>
              </w:rPr>
              <w:t>120</w:t>
            </w:r>
            <w:r w:rsidRPr="000C00D8">
              <w:rPr>
                <w:rFonts w:ascii="Palemonas" w:eastAsia="Calibri" w:hAnsi="Palemonas" w:cs="Arial"/>
                <w:lang w:eastAsia="en-US"/>
              </w:rPr>
              <w:t>,</w:t>
            </w:r>
            <w:r w:rsidR="00982E77">
              <w:rPr>
                <w:rFonts w:ascii="Palemonas" w:eastAsia="Calibri" w:hAnsi="Palemonas" w:cs="Arial"/>
                <w:lang w:eastAsia="en-US"/>
              </w:rPr>
              <w:t>1</w:t>
            </w:r>
            <w:r w:rsidRPr="000C00D8">
              <w:rPr>
                <w:rFonts w:ascii="Palemonas" w:eastAsia="Calibri" w:hAnsi="Palemonas" w:cs="Arial"/>
                <w:lang w:eastAsia="en-US"/>
              </w:rPr>
              <w:t>6</w:t>
            </w:r>
          </w:p>
        </w:tc>
      </w:tr>
      <w:tr w:rsidR="000C00D8" w:rsidRPr="000C00D8" w14:paraId="6CE6B068" w14:textId="77777777" w:rsidTr="009E4983">
        <w:trPr>
          <w:trHeight w:val="36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E7A9F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9.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3224A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100040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6CBD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 xml:space="preserve">Vandens motociklas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Sea-Doo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RXT-XRS 300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722B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2022-04-24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977C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20 150,00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37545" w14:textId="0936E2B5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16 </w:t>
            </w:r>
            <w:r w:rsidR="00982E77">
              <w:rPr>
                <w:rFonts w:ascii="Palemonas" w:eastAsia="Calibri" w:hAnsi="Palemonas" w:cs="Arial"/>
                <w:lang w:eastAsia="en-US"/>
              </w:rPr>
              <w:t>120</w:t>
            </w:r>
            <w:r w:rsidRPr="000C00D8">
              <w:rPr>
                <w:rFonts w:ascii="Palemonas" w:eastAsia="Calibri" w:hAnsi="Palemonas" w:cs="Arial"/>
                <w:lang w:eastAsia="en-US"/>
              </w:rPr>
              <w:t>,</w:t>
            </w:r>
            <w:r w:rsidR="00982E77">
              <w:rPr>
                <w:rFonts w:ascii="Palemonas" w:eastAsia="Calibri" w:hAnsi="Palemonas" w:cs="Arial"/>
                <w:lang w:eastAsia="en-US"/>
              </w:rPr>
              <w:t>1</w:t>
            </w:r>
            <w:r w:rsidRPr="000C00D8">
              <w:rPr>
                <w:rFonts w:ascii="Palemonas" w:eastAsia="Calibri" w:hAnsi="Palemonas" w:cs="Arial"/>
                <w:lang w:eastAsia="en-US"/>
              </w:rPr>
              <w:t>6</w:t>
            </w:r>
          </w:p>
        </w:tc>
      </w:tr>
      <w:tr w:rsidR="000C00D8" w:rsidRPr="000C00D8" w14:paraId="379CCAAE" w14:textId="77777777" w:rsidTr="009E4983">
        <w:trPr>
          <w:trHeight w:val="36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A658A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10.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63E5E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100039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370D1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 xml:space="preserve">Visureigis Ford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Ranger</w:t>
            </w:r>
            <w:proofErr w:type="spellEnd"/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E582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2022-02-25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06F23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42 241,00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4736B" w14:textId="204434E9" w:rsidR="000C00D8" w:rsidRPr="000C00D8" w:rsidRDefault="00982E77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>
              <w:rPr>
                <w:rFonts w:ascii="Palemonas" w:eastAsia="Calibri" w:hAnsi="Palemonas" w:cs="Arial"/>
                <w:lang w:eastAsia="en-US"/>
              </w:rPr>
              <w:t xml:space="preserve">29 </w:t>
            </w:r>
            <w:r w:rsidR="009C606C">
              <w:rPr>
                <w:rFonts w:ascii="Palemonas" w:eastAsia="Calibri" w:hAnsi="Palemonas" w:cs="Arial"/>
                <w:lang w:eastAsia="en-US"/>
              </w:rPr>
              <w:t>569</w:t>
            </w:r>
            <w:r w:rsidR="000C00D8" w:rsidRPr="000C00D8">
              <w:rPr>
                <w:rFonts w:ascii="Palemonas" w:eastAsia="Calibri" w:hAnsi="Palemonas" w:cs="Arial"/>
                <w:lang w:eastAsia="en-US"/>
              </w:rPr>
              <w:t>,00</w:t>
            </w:r>
          </w:p>
        </w:tc>
      </w:tr>
      <w:tr w:rsidR="000C00D8" w:rsidRPr="000C00D8" w14:paraId="412F39CE" w14:textId="77777777" w:rsidTr="009E4983">
        <w:trPr>
          <w:trHeight w:val="36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843F7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11.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0A88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1206201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FF43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 xml:space="preserve">Keturratis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Polaris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Ranger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Crew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XP 1000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190D9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2022-06-13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90B3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32 698,50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201E2" w14:textId="750073AF" w:rsidR="000C00D8" w:rsidRPr="000C00D8" w:rsidRDefault="009C606C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>
              <w:rPr>
                <w:rFonts w:ascii="Palemonas" w:eastAsia="Calibri" w:hAnsi="Palemonas" w:cs="Arial"/>
                <w:lang w:eastAsia="en-US"/>
              </w:rPr>
              <w:t>26 885,70</w:t>
            </w:r>
          </w:p>
        </w:tc>
      </w:tr>
      <w:tr w:rsidR="000C00D8" w:rsidRPr="000C00D8" w14:paraId="08F85A80" w14:textId="77777777" w:rsidTr="009E4983">
        <w:trPr>
          <w:trHeight w:val="36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973AB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12.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74D2D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10046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79F6" w14:textId="77777777" w:rsidR="000C00D8" w:rsidRPr="000C00D8" w:rsidRDefault="000C00D8" w:rsidP="000C00D8">
            <w:pPr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 xml:space="preserve">Keturratis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Polaris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Ranger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</w:t>
            </w:r>
            <w:proofErr w:type="spellStart"/>
            <w:r w:rsidRPr="000C00D8">
              <w:rPr>
                <w:rFonts w:ascii="Palemonas" w:eastAsia="Calibri" w:hAnsi="Palemonas" w:cs="Arial"/>
                <w:lang w:eastAsia="en-US"/>
              </w:rPr>
              <w:t>Crew</w:t>
            </w:r>
            <w:proofErr w:type="spellEnd"/>
            <w:r w:rsidRPr="000C00D8">
              <w:rPr>
                <w:rFonts w:ascii="Palemonas" w:eastAsia="Calibri" w:hAnsi="Palemonas" w:cs="Arial"/>
                <w:lang w:eastAsia="en-US"/>
              </w:rPr>
              <w:t xml:space="preserve"> XP 1000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B9833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2022-06-30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AC174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32 698,50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72AF" w14:textId="06C017CE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lang w:eastAsia="en-US"/>
              </w:rPr>
            </w:pPr>
            <w:r w:rsidRPr="000C00D8">
              <w:rPr>
                <w:rFonts w:ascii="Palemonas" w:eastAsia="Calibri" w:hAnsi="Palemonas" w:cs="Arial"/>
                <w:lang w:eastAsia="en-US"/>
              </w:rPr>
              <w:t>2</w:t>
            </w:r>
            <w:r w:rsidR="006367EA">
              <w:rPr>
                <w:rFonts w:ascii="Palemonas" w:eastAsia="Calibri" w:hAnsi="Palemonas" w:cs="Arial"/>
                <w:lang w:eastAsia="en-US"/>
              </w:rPr>
              <w:t>6 885,70</w:t>
            </w:r>
          </w:p>
        </w:tc>
      </w:tr>
      <w:tr w:rsidR="000C00D8" w:rsidRPr="000C00D8" w14:paraId="05681DD1" w14:textId="77777777" w:rsidTr="009E4983">
        <w:trPr>
          <w:trHeight w:val="360"/>
        </w:trPr>
        <w:tc>
          <w:tcPr>
            <w:tcW w:w="53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49972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b/>
                <w:bCs/>
                <w:lang w:eastAsia="en-US"/>
              </w:rPr>
            </w:pPr>
            <w:r w:rsidRPr="000C00D8">
              <w:rPr>
                <w:rFonts w:ascii="Palemonas" w:eastAsia="Calibri" w:hAnsi="Palemonas" w:cs="Arial"/>
                <w:b/>
                <w:bCs/>
                <w:lang w:eastAsia="en-US"/>
              </w:rPr>
              <w:t>Iš viso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F860D" w14:textId="77777777" w:rsidR="000C00D8" w:rsidRPr="000C00D8" w:rsidRDefault="000C00D8" w:rsidP="000C00D8">
            <w:pPr>
              <w:jc w:val="center"/>
              <w:rPr>
                <w:rFonts w:ascii="Palemonas" w:eastAsia="Calibri" w:hAnsi="Palemonas" w:cs="Arial"/>
                <w:b/>
                <w:bCs/>
                <w:lang w:eastAsia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802E" w14:textId="77777777" w:rsidR="000C00D8" w:rsidRPr="000C00D8" w:rsidRDefault="000C00D8" w:rsidP="000C00D8">
            <w:pPr>
              <w:jc w:val="right"/>
              <w:rPr>
                <w:rFonts w:ascii="Palemonas" w:eastAsia="Calibri" w:hAnsi="Palemonas" w:cs="Arial"/>
                <w:b/>
                <w:bCs/>
                <w:lang w:eastAsia="en-US"/>
              </w:rPr>
            </w:pPr>
            <w:r w:rsidRPr="000C00D8">
              <w:rPr>
                <w:rFonts w:ascii="Palemonas" w:eastAsia="Calibri" w:hAnsi="Palemonas" w:cs="Arial"/>
                <w:b/>
                <w:bCs/>
                <w:lang w:eastAsia="en-US"/>
              </w:rPr>
              <w:t>194 571,55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4E49" w14:textId="0DE2E103" w:rsidR="000C00D8" w:rsidRPr="000C00D8" w:rsidRDefault="009B34B6" w:rsidP="000C00D8">
            <w:pPr>
              <w:rPr>
                <w:rFonts w:ascii="Palemonas" w:eastAsia="Calibri" w:hAnsi="Palemonas" w:cs="Arial"/>
                <w:b/>
                <w:bCs/>
                <w:lang w:eastAsia="en-US"/>
              </w:rPr>
            </w:pPr>
            <w:r>
              <w:rPr>
                <w:rFonts w:ascii="Palemonas" w:eastAsia="Calibri" w:hAnsi="Palemonas" w:cs="Arial"/>
                <w:b/>
                <w:bCs/>
                <w:lang w:eastAsia="en-US"/>
              </w:rPr>
              <w:t>115</w:t>
            </w:r>
            <w:r w:rsidR="00502686">
              <w:rPr>
                <w:rFonts w:ascii="Palemonas" w:eastAsia="Calibri" w:hAnsi="Palemonas" w:cs="Arial"/>
                <w:b/>
                <w:bCs/>
                <w:lang w:eastAsia="en-US"/>
              </w:rPr>
              <w:t> 580,72</w:t>
            </w:r>
          </w:p>
        </w:tc>
      </w:tr>
    </w:tbl>
    <w:p w14:paraId="0EC223F4" w14:textId="77777777" w:rsidR="000C00D8" w:rsidRDefault="000C00D8" w:rsidP="000C00D8">
      <w:pPr>
        <w:tabs>
          <w:tab w:val="right" w:pos="9638"/>
        </w:tabs>
        <w:rPr>
          <w:rFonts w:ascii="Palemonas" w:hAnsi="Palemonas"/>
          <w:b/>
          <w:bCs/>
        </w:rPr>
      </w:pPr>
    </w:p>
    <w:p w14:paraId="61AA3BB2" w14:textId="3FFB204F" w:rsidR="008830BF" w:rsidRDefault="00E109F3" w:rsidP="00B14C0F">
      <w:pPr>
        <w:tabs>
          <w:tab w:val="right" w:pos="9638"/>
        </w:tabs>
        <w:jc w:val="center"/>
        <w:rPr>
          <w:rFonts w:ascii="Palemonas" w:hAnsi="Palemonas"/>
          <w:b/>
          <w:bCs/>
        </w:rPr>
      </w:pPr>
      <w:r w:rsidRPr="00B10B25">
        <w:rPr>
          <w:rFonts w:ascii="Palemonas" w:hAnsi="Palemonas"/>
          <w:b/>
          <w:bCs/>
        </w:rPr>
        <w:t>_____________________</w:t>
      </w:r>
    </w:p>
    <w:p w14:paraId="2DEBF46F" w14:textId="77777777" w:rsidR="00C4781E" w:rsidRDefault="00C4781E" w:rsidP="00B14C0F">
      <w:pPr>
        <w:tabs>
          <w:tab w:val="right" w:pos="9638"/>
        </w:tabs>
        <w:jc w:val="center"/>
        <w:rPr>
          <w:rFonts w:ascii="Palemonas" w:hAnsi="Palemonas"/>
          <w:b/>
          <w:bCs/>
        </w:rPr>
        <w:sectPr w:rsidR="00C4781E" w:rsidSect="00284EDA">
          <w:pgSz w:w="11906" w:h="16838"/>
          <w:pgMar w:top="1134" w:right="567" w:bottom="1134" w:left="1701" w:header="567" w:footer="567" w:gutter="0"/>
          <w:pgNumType w:start="1"/>
          <w:cols w:space="1296"/>
          <w:titlePg/>
          <w:docGrid w:linePitch="360"/>
        </w:sectPr>
      </w:pPr>
    </w:p>
    <w:p w14:paraId="51C293C3" w14:textId="17D7AF64" w:rsidR="008830BF" w:rsidRPr="00B14C0F" w:rsidRDefault="008830BF" w:rsidP="00891266">
      <w:pPr>
        <w:tabs>
          <w:tab w:val="right" w:pos="9638"/>
        </w:tabs>
        <w:ind w:left="5103"/>
        <w:rPr>
          <w:rFonts w:ascii="Palemonas" w:hAnsi="Palemonas"/>
        </w:rPr>
      </w:pPr>
      <w:r w:rsidRPr="00B14C0F">
        <w:rPr>
          <w:rFonts w:ascii="Palemonas" w:hAnsi="Palemonas"/>
        </w:rPr>
        <w:lastRenderedPageBreak/>
        <w:t>PATVIRTINTA</w:t>
      </w:r>
    </w:p>
    <w:p w14:paraId="30AB8E49" w14:textId="48704354" w:rsidR="008830BF" w:rsidRPr="00B14C0F" w:rsidRDefault="008830BF" w:rsidP="00891266">
      <w:pPr>
        <w:tabs>
          <w:tab w:val="right" w:pos="9638"/>
        </w:tabs>
        <w:ind w:left="5103"/>
        <w:rPr>
          <w:rFonts w:ascii="Palemonas" w:hAnsi="Palemonas"/>
        </w:rPr>
      </w:pPr>
      <w:r w:rsidRPr="00B14C0F">
        <w:rPr>
          <w:rFonts w:ascii="Palemonas" w:hAnsi="Palemonas"/>
        </w:rPr>
        <w:t>Palangos miesto savivaldybės tarybos</w:t>
      </w:r>
    </w:p>
    <w:p w14:paraId="407E5652" w14:textId="15D3C99B" w:rsidR="008830BF" w:rsidRPr="00B14C0F" w:rsidRDefault="008830BF" w:rsidP="00891266">
      <w:pPr>
        <w:tabs>
          <w:tab w:val="right" w:pos="9638"/>
        </w:tabs>
        <w:ind w:left="5103"/>
        <w:rPr>
          <w:rFonts w:ascii="Palemonas" w:hAnsi="Palemonas"/>
        </w:rPr>
      </w:pPr>
      <w:r w:rsidRPr="00B14C0F">
        <w:rPr>
          <w:rFonts w:ascii="Palemonas" w:hAnsi="Palemonas"/>
        </w:rPr>
        <w:t>202</w:t>
      </w:r>
      <w:r w:rsidR="0099033E">
        <w:rPr>
          <w:rFonts w:ascii="Palemonas" w:hAnsi="Palemonas"/>
        </w:rPr>
        <w:t>5</w:t>
      </w:r>
      <w:r w:rsidRPr="00B14C0F">
        <w:rPr>
          <w:rFonts w:ascii="Palemonas" w:hAnsi="Palemonas"/>
        </w:rPr>
        <w:t xml:space="preserve"> m.                 d. sprendimo Nr. T2-</w:t>
      </w:r>
    </w:p>
    <w:p w14:paraId="49C24C6C" w14:textId="78E9FBD9" w:rsidR="008830BF" w:rsidRDefault="00B522AF" w:rsidP="00891266">
      <w:pPr>
        <w:tabs>
          <w:tab w:val="right" w:pos="9638"/>
        </w:tabs>
        <w:ind w:left="5103"/>
        <w:rPr>
          <w:rFonts w:ascii="Palemonas" w:hAnsi="Palemonas"/>
        </w:rPr>
      </w:pPr>
      <w:r>
        <w:rPr>
          <w:rFonts w:ascii="Palemonas" w:hAnsi="Palemonas"/>
        </w:rPr>
        <w:t>2 priedas</w:t>
      </w:r>
    </w:p>
    <w:p w14:paraId="5A91242A" w14:textId="77777777" w:rsidR="00043C2C" w:rsidRDefault="00043C2C" w:rsidP="00891266">
      <w:pPr>
        <w:tabs>
          <w:tab w:val="right" w:pos="9638"/>
        </w:tabs>
        <w:jc w:val="both"/>
        <w:rPr>
          <w:rFonts w:ascii="Palemonas" w:hAnsi="Palemonas"/>
        </w:rPr>
      </w:pPr>
    </w:p>
    <w:p w14:paraId="561FB4B6" w14:textId="2CC9B864" w:rsidR="008830BF" w:rsidRPr="008830BF" w:rsidRDefault="008830BF" w:rsidP="008830BF">
      <w:pPr>
        <w:tabs>
          <w:tab w:val="right" w:pos="9638"/>
        </w:tabs>
        <w:jc w:val="center"/>
        <w:rPr>
          <w:rFonts w:ascii="Palemonas" w:hAnsi="Palemonas"/>
          <w:b/>
          <w:bCs/>
        </w:rPr>
      </w:pPr>
      <w:r w:rsidRPr="008830BF">
        <w:rPr>
          <w:rFonts w:ascii="Palemonas" w:hAnsi="Palemonas"/>
          <w:b/>
          <w:bCs/>
        </w:rPr>
        <w:t>PALANGOS MIESTO SAVIVALDYBĖS ADMINISTRACIJOS TRUMPALAIKIO MATERIALIOJO TURTO, PERDUODAMO GELBĖJIMO PASLAUGOS TE</w:t>
      </w:r>
      <w:r w:rsidR="003D39FF" w:rsidRPr="008830BF">
        <w:rPr>
          <w:rFonts w:ascii="Palemonas" w:hAnsi="Palemonas"/>
          <w:b/>
          <w:bCs/>
        </w:rPr>
        <w:t>I</w:t>
      </w:r>
      <w:r w:rsidRPr="008830BF">
        <w:rPr>
          <w:rFonts w:ascii="Palemonas" w:hAnsi="Palemonas"/>
          <w:b/>
          <w:bCs/>
        </w:rPr>
        <w:t>KĖJUI, SĄRAŠAS</w:t>
      </w:r>
    </w:p>
    <w:p w14:paraId="4A37ADD0" w14:textId="455F94CD" w:rsidR="008830BF" w:rsidRDefault="008830BF" w:rsidP="00C4781E">
      <w:pPr>
        <w:tabs>
          <w:tab w:val="right" w:pos="9638"/>
        </w:tabs>
        <w:jc w:val="both"/>
        <w:rPr>
          <w:rFonts w:ascii="Palemonas" w:hAnsi="Palemonas"/>
        </w:rPr>
      </w:pPr>
    </w:p>
    <w:p w14:paraId="037CCFDD" w14:textId="77777777" w:rsidR="00C4781E" w:rsidRPr="00891266" w:rsidRDefault="00C4781E" w:rsidP="00891266">
      <w:pPr>
        <w:tabs>
          <w:tab w:val="right" w:pos="9638"/>
        </w:tabs>
        <w:jc w:val="both"/>
        <w:rPr>
          <w:rFonts w:ascii="Palemonas" w:hAnsi="Palemona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4761"/>
        <w:gridCol w:w="1474"/>
        <w:gridCol w:w="1464"/>
        <w:gridCol w:w="1371"/>
      </w:tblGrid>
      <w:tr w:rsidR="00043C2C" w:rsidRPr="00043C2C" w14:paraId="28EA98C0" w14:textId="77777777" w:rsidTr="00820D25">
        <w:tc>
          <w:tcPr>
            <w:tcW w:w="711" w:type="dxa"/>
            <w:vAlign w:val="center"/>
          </w:tcPr>
          <w:p w14:paraId="15363262" w14:textId="0F2BC9EF" w:rsidR="00043C2C" w:rsidRPr="00043C2C" w:rsidRDefault="00043C2C" w:rsidP="00043C2C">
            <w:pPr>
              <w:jc w:val="center"/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</w:pPr>
            <w:r w:rsidRPr="00043C2C"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  <w:t xml:space="preserve">Eil. </w:t>
            </w:r>
            <w:proofErr w:type="spellStart"/>
            <w:r w:rsidR="00C4781E"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  <w:t>n</w:t>
            </w:r>
            <w:r w:rsidRPr="00043C2C"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  <w:t>r.</w:t>
            </w:r>
            <w:proofErr w:type="spellEnd"/>
            <w:r w:rsidRPr="00043C2C"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  <w:t xml:space="preserve"> </w:t>
            </w:r>
          </w:p>
        </w:tc>
        <w:tc>
          <w:tcPr>
            <w:tcW w:w="4761" w:type="dxa"/>
            <w:vAlign w:val="center"/>
          </w:tcPr>
          <w:p w14:paraId="5B37A341" w14:textId="77777777" w:rsidR="00043C2C" w:rsidRPr="00043C2C" w:rsidRDefault="00043C2C" w:rsidP="00043C2C">
            <w:pPr>
              <w:jc w:val="center"/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</w:pPr>
            <w:r w:rsidRPr="00043C2C"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  <w:t>Prekės pavadinimas</w:t>
            </w:r>
          </w:p>
        </w:tc>
        <w:tc>
          <w:tcPr>
            <w:tcW w:w="1474" w:type="dxa"/>
            <w:vAlign w:val="center"/>
          </w:tcPr>
          <w:p w14:paraId="007EE3A9" w14:textId="77777777" w:rsidR="00043C2C" w:rsidRPr="00043C2C" w:rsidRDefault="00043C2C" w:rsidP="00043C2C">
            <w:pPr>
              <w:jc w:val="center"/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</w:pPr>
            <w:r w:rsidRPr="00043C2C"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  <w:t>Kiekis, vnt.</w:t>
            </w:r>
          </w:p>
        </w:tc>
        <w:tc>
          <w:tcPr>
            <w:tcW w:w="1464" w:type="dxa"/>
            <w:vAlign w:val="center"/>
          </w:tcPr>
          <w:p w14:paraId="1EF08537" w14:textId="77777777" w:rsidR="00043C2C" w:rsidRPr="00043C2C" w:rsidRDefault="00043C2C" w:rsidP="00043C2C">
            <w:pPr>
              <w:jc w:val="center"/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</w:pPr>
            <w:r w:rsidRPr="00043C2C"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  <w:t>Kaina, Eur</w:t>
            </w:r>
          </w:p>
        </w:tc>
        <w:tc>
          <w:tcPr>
            <w:tcW w:w="1371" w:type="dxa"/>
            <w:vAlign w:val="center"/>
          </w:tcPr>
          <w:p w14:paraId="0C335904" w14:textId="77777777" w:rsidR="00043C2C" w:rsidRPr="00043C2C" w:rsidRDefault="00043C2C" w:rsidP="00043C2C">
            <w:pPr>
              <w:jc w:val="center"/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</w:pPr>
            <w:r w:rsidRPr="00043C2C">
              <w:rPr>
                <w:rFonts w:ascii="Palemonas" w:eastAsia="Calibri" w:hAnsi="Palemonas"/>
                <w:b/>
                <w:sz w:val="23"/>
                <w:szCs w:val="23"/>
                <w:lang w:eastAsia="en-US"/>
              </w:rPr>
              <w:t>Suma, Eur</w:t>
            </w:r>
          </w:p>
        </w:tc>
      </w:tr>
      <w:tr w:rsidR="00043C2C" w:rsidRPr="00043C2C" w14:paraId="732C6DAA" w14:textId="77777777" w:rsidTr="00820D25">
        <w:tc>
          <w:tcPr>
            <w:tcW w:w="711" w:type="dxa"/>
          </w:tcPr>
          <w:p w14:paraId="4AF2D8FA" w14:textId="77777777" w:rsidR="00043C2C" w:rsidRPr="00891266" w:rsidRDefault="00043C2C" w:rsidP="00043C2C">
            <w:pPr>
              <w:jc w:val="center"/>
              <w:rPr>
                <w:rFonts w:ascii="Palemonas" w:eastAsia="Calibri" w:hAnsi="Palemonas"/>
                <w:i/>
                <w:iCs/>
                <w:sz w:val="20"/>
                <w:szCs w:val="20"/>
                <w:highlight w:val="lightGray"/>
                <w:lang w:eastAsia="en-US"/>
              </w:rPr>
            </w:pPr>
            <w:r w:rsidRPr="00891266">
              <w:rPr>
                <w:rFonts w:ascii="Palemonas" w:eastAsia="Calibri" w:hAnsi="Palemonas"/>
                <w:i/>
                <w:i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761" w:type="dxa"/>
          </w:tcPr>
          <w:p w14:paraId="617ABB22" w14:textId="77777777" w:rsidR="00043C2C" w:rsidRPr="00891266" w:rsidRDefault="00043C2C" w:rsidP="00043C2C">
            <w:pPr>
              <w:jc w:val="center"/>
              <w:rPr>
                <w:rFonts w:ascii="Palemonas" w:eastAsia="Calibri" w:hAnsi="Palemonas"/>
                <w:i/>
                <w:iCs/>
                <w:sz w:val="20"/>
                <w:szCs w:val="20"/>
                <w:lang w:eastAsia="en-US"/>
              </w:rPr>
            </w:pPr>
            <w:r w:rsidRPr="00891266">
              <w:rPr>
                <w:rFonts w:ascii="Palemonas" w:eastAsia="Calibri" w:hAnsi="Palemonas"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74" w:type="dxa"/>
          </w:tcPr>
          <w:p w14:paraId="3C69F473" w14:textId="77777777" w:rsidR="00043C2C" w:rsidRPr="00891266" w:rsidRDefault="00043C2C" w:rsidP="00043C2C">
            <w:pPr>
              <w:jc w:val="center"/>
              <w:rPr>
                <w:rFonts w:ascii="Palemonas" w:eastAsia="Calibri" w:hAnsi="Palemonas"/>
                <w:i/>
                <w:iCs/>
                <w:sz w:val="20"/>
                <w:szCs w:val="20"/>
                <w:lang w:eastAsia="en-US"/>
              </w:rPr>
            </w:pPr>
            <w:r w:rsidRPr="00891266">
              <w:rPr>
                <w:rFonts w:ascii="Palemonas" w:eastAsia="Calibri" w:hAnsi="Palemonas"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64" w:type="dxa"/>
          </w:tcPr>
          <w:p w14:paraId="47D3A53C" w14:textId="77777777" w:rsidR="00043C2C" w:rsidRPr="00891266" w:rsidRDefault="00043C2C" w:rsidP="00043C2C">
            <w:pPr>
              <w:jc w:val="center"/>
              <w:rPr>
                <w:rFonts w:ascii="Palemonas" w:eastAsia="Calibri" w:hAnsi="Palemonas"/>
                <w:i/>
                <w:iCs/>
                <w:sz w:val="20"/>
                <w:szCs w:val="20"/>
                <w:lang w:eastAsia="en-US"/>
              </w:rPr>
            </w:pPr>
            <w:r w:rsidRPr="00891266">
              <w:rPr>
                <w:rFonts w:ascii="Palemonas" w:eastAsia="Calibri" w:hAnsi="Palemonas"/>
                <w:i/>
                <w:i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71" w:type="dxa"/>
          </w:tcPr>
          <w:p w14:paraId="1D76D740" w14:textId="77777777" w:rsidR="00043C2C" w:rsidRPr="00891266" w:rsidRDefault="00043C2C" w:rsidP="00043C2C">
            <w:pPr>
              <w:jc w:val="center"/>
              <w:rPr>
                <w:rFonts w:ascii="Palemonas" w:eastAsia="Calibri" w:hAnsi="Palemonas"/>
                <w:i/>
                <w:iCs/>
                <w:sz w:val="20"/>
                <w:szCs w:val="20"/>
                <w:lang w:eastAsia="en-US"/>
              </w:rPr>
            </w:pPr>
            <w:r w:rsidRPr="00891266">
              <w:rPr>
                <w:rFonts w:ascii="Palemonas" w:eastAsia="Calibri" w:hAnsi="Palemonas"/>
                <w:i/>
                <w:iCs/>
                <w:sz w:val="20"/>
                <w:szCs w:val="20"/>
                <w:lang w:eastAsia="en-US"/>
              </w:rPr>
              <w:t>5</w:t>
            </w:r>
          </w:p>
        </w:tc>
      </w:tr>
      <w:tr w:rsidR="00043C2C" w:rsidRPr="00043C2C" w14:paraId="0609A7C9" w14:textId="77777777" w:rsidTr="00820D25">
        <w:tc>
          <w:tcPr>
            <w:tcW w:w="711" w:type="dxa"/>
          </w:tcPr>
          <w:p w14:paraId="0A78148A" w14:textId="05E7F783" w:rsidR="00043C2C" w:rsidRPr="00891266" w:rsidRDefault="00043C2C" w:rsidP="00891266">
            <w:pPr>
              <w:jc w:val="center"/>
              <w:rPr>
                <w:rFonts w:ascii="Palemonas" w:eastAsia="Calibri" w:hAnsi="Palemonas"/>
                <w:lang w:eastAsia="en-US"/>
              </w:rPr>
            </w:pPr>
            <w:r w:rsidRPr="00891266">
              <w:rPr>
                <w:rFonts w:ascii="Palemonas" w:eastAsia="Calibri" w:hAnsi="Palemonas"/>
                <w:lang w:eastAsia="en-US"/>
              </w:rPr>
              <w:t>1.</w:t>
            </w:r>
          </w:p>
        </w:tc>
        <w:tc>
          <w:tcPr>
            <w:tcW w:w="4761" w:type="dxa"/>
          </w:tcPr>
          <w:p w14:paraId="3BB89653" w14:textId="1DEE9956" w:rsidR="00043C2C" w:rsidRPr="00891266" w:rsidRDefault="00043C2C" w:rsidP="00043C2C">
            <w:pPr>
              <w:rPr>
                <w:rFonts w:ascii="Palemonas" w:eastAsia="Calibri" w:hAnsi="Palemonas"/>
                <w:lang w:eastAsia="en-US"/>
              </w:rPr>
            </w:pPr>
            <w:r w:rsidRPr="00891266">
              <w:rPr>
                <w:rFonts w:ascii="Palemonas" w:eastAsia="Calibri" w:hAnsi="Palemonas"/>
                <w:lang w:eastAsia="en-US"/>
              </w:rPr>
              <w:t>01126 AMBU tipo komplektas vaikams iki 8</w:t>
            </w:r>
            <w:r w:rsidR="0044155A">
              <w:rPr>
                <w:rFonts w:ascii="Palemonas" w:eastAsia="Calibri" w:hAnsi="Palemonas"/>
                <w:lang w:eastAsia="en-US"/>
              </w:rPr>
              <w:t> </w:t>
            </w:r>
            <w:r w:rsidRPr="00891266">
              <w:rPr>
                <w:rFonts w:ascii="Palemonas" w:eastAsia="Calibri" w:hAnsi="Palemonas"/>
                <w:lang w:eastAsia="en-US"/>
              </w:rPr>
              <w:t>metų gaivinti</w:t>
            </w:r>
          </w:p>
        </w:tc>
        <w:tc>
          <w:tcPr>
            <w:tcW w:w="1474" w:type="dxa"/>
          </w:tcPr>
          <w:p w14:paraId="336BBDBA" w14:textId="77777777" w:rsidR="00043C2C" w:rsidRPr="00891266" w:rsidRDefault="00043C2C" w:rsidP="00043C2C">
            <w:pPr>
              <w:jc w:val="center"/>
              <w:rPr>
                <w:rFonts w:ascii="Palemonas" w:eastAsia="Calibri" w:hAnsi="Palemonas"/>
                <w:lang w:eastAsia="en-US"/>
              </w:rPr>
            </w:pPr>
            <w:r w:rsidRPr="00891266">
              <w:rPr>
                <w:rFonts w:ascii="Palemonas" w:eastAsia="Calibri" w:hAnsi="Palemonas"/>
                <w:lang w:eastAsia="en-US"/>
              </w:rPr>
              <w:t>4</w:t>
            </w:r>
          </w:p>
        </w:tc>
        <w:tc>
          <w:tcPr>
            <w:tcW w:w="1464" w:type="dxa"/>
          </w:tcPr>
          <w:p w14:paraId="475A5EAA" w14:textId="77777777" w:rsidR="00043C2C" w:rsidRPr="00891266" w:rsidRDefault="00043C2C" w:rsidP="00043C2C">
            <w:pPr>
              <w:jc w:val="center"/>
              <w:rPr>
                <w:rFonts w:ascii="Palemonas" w:eastAsia="Calibri" w:hAnsi="Palemonas"/>
                <w:lang w:eastAsia="en-US"/>
              </w:rPr>
            </w:pPr>
            <w:r w:rsidRPr="00891266">
              <w:rPr>
                <w:rFonts w:ascii="Palemonas" w:eastAsia="Calibri" w:hAnsi="Palemonas"/>
                <w:lang w:eastAsia="en-US"/>
              </w:rPr>
              <w:t>69,94</w:t>
            </w:r>
          </w:p>
        </w:tc>
        <w:tc>
          <w:tcPr>
            <w:tcW w:w="1371" w:type="dxa"/>
          </w:tcPr>
          <w:p w14:paraId="70EE6E48" w14:textId="77777777" w:rsidR="00043C2C" w:rsidRPr="00891266" w:rsidRDefault="00043C2C" w:rsidP="00043C2C">
            <w:pPr>
              <w:jc w:val="center"/>
              <w:rPr>
                <w:rFonts w:ascii="Palemonas" w:eastAsia="Calibri" w:hAnsi="Palemonas"/>
                <w:lang w:eastAsia="en-US"/>
              </w:rPr>
            </w:pPr>
            <w:r w:rsidRPr="00891266">
              <w:rPr>
                <w:rFonts w:ascii="Palemonas" w:eastAsia="Calibri" w:hAnsi="Palemonas"/>
                <w:lang w:eastAsia="en-US"/>
              </w:rPr>
              <w:t>279,77</w:t>
            </w:r>
          </w:p>
        </w:tc>
      </w:tr>
      <w:tr w:rsidR="0044155A" w:rsidRPr="00043C2C" w14:paraId="04ADA17A" w14:textId="77777777" w:rsidTr="004055BD">
        <w:tc>
          <w:tcPr>
            <w:tcW w:w="5472" w:type="dxa"/>
            <w:gridSpan w:val="2"/>
          </w:tcPr>
          <w:p w14:paraId="4CEFB4D7" w14:textId="11CBB7F0" w:rsidR="0044155A" w:rsidRPr="00891266" w:rsidRDefault="0044155A" w:rsidP="00891266">
            <w:pPr>
              <w:jc w:val="right"/>
              <w:rPr>
                <w:rFonts w:ascii="Palemonas" w:eastAsia="Calibri" w:hAnsi="Palemonas"/>
                <w:b/>
                <w:lang w:eastAsia="en-US"/>
              </w:rPr>
            </w:pPr>
            <w:r w:rsidRPr="00891266">
              <w:rPr>
                <w:rFonts w:ascii="Palemonas" w:eastAsia="Calibri" w:hAnsi="Palemonas"/>
                <w:b/>
                <w:lang w:eastAsia="en-US"/>
              </w:rPr>
              <w:t>Iš viso</w:t>
            </w:r>
          </w:p>
        </w:tc>
        <w:tc>
          <w:tcPr>
            <w:tcW w:w="1474" w:type="dxa"/>
          </w:tcPr>
          <w:p w14:paraId="22F984C8" w14:textId="77777777" w:rsidR="0044155A" w:rsidRPr="00891266" w:rsidRDefault="0044155A" w:rsidP="00043C2C">
            <w:pPr>
              <w:jc w:val="center"/>
              <w:rPr>
                <w:rFonts w:ascii="Palemonas" w:eastAsia="Calibri" w:hAnsi="Palemonas"/>
                <w:lang w:eastAsia="en-US"/>
              </w:rPr>
            </w:pPr>
          </w:p>
        </w:tc>
        <w:tc>
          <w:tcPr>
            <w:tcW w:w="1464" w:type="dxa"/>
          </w:tcPr>
          <w:p w14:paraId="5967BCFA" w14:textId="77777777" w:rsidR="0044155A" w:rsidRPr="00891266" w:rsidRDefault="0044155A" w:rsidP="00043C2C">
            <w:pPr>
              <w:jc w:val="center"/>
              <w:rPr>
                <w:rFonts w:ascii="Palemonas" w:eastAsia="Calibri" w:hAnsi="Palemonas"/>
                <w:b/>
                <w:bCs/>
                <w:lang w:eastAsia="en-US"/>
              </w:rPr>
            </w:pPr>
            <w:r w:rsidRPr="00891266">
              <w:rPr>
                <w:rFonts w:ascii="Palemonas" w:eastAsia="Calibri" w:hAnsi="Palemonas"/>
                <w:b/>
                <w:bCs/>
                <w:lang w:eastAsia="en-US"/>
              </w:rPr>
              <w:t>69,94</w:t>
            </w:r>
          </w:p>
        </w:tc>
        <w:tc>
          <w:tcPr>
            <w:tcW w:w="1371" w:type="dxa"/>
          </w:tcPr>
          <w:p w14:paraId="7BC9B83B" w14:textId="77777777" w:rsidR="0044155A" w:rsidRPr="00891266" w:rsidRDefault="0044155A" w:rsidP="00043C2C">
            <w:pPr>
              <w:jc w:val="center"/>
              <w:rPr>
                <w:rFonts w:ascii="Palemonas" w:eastAsia="Calibri" w:hAnsi="Palemonas"/>
                <w:b/>
                <w:lang w:eastAsia="en-US"/>
              </w:rPr>
            </w:pPr>
            <w:r w:rsidRPr="00891266">
              <w:rPr>
                <w:rFonts w:ascii="Palemonas" w:eastAsia="Calibri" w:hAnsi="Palemonas"/>
                <w:b/>
                <w:lang w:eastAsia="en-US"/>
              </w:rPr>
              <w:t>279,77</w:t>
            </w:r>
          </w:p>
        </w:tc>
      </w:tr>
    </w:tbl>
    <w:p w14:paraId="7EDC5BDA" w14:textId="2AF13948" w:rsidR="008830BF" w:rsidRPr="00891266" w:rsidRDefault="008830BF" w:rsidP="00891266">
      <w:pPr>
        <w:tabs>
          <w:tab w:val="right" w:pos="9638"/>
        </w:tabs>
        <w:jc w:val="both"/>
        <w:rPr>
          <w:rFonts w:ascii="Palemonas" w:hAnsi="Palemonas"/>
        </w:rPr>
      </w:pPr>
    </w:p>
    <w:p w14:paraId="107C6B74" w14:textId="71552EBC" w:rsidR="00E109F3" w:rsidRPr="00891266" w:rsidRDefault="00E109F3" w:rsidP="00B14C0F">
      <w:pPr>
        <w:tabs>
          <w:tab w:val="right" w:pos="9638"/>
        </w:tabs>
        <w:jc w:val="center"/>
        <w:rPr>
          <w:rFonts w:ascii="Palemonas" w:hAnsi="Palemonas"/>
        </w:rPr>
      </w:pPr>
      <w:r w:rsidRPr="00891266">
        <w:rPr>
          <w:rFonts w:ascii="Palemonas" w:hAnsi="Palemonas"/>
        </w:rPr>
        <w:t>_____________________</w:t>
      </w:r>
    </w:p>
    <w:sectPr w:rsidR="00E109F3" w:rsidRPr="00891266" w:rsidSect="00284EDA"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1022B" w14:textId="77777777" w:rsidR="001B6FED" w:rsidRDefault="001B6FED">
      <w:r>
        <w:separator/>
      </w:r>
    </w:p>
  </w:endnote>
  <w:endnote w:type="continuationSeparator" w:id="0">
    <w:p w14:paraId="56C9A660" w14:textId="77777777" w:rsidR="001B6FED" w:rsidRDefault="001B6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948C" w14:textId="77777777" w:rsidR="00C37C91" w:rsidRDefault="00C37C91" w:rsidP="003754D0">
    <w:pPr>
      <w:pStyle w:val="Porat"/>
      <w:framePr w:wrap="around" w:vAnchor="text" w:hAnchor="margin" w:xAlign="center" w:y="1"/>
      <w:rPr>
        <w:rStyle w:val="Puslapionumeris"/>
      </w:rPr>
    </w:pPr>
  </w:p>
  <w:p w14:paraId="1B8A8D3D" w14:textId="77777777" w:rsidR="00C37C91" w:rsidRDefault="00C37C91" w:rsidP="003754D0">
    <w:pPr>
      <w:pStyle w:val="Porat"/>
      <w:framePr w:wrap="around" w:vAnchor="text" w:hAnchor="margin" w:xAlign="center" w:y="1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A4F25" w14:textId="50B220B4" w:rsidR="00C37C91" w:rsidRDefault="005C03D0" w:rsidP="00E10DF9">
    <w:pPr>
      <w:pStyle w:val="Porat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C5ACA30" wp14:editId="354FC7D6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0" name="Paveikslėlis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20B49D5" wp14:editId="518082DC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9" name="Paveikslėlis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61C6BA2" wp14:editId="1714685E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8" name="Paveikslėlis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6B5A1E55" wp14:editId="7B5A398C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7" name="Paveikslėlis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7B4AA613" wp14:editId="68C3E590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 wp14:anchorId="79D22933" wp14:editId="2A359132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0C4C8" w14:textId="77777777" w:rsidR="001B6FED" w:rsidRDefault="001B6FED">
      <w:r>
        <w:separator/>
      </w:r>
    </w:p>
  </w:footnote>
  <w:footnote w:type="continuationSeparator" w:id="0">
    <w:p w14:paraId="578EBC0E" w14:textId="77777777" w:rsidR="001B6FED" w:rsidRDefault="001B6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00BF" w14:textId="05CBA066" w:rsidR="00C37C91" w:rsidRDefault="00C37C91">
    <w:pPr>
      <w:pStyle w:val="Antrats"/>
      <w:jc w:val="center"/>
    </w:pPr>
  </w:p>
  <w:p w14:paraId="6F604B38" w14:textId="77777777" w:rsidR="00C37C91" w:rsidRDefault="00C37C9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C1AF0"/>
    <w:multiLevelType w:val="hybridMultilevel"/>
    <w:tmpl w:val="3BEC455A"/>
    <w:lvl w:ilvl="0" w:tplc="102CEB94">
      <w:start w:val="3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C231DCB"/>
    <w:multiLevelType w:val="hybridMultilevel"/>
    <w:tmpl w:val="68F04828"/>
    <w:lvl w:ilvl="0" w:tplc="469E865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427F491B"/>
    <w:multiLevelType w:val="multilevel"/>
    <w:tmpl w:val="C26662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02523A"/>
    <w:multiLevelType w:val="hybridMultilevel"/>
    <w:tmpl w:val="E33E7E04"/>
    <w:lvl w:ilvl="0" w:tplc="008669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088574960">
    <w:abstractNumId w:val="2"/>
  </w:num>
  <w:num w:numId="2" w16cid:durableId="444734418">
    <w:abstractNumId w:val="3"/>
  </w:num>
  <w:num w:numId="3" w16cid:durableId="1915241199">
    <w:abstractNumId w:val="0"/>
  </w:num>
  <w:num w:numId="4" w16cid:durableId="286931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9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DF9"/>
    <w:rsid w:val="0001420E"/>
    <w:rsid w:val="000436D7"/>
    <w:rsid w:val="00043C2C"/>
    <w:rsid w:val="00045D81"/>
    <w:rsid w:val="00046134"/>
    <w:rsid w:val="0005332B"/>
    <w:rsid w:val="0005642D"/>
    <w:rsid w:val="000813EB"/>
    <w:rsid w:val="00083909"/>
    <w:rsid w:val="00085995"/>
    <w:rsid w:val="0009154A"/>
    <w:rsid w:val="00096C7E"/>
    <w:rsid w:val="000A0DAA"/>
    <w:rsid w:val="000A3E74"/>
    <w:rsid w:val="000C00D8"/>
    <w:rsid w:val="000C428F"/>
    <w:rsid w:val="000D2DB3"/>
    <w:rsid w:val="000D5D98"/>
    <w:rsid w:val="000E0E3E"/>
    <w:rsid w:val="000E156B"/>
    <w:rsid w:val="001023CA"/>
    <w:rsid w:val="00116099"/>
    <w:rsid w:val="00124EC5"/>
    <w:rsid w:val="0013420B"/>
    <w:rsid w:val="0013474C"/>
    <w:rsid w:val="00140051"/>
    <w:rsid w:val="001475C2"/>
    <w:rsid w:val="00147B1E"/>
    <w:rsid w:val="0016517B"/>
    <w:rsid w:val="0017473D"/>
    <w:rsid w:val="001A7864"/>
    <w:rsid w:val="001B6FED"/>
    <w:rsid w:val="001C1B91"/>
    <w:rsid w:val="001F17C9"/>
    <w:rsid w:val="00201932"/>
    <w:rsid w:val="00201D95"/>
    <w:rsid w:val="002158ED"/>
    <w:rsid w:val="00216E59"/>
    <w:rsid w:val="002424CA"/>
    <w:rsid w:val="0024350A"/>
    <w:rsid w:val="0025393A"/>
    <w:rsid w:val="00284EDA"/>
    <w:rsid w:val="00290A2F"/>
    <w:rsid w:val="00296C4A"/>
    <w:rsid w:val="002A27EF"/>
    <w:rsid w:val="002C4A6F"/>
    <w:rsid w:val="002D1B34"/>
    <w:rsid w:val="002D45A4"/>
    <w:rsid w:val="002E091F"/>
    <w:rsid w:val="002E3010"/>
    <w:rsid w:val="002F4B54"/>
    <w:rsid w:val="002F61D6"/>
    <w:rsid w:val="00302C06"/>
    <w:rsid w:val="00306CE9"/>
    <w:rsid w:val="00313B56"/>
    <w:rsid w:val="00323C59"/>
    <w:rsid w:val="0032405D"/>
    <w:rsid w:val="00324603"/>
    <w:rsid w:val="00341079"/>
    <w:rsid w:val="00346FA1"/>
    <w:rsid w:val="003723F3"/>
    <w:rsid w:val="003754D0"/>
    <w:rsid w:val="0037586D"/>
    <w:rsid w:val="0037626B"/>
    <w:rsid w:val="003A430E"/>
    <w:rsid w:val="003A5996"/>
    <w:rsid w:val="003D39FF"/>
    <w:rsid w:val="003D48DC"/>
    <w:rsid w:val="003E3D4B"/>
    <w:rsid w:val="003F2BFA"/>
    <w:rsid w:val="003F44EB"/>
    <w:rsid w:val="003F5AF0"/>
    <w:rsid w:val="004017A3"/>
    <w:rsid w:val="00403B06"/>
    <w:rsid w:val="00406E55"/>
    <w:rsid w:val="00412566"/>
    <w:rsid w:val="00424ECA"/>
    <w:rsid w:val="004279F0"/>
    <w:rsid w:val="00432285"/>
    <w:rsid w:val="0044155A"/>
    <w:rsid w:val="00457939"/>
    <w:rsid w:val="00474192"/>
    <w:rsid w:val="004A280F"/>
    <w:rsid w:val="004A5757"/>
    <w:rsid w:val="004A7766"/>
    <w:rsid w:val="004D011A"/>
    <w:rsid w:val="004D1CC1"/>
    <w:rsid w:val="004E3FB8"/>
    <w:rsid w:val="004F34D9"/>
    <w:rsid w:val="00502686"/>
    <w:rsid w:val="005037E9"/>
    <w:rsid w:val="00503EF7"/>
    <w:rsid w:val="00505C8F"/>
    <w:rsid w:val="0052500B"/>
    <w:rsid w:val="00542B51"/>
    <w:rsid w:val="0054393A"/>
    <w:rsid w:val="00550725"/>
    <w:rsid w:val="00574A5C"/>
    <w:rsid w:val="005A0087"/>
    <w:rsid w:val="005A3E26"/>
    <w:rsid w:val="005C03D0"/>
    <w:rsid w:val="005D00B4"/>
    <w:rsid w:val="005D10C2"/>
    <w:rsid w:val="005E28D7"/>
    <w:rsid w:val="005E69BF"/>
    <w:rsid w:val="005F72B7"/>
    <w:rsid w:val="00607060"/>
    <w:rsid w:val="00612905"/>
    <w:rsid w:val="00613A70"/>
    <w:rsid w:val="00620FDD"/>
    <w:rsid w:val="006276D8"/>
    <w:rsid w:val="00634238"/>
    <w:rsid w:val="006367EA"/>
    <w:rsid w:val="00646A6B"/>
    <w:rsid w:val="00686AC2"/>
    <w:rsid w:val="006A5914"/>
    <w:rsid w:val="006B7656"/>
    <w:rsid w:val="006C4B81"/>
    <w:rsid w:val="006C52BF"/>
    <w:rsid w:val="006C594D"/>
    <w:rsid w:val="006C6C5C"/>
    <w:rsid w:val="006E36E1"/>
    <w:rsid w:val="006E5084"/>
    <w:rsid w:val="00707E9C"/>
    <w:rsid w:val="00712949"/>
    <w:rsid w:val="00723563"/>
    <w:rsid w:val="0075607F"/>
    <w:rsid w:val="00764C32"/>
    <w:rsid w:val="0076627C"/>
    <w:rsid w:val="007857E8"/>
    <w:rsid w:val="00791F97"/>
    <w:rsid w:val="007C4949"/>
    <w:rsid w:val="007D6006"/>
    <w:rsid w:val="007E247F"/>
    <w:rsid w:val="007F13A3"/>
    <w:rsid w:val="0080721D"/>
    <w:rsid w:val="0081020F"/>
    <w:rsid w:val="008425AE"/>
    <w:rsid w:val="008463A8"/>
    <w:rsid w:val="008574F8"/>
    <w:rsid w:val="008602BE"/>
    <w:rsid w:val="008619F5"/>
    <w:rsid w:val="008620A9"/>
    <w:rsid w:val="008830BF"/>
    <w:rsid w:val="00890249"/>
    <w:rsid w:val="00891266"/>
    <w:rsid w:val="008918CA"/>
    <w:rsid w:val="00897DE9"/>
    <w:rsid w:val="008A0775"/>
    <w:rsid w:val="008B69DD"/>
    <w:rsid w:val="008C30AD"/>
    <w:rsid w:val="008D5BD8"/>
    <w:rsid w:val="008E2EC8"/>
    <w:rsid w:val="009309B2"/>
    <w:rsid w:val="00935161"/>
    <w:rsid w:val="00982E77"/>
    <w:rsid w:val="0099033E"/>
    <w:rsid w:val="009A54F9"/>
    <w:rsid w:val="009B295A"/>
    <w:rsid w:val="009B324E"/>
    <w:rsid w:val="009B34B6"/>
    <w:rsid w:val="009B543F"/>
    <w:rsid w:val="009C606C"/>
    <w:rsid w:val="009E7898"/>
    <w:rsid w:val="009F7DDD"/>
    <w:rsid w:val="00A05CAC"/>
    <w:rsid w:val="00A116AD"/>
    <w:rsid w:val="00A15A3D"/>
    <w:rsid w:val="00A268F0"/>
    <w:rsid w:val="00A60A1E"/>
    <w:rsid w:val="00A67CF2"/>
    <w:rsid w:val="00A81C08"/>
    <w:rsid w:val="00A91B34"/>
    <w:rsid w:val="00A93051"/>
    <w:rsid w:val="00AB475B"/>
    <w:rsid w:val="00AB77E5"/>
    <w:rsid w:val="00AC3553"/>
    <w:rsid w:val="00AC3FA7"/>
    <w:rsid w:val="00B03C9F"/>
    <w:rsid w:val="00B04C8B"/>
    <w:rsid w:val="00B10B25"/>
    <w:rsid w:val="00B123E9"/>
    <w:rsid w:val="00B14C0F"/>
    <w:rsid w:val="00B2763C"/>
    <w:rsid w:val="00B522AF"/>
    <w:rsid w:val="00B542BD"/>
    <w:rsid w:val="00B80326"/>
    <w:rsid w:val="00B8064B"/>
    <w:rsid w:val="00B84CB7"/>
    <w:rsid w:val="00B86C41"/>
    <w:rsid w:val="00B91B57"/>
    <w:rsid w:val="00B97D5A"/>
    <w:rsid w:val="00BA19C8"/>
    <w:rsid w:val="00BC2EAC"/>
    <w:rsid w:val="00BC5574"/>
    <w:rsid w:val="00BD395C"/>
    <w:rsid w:val="00BD4B56"/>
    <w:rsid w:val="00BD59A4"/>
    <w:rsid w:val="00BD5B1C"/>
    <w:rsid w:val="00BE2E6B"/>
    <w:rsid w:val="00BF3069"/>
    <w:rsid w:val="00C30900"/>
    <w:rsid w:val="00C37C91"/>
    <w:rsid w:val="00C40227"/>
    <w:rsid w:val="00C44000"/>
    <w:rsid w:val="00C4781E"/>
    <w:rsid w:val="00C50D6E"/>
    <w:rsid w:val="00C5268C"/>
    <w:rsid w:val="00C61724"/>
    <w:rsid w:val="00C6629B"/>
    <w:rsid w:val="00C818FE"/>
    <w:rsid w:val="00C85AA5"/>
    <w:rsid w:val="00C90457"/>
    <w:rsid w:val="00CB7895"/>
    <w:rsid w:val="00CC7A2D"/>
    <w:rsid w:val="00CC7FB2"/>
    <w:rsid w:val="00CD77BC"/>
    <w:rsid w:val="00CE7C4A"/>
    <w:rsid w:val="00CF6F07"/>
    <w:rsid w:val="00D10F38"/>
    <w:rsid w:val="00D1488E"/>
    <w:rsid w:val="00D442A7"/>
    <w:rsid w:val="00D45AC4"/>
    <w:rsid w:val="00D53698"/>
    <w:rsid w:val="00D9184B"/>
    <w:rsid w:val="00D92692"/>
    <w:rsid w:val="00D94537"/>
    <w:rsid w:val="00DB73E8"/>
    <w:rsid w:val="00DC60A2"/>
    <w:rsid w:val="00DC6826"/>
    <w:rsid w:val="00DD66FC"/>
    <w:rsid w:val="00DE096D"/>
    <w:rsid w:val="00DF5DA7"/>
    <w:rsid w:val="00E109F3"/>
    <w:rsid w:val="00E10DF9"/>
    <w:rsid w:val="00E2458C"/>
    <w:rsid w:val="00E253EF"/>
    <w:rsid w:val="00E71618"/>
    <w:rsid w:val="00E729C5"/>
    <w:rsid w:val="00EA35EE"/>
    <w:rsid w:val="00EC0301"/>
    <w:rsid w:val="00EC28FF"/>
    <w:rsid w:val="00EF1035"/>
    <w:rsid w:val="00EF194C"/>
    <w:rsid w:val="00F043A8"/>
    <w:rsid w:val="00F163EF"/>
    <w:rsid w:val="00F34928"/>
    <w:rsid w:val="00F517E6"/>
    <w:rsid w:val="00F62244"/>
    <w:rsid w:val="00F63D66"/>
    <w:rsid w:val="00F7443E"/>
    <w:rsid w:val="00F901FF"/>
    <w:rsid w:val="00F965C0"/>
    <w:rsid w:val="00FB57E8"/>
    <w:rsid w:val="00FC125D"/>
    <w:rsid w:val="00FC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668FA4F5"/>
  <w15:chartTrackingRefBased/>
  <w15:docId w15:val="{3F3E6B46-9714-4164-AC3B-AFBE4617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10DF9"/>
    <w:rPr>
      <w:rFonts w:eastAsia="SimSun"/>
      <w:sz w:val="24"/>
      <w:szCs w:val="24"/>
      <w:lang w:eastAsia="zh-CN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C37C91"/>
    <w:pPr>
      <w:keepNext/>
      <w:ind w:left="4320" w:right="27" w:firstLine="720"/>
      <w:jc w:val="both"/>
      <w:outlineLvl w:val="0"/>
    </w:pPr>
    <w:rPr>
      <w:rFonts w:eastAsia="Times New Roman"/>
      <w:bCs/>
      <w:szCs w:val="20"/>
      <w:lang w:val="x-none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rsid w:val="00E10DF9"/>
    <w:pPr>
      <w:tabs>
        <w:tab w:val="center" w:pos="4819"/>
        <w:tab w:val="right" w:pos="9638"/>
      </w:tabs>
    </w:pPr>
  </w:style>
  <w:style w:type="paragraph" w:customStyle="1" w:styleId="DiagramaDiagramaDiagrama">
    <w:name w:val="Diagrama Diagrama Diagrama"/>
    <w:basedOn w:val="prastasis"/>
    <w:rsid w:val="0037586D"/>
    <w:pPr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Antrat1Diagrama">
    <w:name w:val="Antraštė 1 Diagrama"/>
    <w:link w:val="Antrat1"/>
    <w:uiPriority w:val="99"/>
    <w:rsid w:val="00C37C91"/>
    <w:rPr>
      <w:bCs/>
      <w:sz w:val="24"/>
      <w:lang w:val="x-none" w:eastAsia="en-US"/>
    </w:rPr>
  </w:style>
  <w:style w:type="character" w:styleId="Puslapionumeris">
    <w:name w:val="page number"/>
    <w:rsid w:val="00C37C91"/>
  </w:style>
  <w:style w:type="paragraph" w:styleId="Antrats">
    <w:name w:val="header"/>
    <w:basedOn w:val="prastasis"/>
    <w:link w:val="AntratsDiagrama"/>
    <w:uiPriority w:val="99"/>
    <w:rsid w:val="00C37C91"/>
    <w:pPr>
      <w:tabs>
        <w:tab w:val="center" w:pos="4819"/>
        <w:tab w:val="right" w:pos="9638"/>
      </w:tabs>
    </w:pPr>
    <w:rPr>
      <w:rFonts w:eastAsia="Times New Roman"/>
      <w:lang w:eastAsia="x-none"/>
    </w:rPr>
  </w:style>
  <w:style w:type="character" w:customStyle="1" w:styleId="AntratsDiagrama">
    <w:name w:val="Antraštės Diagrama"/>
    <w:link w:val="Antrats"/>
    <w:uiPriority w:val="99"/>
    <w:rsid w:val="00C37C91"/>
    <w:rPr>
      <w:sz w:val="24"/>
      <w:szCs w:val="24"/>
      <w:lang w:eastAsia="x-none"/>
    </w:rPr>
  </w:style>
  <w:style w:type="paragraph" w:styleId="prastasiniatinklio">
    <w:name w:val="Normal (Web)"/>
    <w:basedOn w:val="prastasis"/>
    <w:unhideWhenUsed/>
    <w:rsid w:val="00DE096D"/>
    <w:pPr>
      <w:suppressAutoHyphens/>
      <w:spacing w:before="100" w:after="100"/>
    </w:pPr>
    <w:rPr>
      <w:rFonts w:eastAsia="Times New Roman"/>
      <w:lang w:eastAsia="ar-SA"/>
    </w:rPr>
  </w:style>
  <w:style w:type="paragraph" w:customStyle="1" w:styleId="bodytext">
    <w:name w:val="bodytext"/>
    <w:basedOn w:val="prastasis"/>
    <w:semiHidden/>
    <w:rsid w:val="00DE096D"/>
    <w:pPr>
      <w:spacing w:before="100" w:beforeAutospacing="1" w:after="100" w:afterAutospacing="1"/>
      <w:ind w:left="240"/>
    </w:pPr>
    <w:rPr>
      <w:rFonts w:eastAsia="Times New Roman"/>
      <w:sz w:val="29"/>
      <w:szCs w:val="29"/>
      <w:lang w:eastAsia="lt-LT"/>
    </w:rPr>
  </w:style>
  <w:style w:type="character" w:styleId="Grietas">
    <w:name w:val="Strong"/>
    <w:qFormat/>
    <w:rsid w:val="00DE096D"/>
    <w:rPr>
      <w:b/>
      <w:bCs/>
    </w:rPr>
  </w:style>
  <w:style w:type="table" w:styleId="Lentelstinklelis">
    <w:name w:val="Table Grid"/>
    <w:basedOn w:val="prastojilentel"/>
    <w:rsid w:val="006C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DF5DA7"/>
    <w:rPr>
      <w:rFonts w:eastAsia="SimSun"/>
      <w:sz w:val="24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C61724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201D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01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88cedd1da91b42d7a774028714f818f7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D786A-9878-4C3F-A95A-982DD027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88cedd1da91b42d7a774028714f818f7</Template>
  <TotalTime>1</TotalTime>
  <Pages>3</Pages>
  <Words>561</Words>
  <Characters>3667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PALANGOS MIESTO SAVIVALDYBĖS PAPLŪDIMIŲ IR JŲ MAUDYKLŲ ĮRENGIMO, NAUDOJIMO IR ELGESIO JUOSE TAISYKLIŲ PATVIRTINIMO</vt:lpstr>
      <vt:lpstr> </vt:lpstr>
    </vt:vector>
  </TitlesOfParts>
  <Manager>2018-07-19</Manager>
  <Company> 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PALANGOS MIESTO SAVIVALDYBĖS PAPLŪDIMIŲ IR JŲ MAUDYKLŲ ĮRENGIMO, NAUDOJIMO IR ELGESIO JUOSE TAISYKLIŲ PATVIRTINIMO</dc:title>
  <dc:subject>T2-146</dc:subject>
  <dc:creator>PALANGOS MIESTO SAVIVALDYBĖS TARYBA</dc:creator>
  <cp:keywords/>
  <dc:description/>
  <cp:lastModifiedBy>Jolanta Pikčiūnienė</cp:lastModifiedBy>
  <cp:revision>3</cp:revision>
  <cp:lastPrinted>2025-03-05T06:49:00Z</cp:lastPrinted>
  <dcterms:created xsi:type="dcterms:W3CDTF">2025-03-10T05:40:00Z</dcterms:created>
  <dcterms:modified xsi:type="dcterms:W3CDTF">2025-03-10T05:40:00Z</dcterms:modified>
  <cp:category>SPRENDIMAS</cp:category>
</cp:coreProperties>
</file>