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358B7" w14:textId="4A606177" w:rsidR="006F3BA2" w:rsidRPr="00C32725" w:rsidRDefault="006F3BA2" w:rsidP="002950D4">
      <w:pPr>
        <w:spacing w:line="276" w:lineRule="auto"/>
        <w:ind w:firstLine="851"/>
        <w:rPr>
          <w:rFonts w:ascii="Times New Roman" w:hAnsi="Times New Roman"/>
          <w:sz w:val="24"/>
          <w:szCs w:val="24"/>
        </w:rPr>
      </w:pPr>
    </w:p>
    <w:p w14:paraId="6068C426" w14:textId="77777777" w:rsidR="000B3DEC" w:rsidRPr="00C32725" w:rsidRDefault="000B3DEC" w:rsidP="002950D4">
      <w:pPr>
        <w:spacing w:line="276" w:lineRule="auto"/>
        <w:ind w:firstLine="851"/>
        <w:rPr>
          <w:rFonts w:ascii="Times New Roman" w:hAnsi="Times New Roman"/>
          <w:sz w:val="24"/>
          <w:szCs w:val="24"/>
        </w:rPr>
      </w:pPr>
    </w:p>
    <w:tbl>
      <w:tblPr>
        <w:tblW w:w="95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2"/>
        <w:gridCol w:w="598"/>
        <w:gridCol w:w="3864"/>
      </w:tblGrid>
      <w:tr w:rsidR="006F3BA2" w:rsidRPr="00C32725" w14:paraId="1D3F2EB1" w14:textId="77777777" w:rsidTr="00103085">
        <w:trPr>
          <w:trHeight w:hRule="exact" w:val="1072"/>
        </w:trPr>
        <w:tc>
          <w:tcPr>
            <w:tcW w:w="5072" w:type="dxa"/>
            <w:hideMark/>
          </w:tcPr>
          <w:p w14:paraId="027EB545" w14:textId="71045F98" w:rsidR="003D1118" w:rsidRPr="00C32725" w:rsidRDefault="00F8380E" w:rsidP="001B0AE2">
            <w:pPr>
              <w:ind w:right="2"/>
              <w:rPr>
                <w:rFonts w:ascii="Times New Roman" w:hAnsi="Times New Roman"/>
                <w:sz w:val="24"/>
                <w:szCs w:val="24"/>
              </w:rPr>
            </w:pPr>
            <w:r w:rsidRPr="00C32725">
              <w:rPr>
                <w:rFonts w:ascii="Times New Roman" w:hAnsi="Times New Roman"/>
                <w:sz w:val="24"/>
                <w:szCs w:val="24"/>
              </w:rPr>
              <w:t xml:space="preserve">UAB </w:t>
            </w:r>
            <w:r w:rsidR="0005123E" w:rsidRPr="00C32725">
              <w:rPr>
                <w:rFonts w:ascii="Times New Roman" w:hAnsi="Times New Roman"/>
                <w:sz w:val="24"/>
                <w:szCs w:val="24"/>
              </w:rPr>
              <w:t>„</w:t>
            </w:r>
            <w:r w:rsidR="00696933" w:rsidRPr="00C32725">
              <w:rPr>
                <w:rFonts w:ascii="Times New Roman" w:hAnsi="Times New Roman"/>
                <w:sz w:val="24"/>
                <w:szCs w:val="24"/>
              </w:rPr>
              <w:t>SYNERGY SOLUTIONS</w:t>
            </w:r>
            <w:r w:rsidR="0005123E" w:rsidRPr="00C32725">
              <w:rPr>
                <w:rFonts w:ascii="Times New Roman" w:hAnsi="Times New Roman"/>
                <w:sz w:val="24"/>
                <w:szCs w:val="24"/>
              </w:rPr>
              <w:t>“</w:t>
            </w:r>
          </w:p>
          <w:p w14:paraId="1ED5BF37" w14:textId="20B863F6" w:rsidR="002A615C" w:rsidRPr="00C32725" w:rsidRDefault="00696933" w:rsidP="001B0AE2">
            <w:pPr>
              <w:ind w:right="2"/>
              <w:rPr>
                <w:rFonts w:ascii="Times New Roman" w:hAnsi="Times New Roman"/>
                <w:sz w:val="24"/>
                <w:szCs w:val="24"/>
              </w:rPr>
            </w:pPr>
            <w:r w:rsidRPr="00C32725">
              <w:rPr>
                <w:rFonts w:ascii="Times New Roman" w:hAnsi="Times New Roman"/>
                <w:sz w:val="24"/>
                <w:szCs w:val="24"/>
              </w:rPr>
              <w:t xml:space="preserve">Projekto dalies vadovei Kotrynai </w:t>
            </w:r>
            <w:proofErr w:type="spellStart"/>
            <w:r w:rsidRPr="00C32725">
              <w:rPr>
                <w:rFonts w:ascii="Times New Roman" w:hAnsi="Times New Roman"/>
                <w:sz w:val="24"/>
                <w:szCs w:val="24"/>
              </w:rPr>
              <w:t>Parvickaitei</w:t>
            </w:r>
            <w:proofErr w:type="spellEnd"/>
          </w:p>
          <w:p w14:paraId="27C375E8" w14:textId="7621B63F" w:rsidR="00F8380E" w:rsidRPr="00C32725" w:rsidRDefault="008A28B7" w:rsidP="00F8380E">
            <w:pPr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 w:rsidRPr="00C32725">
              <w:rPr>
                <w:rFonts w:ascii="Times New Roman" w:hAnsi="Times New Roman"/>
                <w:sz w:val="24"/>
                <w:szCs w:val="24"/>
              </w:rPr>
              <w:t>El. p</w:t>
            </w:r>
            <w:r w:rsidR="00810FDA" w:rsidRPr="00C327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32725" w:rsidRPr="00C32725">
              <w:rPr>
                <w:rFonts w:ascii="Times New Roman" w:hAnsi="Times New Roman"/>
                <w:sz w:val="24"/>
                <w:szCs w:val="24"/>
              </w:rPr>
              <w:t>kotryna@ss-exp.com</w:t>
            </w:r>
          </w:p>
          <w:p w14:paraId="7E40B671" w14:textId="108F086C" w:rsidR="006E37B6" w:rsidRPr="00C32725" w:rsidRDefault="006E37B6" w:rsidP="001B0AE2">
            <w:pPr>
              <w:ind w:right="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</w:tcPr>
          <w:p w14:paraId="13A3FB80" w14:textId="77777777" w:rsidR="006F3BA2" w:rsidRPr="00C32725" w:rsidRDefault="006F3BA2" w:rsidP="001B0AE2">
            <w:pPr>
              <w:ind w:right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</w:tcPr>
          <w:p w14:paraId="70C0A98F" w14:textId="240DBB74" w:rsidR="006F3BA2" w:rsidRPr="00C32725" w:rsidRDefault="006F3BA2" w:rsidP="001B0AE2">
            <w:pPr>
              <w:ind w:right="2"/>
              <w:rPr>
                <w:rFonts w:ascii="Times New Roman" w:hAnsi="Times New Roman"/>
                <w:sz w:val="24"/>
                <w:szCs w:val="24"/>
              </w:rPr>
            </w:pPr>
            <w:r w:rsidRPr="00C327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2A100A" w:rsidRPr="00C327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26DA4" w:rsidRPr="00C327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C327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="00BE2960" w:rsidRPr="00C327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</w:t>
            </w:r>
            <w:r w:rsidR="0005123E" w:rsidRPr="00C327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</w:t>
            </w:r>
            <w:r w:rsidR="0063250D" w:rsidRPr="00C327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</w:t>
            </w:r>
            <w:r w:rsidR="006E37B6" w:rsidRPr="00C327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Pr="00C32725">
              <w:rPr>
                <w:rFonts w:ascii="Times New Roman" w:hAnsi="Times New Roman"/>
                <w:sz w:val="24"/>
                <w:szCs w:val="24"/>
              </w:rPr>
              <w:t>Nr. SD-</w:t>
            </w:r>
          </w:p>
          <w:p w14:paraId="6EE985CA" w14:textId="3122518C" w:rsidR="006F3BA2" w:rsidRPr="00C32725" w:rsidRDefault="0097708A" w:rsidP="001B0AE2">
            <w:pPr>
              <w:ind w:right="2"/>
              <w:rPr>
                <w:rFonts w:ascii="Times New Roman" w:hAnsi="Times New Roman"/>
                <w:sz w:val="24"/>
                <w:szCs w:val="24"/>
              </w:rPr>
            </w:pPr>
            <w:r w:rsidRPr="00C32725">
              <w:rPr>
                <w:rFonts w:ascii="Times New Roman" w:hAnsi="Times New Roman"/>
                <w:sz w:val="24"/>
                <w:szCs w:val="24"/>
              </w:rPr>
              <w:t xml:space="preserve">Į </w:t>
            </w:r>
            <w:r w:rsidR="00CB79BE" w:rsidRPr="00C327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C57EB6" w:rsidRPr="00C327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4-0</w:t>
            </w:r>
            <w:r w:rsidR="002A615C" w:rsidRPr="00C327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BE2960" w:rsidRPr="00C327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-1</w:t>
            </w:r>
            <w:r w:rsidR="00696933" w:rsidRPr="00C327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F62A8D" w:rsidRPr="00C327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696933" w:rsidRPr="00C327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Nr. </w:t>
            </w:r>
            <w:r w:rsidR="00696933" w:rsidRPr="00C32725">
              <w:rPr>
                <w:rStyle w:val="markedcontent"/>
                <w:rFonts w:ascii="Times New Roman" w:hAnsi="Times New Roman"/>
                <w:sz w:val="24"/>
                <w:szCs w:val="24"/>
              </w:rPr>
              <w:t>SD24-02/12-KP1</w:t>
            </w:r>
          </w:p>
          <w:p w14:paraId="0FBE93F7" w14:textId="77777777" w:rsidR="006F3BA2" w:rsidRPr="00C32725" w:rsidRDefault="006F3BA2" w:rsidP="001B0AE2">
            <w:pPr>
              <w:ind w:right="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8C02197" w14:textId="77777777" w:rsidR="008A28B7" w:rsidRPr="00C32725" w:rsidRDefault="008A28B7" w:rsidP="001B0AE2">
      <w:pPr>
        <w:pStyle w:val="Antrats"/>
        <w:tabs>
          <w:tab w:val="left" w:pos="1296"/>
        </w:tabs>
        <w:spacing w:line="276" w:lineRule="auto"/>
        <w:ind w:right="2"/>
        <w:rPr>
          <w:rFonts w:ascii="Times New Roman" w:hAnsi="Times New Roman"/>
          <w:b/>
          <w:sz w:val="24"/>
          <w:szCs w:val="24"/>
        </w:rPr>
      </w:pPr>
    </w:p>
    <w:p w14:paraId="416CD3A0" w14:textId="77777777" w:rsidR="00F8380E" w:rsidRPr="00C32725" w:rsidRDefault="00F8380E" w:rsidP="001B0AE2">
      <w:pPr>
        <w:pStyle w:val="Antrats"/>
        <w:tabs>
          <w:tab w:val="left" w:pos="1296"/>
        </w:tabs>
        <w:spacing w:line="276" w:lineRule="auto"/>
        <w:ind w:right="2"/>
        <w:rPr>
          <w:rFonts w:ascii="Times New Roman" w:hAnsi="Times New Roman"/>
          <w:b/>
          <w:sz w:val="24"/>
          <w:szCs w:val="24"/>
        </w:rPr>
      </w:pPr>
    </w:p>
    <w:p w14:paraId="3CBE656F" w14:textId="02E2B298" w:rsidR="006F3BA2" w:rsidRPr="00C32725" w:rsidRDefault="00CB79BE" w:rsidP="001B0AE2">
      <w:pPr>
        <w:pStyle w:val="Antrats"/>
        <w:tabs>
          <w:tab w:val="left" w:pos="1296"/>
        </w:tabs>
        <w:spacing w:line="276" w:lineRule="auto"/>
        <w:ind w:right="2"/>
        <w:rPr>
          <w:rFonts w:ascii="Times New Roman" w:hAnsi="Times New Roman"/>
          <w:b/>
          <w:sz w:val="24"/>
          <w:szCs w:val="24"/>
        </w:rPr>
      </w:pPr>
      <w:r w:rsidRPr="00C32725">
        <w:rPr>
          <w:rFonts w:ascii="Times New Roman" w:hAnsi="Times New Roman"/>
          <w:b/>
          <w:sz w:val="24"/>
          <w:szCs w:val="24"/>
        </w:rPr>
        <w:t xml:space="preserve">DĖL </w:t>
      </w:r>
      <w:r w:rsidR="00784447" w:rsidRPr="00C32725">
        <w:rPr>
          <w:rFonts w:ascii="Times New Roman" w:hAnsi="Times New Roman"/>
          <w:b/>
          <w:sz w:val="24"/>
          <w:szCs w:val="24"/>
        </w:rPr>
        <w:t>PRITARIMO PROJEKTINIAMS SPRENDINIAMS</w:t>
      </w:r>
      <w:r w:rsidR="009C4E55" w:rsidRPr="00C32725">
        <w:rPr>
          <w:rFonts w:ascii="Times New Roman" w:hAnsi="Times New Roman"/>
          <w:b/>
          <w:sz w:val="24"/>
          <w:szCs w:val="24"/>
        </w:rPr>
        <w:t xml:space="preserve"> </w:t>
      </w:r>
      <w:r w:rsidR="00696933" w:rsidRPr="00C32725">
        <w:rPr>
          <w:rFonts w:ascii="Times New Roman" w:hAnsi="Times New Roman"/>
          <w:b/>
          <w:sz w:val="24"/>
          <w:szCs w:val="24"/>
        </w:rPr>
        <w:t>KĖDAINIŲ G. 51, BABTAI, KAUNO R.</w:t>
      </w:r>
    </w:p>
    <w:p w14:paraId="6F46273E" w14:textId="77777777" w:rsidR="006F3BA2" w:rsidRPr="00C32725" w:rsidRDefault="006F3BA2" w:rsidP="001B0AE2">
      <w:pPr>
        <w:pStyle w:val="Antrats"/>
        <w:tabs>
          <w:tab w:val="left" w:pos="1134"/>
        </w:tabs>
        <w:spacing w:line="276" w:lineRule="auto"/>
        <w:ind w:right="2"/>
        <w:rPr>
          <w:rFonts w:ascii="Times New Roman" w:hAnsi="Times New Roman"/>
          <w:b/>
          <w:sz w:val="24"/>
          <w:szCs w:val="24"/>
        </w:rPr>
      </w:pPr>
    </w:p>
    <w:p w14:paraId="3AF1EF78" w14:textId="5424D5D5" w:rsidR="00C26DA4" w:rsidRPr="00C32725" w:rsidRDefault="00CB79BE" w:rsidP="001B0AE2">
      <w:pPr>
        <w:pStyle w:val="Antrats"/>
        <w:tabs>
          <w:tab w:val="clear" w:pos="4153"/>
          <w:tab w:val="clear" w:pos="8306"/>
          <w:tab w:val="left" w:pos="851"/>
          <w:tab w:val="left" w:pos="1134"/>
        </w:tabs>
        <w:spacing w:line="360" w:lineRule="auto"/>
        <w:ind w:right="2" w:firstLine="851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C32725">
        <w:rPr>
          <w:rFonts w:ascii="Times New Roman" w:hAnsi="Times New Roman"/>
          <w:sz w:val="24"/>
          <w:szCs w:val="24"/>
        </w:rPr>
        <w:t xml:space="preserve">Kauno rajono savivaldybės administracija </w:t>
      </w:r>
      <w:r w:rsidR="00784447" w:rsidRPr="00C32725">
        <w:rPr>
          <w:rFonts w:ascii="Times New Roman" w:hAnsi="Times New Roman"/>
          <w:sz w:val="24"/>
          <w:szCs w:val="24"/>
        </w:rPr>
        <w:t xml:space="preserve">neprieštarauja </w:t>
      </w:r>
      <w:r w:rsidR="009814B2" w:rsidRPr="00C32725">
        <w:rPr>
          <w:rFonts w:ascii="Times New Roman" w:hAnsi="Times New Roman"/>
          <w:sz w:val="24"/>
          <w:szCs w:val="24"/>
        </w:rPr>
        <w:t>pateiktiems</w:t>
      </w:r>
      <w:r w:rsidR="003D1118" w:rsidRPr="00C32725">
        <w:rPr>
          <w:rFonts w:ascii="Times New Roman" w:hAnsi="Times New Roman"/>
          <w:sz w:val="24"/>
          <w:szCs w:val="24"/>
        </w:rPr>
        <w:t xml:space="preserve"> </w:t>
      </w:r>
      <w:r w:rsidR="00696933" w:rsidRPr="00C32725">
        <w:rPr>
          <w:rFonts w:ascii="Times New Roman" w:hAnsi="Times New Roman"/>
          <w:sz w:val="24"/>
          <w:szCs w:val="24"/>
        </w:rPr>
        <w:t>sporto aikštyno, adresu Kėdainių g. 51, Babtai, Kauno r. statybos projekto, sklypo sutvarkymo ir suvestinio tinklų plano sprendiniams už sklypo ribų, valstybinėje žemėje.</w:t>
      </w:r>
    </w:p>
    <w:p w14:paraId="105C7072" w14:textId="14141973" w:rsidR="00F62A8D" w:rsidRPr="00C32725" w:rsidRDefault="00DF01E4" w:rsidP="001B0AE2">
      <w:pPr>
        <w:pStyle w:val="Antrats"/>
        <w:tabs>
          <w:tab w:val="clear" w:pos="4153"/>
          <w:tab w:val="clear" w:pos="8306"/>
        </w:tabs>
        <w:spacing w:line="360" w:lineRule="auto"/>
        <w:ind w:right="2" w:firstLine="851"/>
        <w:jc w:val="both"/>
        <w:rPr>
          <w:rFonts w:ascii="Times New Roman" w:hAnsi="Times New Roman"/>
          <w:sz w:val="24"/>
          <w:szCs w:val="24"/>
        </w:rPr>
      </w:pPr>
      <w:r w:rsidRPr="00C32725">
        <w:rPr>
          <w:rFonts w:ascii="Times New Roman" w:hAnsi="Times New Roman"/>
          <w:sz w:val="24"/>
          <w:szCs w:val="24"/>
        </w:rPr>
        <w:t>PRIDEDAMA</w:t>
      </w:r>
      <w:r w:rsidR="00165CE0" w:rsidRPr="00C32725">
        <w:rPr>
          <w:rFonts w:ascii="Times New Roman" w:hAnsi="Times New Roman"/>
          <w:sz w:val="24"/>
          <w:szCs w:val="24"/>
        </w:rPr>
        <w:t xml:space="preserve">. </w:t>
      </w:r>
      <w:r w:rsidR="00A3036A" w:rsidRPr="00C32725">
        <w:rPr>
          <w:rFonts w:ascii="Times New Roman" w:hAnsi="Times New Roman"/>
          <w:sz w:val="24"/>
          <w:szCs w:val="24"/>
        </w:rPr>
        <w:t>Plana</w:t>
      </w:r>
      <w:r w:rsidR="002A615C" w:rsidRPr="00C32725">
        <w:rPr>
          <w:rFonts w:ascii="Times New Roman" w:hAnsi="Times New Roman"/>
          <w:sz w:val="24"/>
          <w:szCs w:val="24"/>
        </w:rPr>
        <w:t>s</w:t>
      </w:r>
      <w:r w:rsidR="009814B2" w:rsidRPr="00C32725">
        <w:rPr>
          <w:rFonts w:ascii="Times New Roman" w:hAnsi="Times New Roman"/>
          <w:sz w:val="24"/>
          <w:szCs w:val="24"/>
        </w:rPr>
        <w:t xml:space="preserve">, </w:t>
      </w:r>
      <w:r w:rsidR="002A615C" w:rsidRPr="00C32725">
        <w:rPr>
          <w:rFonts w:ascii="Times New Roman" w:hAnsi="Times New Roman"/>
          <w:sz w:val="24"/>
          <w:szCs w:val="24"/>
        </w:rPr>
        <w:t>1</w:t>
      </w:r>
      <w:r w:rsidR="00C26DA4" w:rsidRPr="00C32725">
        <w:rPr>
          <w:rFonts w:ascii="Times New Roman" w:hAnsi="Times New Roman"/>
          <w:sz w:val="24"/>
          <w:szCs w:val="24"/>
        </w:rPr>
        <w:t xml:space="preserve"> lapa</w:t>
      </w:r>
      <w:r w:rsidR="002A615C" w:rsidRPr="00C32725">
        <w:rPr>
          <w:rFonts w:ascii="Times New Roman" w:hAnsi="Times New Roman"/>
          <w:sz w:val="24"/>
          <w:szCs w:val="24"/>
        </w:rPr>
        <w:t>s</w:t>
      </w:r>
      <w:r w:rsidR="00C26DA4" w:rsidRPr="00C32725">
        <w:rPr>
          <w:rFonts w:ascii="Times New Roman" w:hAnsi="Times New Roman"/>
          <w:sz w:val="24"/>
          <w:szCs w:val="24"/>
        </w:rPr>
        <w:t>.</w:t>
      </w:r>
    </w:p>
    <w:p w14:paraId="6CC488BF" w14:textId="77777777" w:rsidR="001674CF" w:rsidRPr="00C32725" w:rsidRDefault="001674CF" w:rsidP="001B0AE2">
      <w:pPr>
        <w:pStyle w:val="Antrats"/>
        <w:tabs>
          <w:tab w:val="left" w:pos="851"/>
        </w:tabs>
        <w:spacing w:line="360" w:lineRule="auto"/>
        <w:ind w:right="2"/>
        <w:jc w:val="both"/>
        <w:rPr>
          <w:rFonts w:ascii="Times New Roman" w:hAnsi="Times New Roman"/>
          <w:iCs/>
          <w:sz w:val="24"/>
          <w:szCs w:val="24"/>
        </w:rPr>
      </w:pPr>
    </w:p>
    <w:p w14:paraId="0B28C3F2" w14:textId="77777777" w:rsidR="00657569" w:rsidRPr="00C32725" w:rsidRDefault="00657569" w:rsidP="001B0AE2">
      <w:pPr>
        <w:pStyle w:val="Antrats"/>
        <w:tabs>
          <w:tab w:val="left" w:pos="851"/>
        </w:tabs>
        <w:spacing w:line="360" w:lineRule="auto"/>
        <w:ind w:right="2"/>
        <w:jc w:val="both"/>
        <w:rPr>
          <w:rFonts w:ascii="Times New Roman" w:hAnsi="Times New Roman"/>
          <w:iCs/>
          <w:sz w:val="24"/>
          <w:szCs w:val="24"/>
        </w:rPr>
      </w:pPr>
    </w:p>
    <w:p w14:paraId="71B2EA2B" w14:textId="6E45ED6A" w:rsidR="00035B04" w:rsidRPr="00C32725" w:rsidRDefault="004D2901" w:rsidP="001B0AE2">
      <w:pPr>
        <w:pStyle w:val="Antrats"/>
        <w:tabs>
          <w:tab w:val="clear" w:pos="4153"/>
          <w:tab w:val="clear" w:pos="8306"/>
          <w:tab w:val="left" w:pos="7320"/>
        </w:tabs>
        <w:spacing w:line="360" w:lineRule="auto"/>
        <w:ind w:right="2"/>
        <w:rPr>
          <w:rFonts w:ascii="Times New Roman" w:hAnsi="Times New Roman"/>
          <w:sz w:val="24"/>
          <w:szCs w:val="24"/>
        </w:rPr>
      </w:pPr>
      <w:r w:rsidRPr="00C32725">
        <w:rPr>
          <w:rFonts w:ascii="Times New Roman" w:hAnsi="Times New Roman"/>
          <w:sz w:val="24"/>
          <w:szCs w:val="24"/>
        </w:rPr>
        <w:t>Administracijos direktorius</w:t>
      </w:r>
      <w:r w:rsidR="00035B04" w:rsidRPr="00C32725">
        <w:rPr>
          <w:rFonts w:ascii="Times New Roman" w:hAnsi="Times New Roman"/>
          <w:sz w:val="24"/>
          <w:szCs w:val="24"/>
        </w:rPr>
        <w:tab/>
      </w:r>
      <w:r w:rsidRPr="00C32725">
        <w:rPr>
          <w:rFonts w:ascii="Times New Roman" w:hAnsi="Times New Roman"/>
          <w:sz w:val="24"/>
          <w:szCs w:val="24"/>
        </w:rPr>
        <w:t>Šarūnas Šukevičius</w:t>
      </w:r>
    </w:p>
    <w:p w14:paraId="340D67B7" w14:textId="77777777" w:rsidR="00C02F58" w:rsidRPr="00C32725" w:rsidRDefault="00C02F58" w:rsidP="002950D4">
      <w:pPr>
        <w:pStyle w:val="Antrats"/>
        <w:tabs>
          <w:tab w:val="left" w:pos="1296"/>
        </w:tabs>
        <w:spacing w:line="276" w:lineRule="auto"/>
        <w:ind w:firstLine="851"/>
        <w:rPr>
          <w:rFonts w:ascii="Times New Roman" w:hAnsi="Times New Roman"/>
          <w:sz w:val="24"/>
          <w:szCs w:val="24"/>
        </w:rPr>
      </w:pPr>
    </w:p>
    <w:p w14:paraId="448B8588" w14:textId="77777777" w:rsidR="008C3A1F" w:rsidRPr="00C32725" w:rsidRDefault="008C3A1F" w:rsidP="002950D4">
      <w:pPr>
        <w:pStyle w:val="Antrats"/>
        <w:tabs>
          <w:tab w:val="left" w:pos="1296"/>
        </w:tabs>
        <w:spacing w:line="276" w:lineRule="auto"/>
        <w:ind w:firstLine="851"/>
        <w:rPr>
          <w:rFonts w:ascii="Times New Roman" w:hAnsi="Times New Roman"/>
          <w:sz w:val="24"/>
          <w:szCs w:val="24"/>
        </w:rPr>
      </w:pPr>
    </w:p>
    <w:p w14:paraId="1D6E7C08" w14:textId="77777777" w:rsidR="003D1118" w:rsidRPr="00C32725" w:rsidRDefault="003D1118" w:rsidP="002950D4">
      <w:pPr>
        <w:pStyle w:val="Antrats"/>
        <w:tabs>
          <w:tab w:val="left" w:pos="1296"/>
        </w:tabs>
        <w:spacing w:line="276" w:lineRule="auto"/>
        <w:ind w:firstLine="851"/>
        <w:rPr>
          <w:rFonts w:ascii="Times New Roman" w:hAnsi="Times New Roman"/>
          <w:sz w:val="24"/>
          <w:szCs w:val="24"/>
        </w:rPr>
      </w:pPr>
    </w:p>
    <w:p w14:paraId="7D19E6BD" w14:textId="77777777" w:rsidR="002950D4" w:rsidRPr="00C32725" w:rsidRDefault="002950D4" w:rsidP="002950D4">
      <w:pPr>
        <w:pStyle w:val="Antrats"/>
        <w:tabs>
          <w:tab w:val="left" w:pos="1296"/>
        </w:tabs>
        <w:spacing w:line="276" w:lineRule="auto"/>
        <w:ind w:firstLine="851"/>
        <w:rPr>
          <w:rFonts w:ascii="Times New Roman" w:hAnsi="Times New Roman"/>
          <w:sz w:val="24"/>
          <w:szCs w:val="24"/>
        </w:rPr>
      </w:pPr>
    </w:p>
    <w:p w14:paraId="27BB62A4" w14:textId="77777777" w:rsidR="002A615C" w:rsidRPr="00C32725" w:rsidRDefault="002A615C" w:rsidP="002950D4">
      <w:pPr>
        <w:pStyle w:val="Antrats"/>
        <w:tabs>
          <w:tab w:val="left" w:pos="1296"/>
        </w:tabs>
        <w:spacing w:line="276" w:lineRule="auto"/>
        <w:ind w:firstLine="851"/>
        <w:rPr>
          <w:rFonts w:ascii="Times New Roman" w:hAnsi="Times New Roman"/>
          <w:sz w:val="24"/>
          <w:szCs w:val="24"/>
        </w:rPr>
      </w:pPr>
    </w:p>
    <w:p w14:paraId="2A35A9E3" w14:textId="77777777" w:rsidR="002A615C" w:rsidRPr="00C32725" w:rsidRDefault="002A615C" w:rsidP="002950D4">
      <w:pPr>
        <w:pStyle w:val="Antrats"/>
        <w:tabs>
          <w:tab w:val="left" w:pos="1296"/>
        </w:tabs>
        <w:spacing w:line="276" w:lineRule="auto"/>
        <w:ind w:firstLine="851"/>
        <w:rPr>
          <w:rFonts w:ascii="Times New Roman" w:hAnsi="Times New Roman"/>
          <w:sz w:val="24"/>
          <w:szCs w:val="24"/>
        </w:rPr>
      </w:pPr>
    </w:p>
    <w:p w14:paraId="4439EFB6" w14:textId="77777777" w:rsidR="002A615C" w:rsidRPr="00C32725" w:rsidRDefault="002A615C" w:rsidP="002950D4">
      <w:pPr>
        <w:pStyle w:val="Antrats"/>
        <w:tabs>
          <w:tab w:val="left" w:pos="1296"/>
        </w:tabs>
        <w:spacing w:line="276" w:lineRule="auto"/>
        <w:ind w:firstLine="851"/>
        <w:rPr>
          <w:rFonts w:ascii="Times New Roman" w:hAnsi="Times New Roman"/>
          <w:sz w:val="24"/>
          <w:szCs w:val="24"/>
        </w:rPr>
      </w:pPr>
    </w:p>
    <w:p w14:paraId="5971ADDD" w14:textId="77777777" w:rsidR="00784447" w:rsidRPr="00C32725" w:rsidRDefault="00784447" w:rsidP="002950D4">
      <w:pPr>
        <w:pStyle w:val="Antrats"/>
        <w:tabs>
          <w:tab w:val="left" w:pos="1296"/>
        </w:tabs>
        <w:spacing w:line="276" w:lineRule="auto"/>
        <w:ind w:firstLine="851"/>
        <w:rPr>
          <w:rFonts w:ascii="Times New Roman" w:hAnsi="Times New Roman"/>
          <w:sz w:val="24"/>
          <w:szCs w:val="24"/>
        </w:rPr>
      </w:pPr>
    </w:p>
    <w:p w14:paraId="06B6F400" w14:textId="77777777" w:rsidR="00784447" w:rsidRPr="00C32725" w:rsidRDefault="00784447" w:rsidP="002950D4">
      <w:pPr>
        <w:pStyle w:val="Antrats"/>
        <w:tabs>
          <w:tab w:val="left" w:pos="1296"/>
        </w:tabs>
        <w:spacing w:line="276" w:lineRule="auto"/>
        <w:ind w:firstLine="851"/>
        <w:rPr>
          <w:rFonts w:ascii="Times New Roman" w:hAnsi="Times New Roman"/>
          <w:sz w:val="24"/>
          <w:szCs w:val="24"/>
        </w:rPr>
      </w:pPr>
    </w:p>
    <w:p w14:paraId="355CB1E4" w14:textId="77777777" w:rsidR="00784447" w:rsidRPr="00C32725" w:rsidRDefault="00784447" w:rsidP="002950D4">
      <w:pPr>
        <w:pStyle w:val="Antrats"/>
        <w:tabs>
          <w:tab w:val="left" w:pos="1296"/>
        </w:tabs>
        <w:spacing w:line="276" w:lineRule="auto"/>
        <w:ind w:firstLine="851"/>
        <w:rPr>
          <w:rFonts w:ascii="Times New Roman" w:hAnsi="Times New Roman"/>
          <w:sz w:val="24"/>
          <w:szCs w:val="24"/>
        </w:rPr>
      </w:pPr>
    </w:p>
    <w:p w14:paraId="55E2C5D9" w14:textId="77777777" w:rsidR="00784447" w:rsidRPr="00C32725" w:rsidRDefault="00784447" w:rsidP="002950D4">
      <w:pPr>
        <w:pStyle w:val="Antrats"/>
        <w:tabs>
          <w:tab w:val="left" w:pos="1296"/>
        </w:tabs>
        <w:spacing w:line="276" w:lineRule="auto"/>
        <w:ind w:firstLine="851"/>
        <w:rPr>
          <w:rFonts w:ascii="Times New Roman" w:hAnsi="Times New Roman"/>
          <w:sz w:val="24"/>
          <w:szCs w:val="24"/>
        </w:rPr>
      </w:pPr>
    </w:p>
    <w:p w14:paraId="0E8BCEB5" w14:textId="77777777" w:rsidR="00784447" w:rsidRPr="00C32725" w:rsidRDefault="00784447" w:rsidP="002950D4">
      <w:pPr>
        <w:pStyle w:val="Antrats"/>
        <w:tabs>
          <w:tab w:val="left" w:pos="1296"/>
        </w:tabs>
        <w:spacing w:line="276" w:lineRule="auto"/>
        <w:ind w:firstLine="851"/>
        <w:rPr>
          <w:rFonts w:ascii="Times New Roman" w:hAnsi="Times New Roman"/>
          <w:sz w:val="24"/>
          <w:szCs w:val="24"/>
        </w:rPr>
      </w:pPr>
    </w:p>
    <w:p w14:paraId="38CAF64F" w14:textId="77777777" w:rsidR="00784447" w:rsidRPr="00C32725" w:rsidRDefault="00784447" w:rsidP="002950D4">
      <w:pPr>
        <w:pStyle w:val="Antrats"/>
        <w:tabs>
          <w:tab w:val="left" w:pos="1296"/>
        </w:tabs>
        <w:spacing w:line="276" w:lineRule="auto"/>
        <w:ind w:firstLine="851"/>
        <w:rPr>
          <w:rFonts w:ascii="Times New Roman" w:hAnsi="Times New Roman"/>
          <w:sz w:val="24"/>
          <w:szCs w:val="24"/>
        </w:rPr>
      </w:pPr>
    </w:p>
    <w:p w14:paraId="6DE35A43" w14:textId="77777777" w:rsidR="00BE2960" w:rsidRPr="00C32725" w:rsidRDefault="00BE2960" w:rsidP="002950D4">
      <w:pPr>
        <w:pStyle w:val="Antrats"/>
        <w:tabs>
          <w:tab w:val="left" w:pos="1296"/>
        </w:tabs>
        <w:spacing w:line="276" w:lineRule="auto"/>
        <w:ind w:firstLine="851"/>
        <w:rPr>
          <w:rFonts w:ascii="Times New Roman" w:hAnsi="Times New Roman"/>
          <w:sz w:val="24"/>
          <w:szCs w:val="24"/>
        </w:rPr>
      </w:pPr>
    </w:p>
    <w:p w14:paraId="2377631D" w14:textId="77777777" w:rsidR="00BE2960" w:rsidRPr="00C32725" w:rsidRDefault="00BE2960" w:rsidP="002950D4">
      <w:pPr>
        <w:pStyle w:val="Antrats"/>
        <w:tabs>
          <w:tab w:val="left" w:pos="1296"/>
        </w:tabs>
        <w:spacing w:line="276" w:lineRule="auto"/>
        <w:ind w:firstLine="851"/>
        <w:rPr>
          <w:rFonts w:ascii="Times New Roman" w:hAnsi="Times New Roman"/>
          <w:sz w:val="24"/>
          <w:szCs w:val="24"/>
        </w:rPr>
      </w:pPr>
    </w:p>
    <w:p w14:paraId="0F3788C6" w14:textId="77777777" w:rsidR="00F8380E" w:rsidRPr="00C32725" w:rsidRDefault="00F8380E" w:rsidP="002950D4">
      <w:pPr>
        <w:pStyle w:val="Antrats"/>
        <w:tabs>
          <w:tab w:val="left" w:pos="1296"/>
        </w:tabs>
        <w:spacing w:line="276" w:lineRule="auto"/>
        <w:ind w:firstLine="851"/>
        <w:rPr>
          <w:rFonts w:ascii="Times New Roman" w:hAnsi="Times New Roman"/>
          <w:sz w:val="24"/>
          <w:szCs w:val="24"/>
        </w:rPr>
      </w:pPr>
    </w:p>
    <w:p w14:paraId="2BE7C61D" w14:textId="77777777" w:rsidR="00F8380E" w:rsidRPr="00C32725" w:rsidRDefault="00F8380E" w:rsidP="002950D4">
      <w:pPr>
        <w:pStyle w:val="Antrats"/>
        <w:tabs>
          <w:tab w:val="left" w:pos="1296"/>
        </w:tabs>
        <w:spacing w:line="276" w:lineRule="auto"/>
        <w:ind w:firstLine="851"/>
        <w:rPr>
          <w:rFonts w:ascii="Times New Roman" w:hAnsi="Times New Roman"/>
          <w:sz w:val="24"/>
          <w:szCs w:val="24"/>
        </w:rPr>
      </w:pPr>
    </w:p>
    <w:p w14:paraId="4A00C1D0" w14:textId="77777777" w:rsidR="00F8380E" w:rsidRPr="00C32725" w:rsidRDefault="00F8380E" w:rsidP="002950D4">
      <w:pPr>
        <w:pStyle w:val="Antrats"/>
        <w:tabs>
          <w:tab w:val="left" w:pos="1296"/>
        </w:tabs>
        <w:spacing w:line="276" w:lineRule="auto"/>
        <w:ind w:firstLine="851"/>
        <w:rPr>
          <w:rFonts w:ascii="Times New Roman" w:hAnsi="Times New Roman"/>
          <w:sz w:val="24"/>
          <w:szCs w:val="24"/>
        </w:rPr>
      </w:pPr>
    </w:p>
    <w:p w14:paraId="44CBC096" w14:textId="517EA2C8" w:rsidR="001037EF" w:rsidRPr="00C32725" w:rsidRDefault="00E468D7" w:rsidP="002950D4">
      <w:pPr>
        <w:pStyle w:val="Antrats"/>
        <w:tabs>
          <w:tab w:val="left" w:pos="1296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C32725">
        <w:rPr>
          <w:rFonts w:ascii="Times New Roman" w:hAnsi="Times New Roman"/>
          <w:sz w:val="24"/>
          <w:szCs w:val="24"/>
        </w:rPr>
        <w:t>Raminta Grėbliauskienė</w:t>
      </w:r>
      <w:r w:rsidR="00BC0D1E" w:rsidRPr="00C32725">
        <w:rPr>
          <w:rFonts w:ascii="Times New Roman" w:hAnsi="Times New Roman"/>
          <w:sz w:val="24"/>
          <w:szCs w:val="24"/>
        </w:rPr>
        <w:t xml:space="preserve">, tel. </w:t>
      </w:r>
      <w:r w:rsidR="001B0AE2" w:rsidRPr="00C32725">
        <w:rPr>
          <w:rFonts w:ascii="Times New Roman" w:hAnsi="Times New Roman"/>
          <w:sz w:val="24"/>
          <w:szCs w:val="24"/>
        </w:rPr>
        <w:t>+370</w:t>
      </w:r>
      <w:r w:rsidRPr="00C32725">
        <w:rPr>
          <w:rFonts w:ascii="Times New Roman" w:hAnsi="Times New Roman"/>
          <w:sz w:val="24"/>
          <w:szCs w:val="24"/>
        </w:rPr>
        <w:t> 679 17 663</w:t>
      </w:r>
      <w:r w:rsidR="00BC0D1E" w:rsidRPr="00C32725">
        <w:rPr>
          <w:rFonts w:ascii="Times New Roman" w:hAnsi="Times New Roman"/>
          <w:sz w:val="24"/>
          <w:szCs w:val="24"/>
        </w:rPr>
        <w:t xml:space="preserve">, el. p. </w:t>
      </w:r>
      <w:r w:rsidRPr="00C32725">
        <w:rPr>
          <w:rFonts w:ascii="Times New Roman" w:hAnsi="Times New Roman"/>
          <w:sz w:val="24"/>
          <w:szCs w:val="24"/>
        </w:rPr>
        <w:t>raminta.grebliauskiene</w:t>
      </w:r>
      <w:r w:rsidR="00BC0D1E" w:rsidRPr="00C32725">
        <w:rPr>
          <w:rFonts w:ascii="Times New Roman" w:hAnsi="Times New Roman"/>
          <w:sz w:val="24"/>
          <w:szCs w:val="24"/>
        </w:rPr>
        <w:t>@krs.lt</w:t>
      </w:r>
    </w:p>
    <w:sectPr w:rsidR="001037EF" w:rsidRPr="00C32725" w:rsidSect="00261EBA">
      <w:headerReference w:type="even" r:id="rId11"/>
      <w:headerReference w:type="default" r:id="rId12"/>
      <w:headerReference w:type="first" r:id="rId13"/>
      <w:footerReference w:type="first" r:id="rId14"/>
      <w:pgSz w:w="11909" w:h="16834" w:code="9"/>
      <w:pgMar w:top="1701" w:right="567" w:bottom="1134" w:left="1701" w:header="720" w:footer="0" w:gutter="0"/>
      <w:paperSrc w:other="15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1B37A" w14:textId="77777777" w:rsidR="00261EBA" w:rsidRDefault="00261EBA">
      <w:r>
        <w:separator/>
      </w:r>
    </w:p>
  </w:endnote>
  <w:endnote w:type="continuationSeparator" w:id="0">
    <w:p w14:paraId="6D74FAB7" w14:textId="77777777" w:rsidR="00261EBA" w:rsidRDefault="00261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55" w:type="pct"/>
      <w:tblInd w:w="-5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2166"/>
      <w:gridCol w:w="2713"/>
      <w:gridCol w:w="4482"/>
    </w:tblGrid>
    <w:tr w:rsidR="00F134E6" w:rsidRPr="00A54C29" w14:paraId="160026B5" w14:textId="77777777" w:rsidTr="00A25EDB">
      <w:trPr>
        <w:trHeight w:val="809"/>
      </w:trPr>
      <w:tc>
        <w:tcPr>
          <w:tcW w:w="1157" w:type="pct"/>
        </w:tcPr>
        <w:p w14:paraId="6AFC7AAA" w14:textId="77777777" w:rsidR="00F134E6" w:rsidRPr="00A54C29" w:rsidRDefault="00F134E6" w:rsidP="006B06D6">
          <w:pPr>
            <w:pStyle w:val="Antrats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>Biudžetinė įstaiga</w:t>
          </w:r>
          <w:r w:rsidRPr="00A54C29">
            <w:rPr>
              <w:rFonts w:ascii="Times New Roman" w:hAnsi="Times New Roman"/>
              <w:sz w:val="20"/>
            </w:rPr>
            <w:t xml:space="preserve"> </w:t>
          </w:r>
        </w:p>
        <w:p w14:paraId="72FAA8F7" w14:textId="77777777" w:rsidR="00F134E6" w:rsidRPr="00A54C29" w:rsidRDefault="00F134E6" w:rsidP="006B06D6">
          <w:pPr>
            <w:pStyle w:val="Antrats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 w:rsidRPr="00A54C29">
            <w:rPr>
              <w:rFonts w:ascii="Times New Roman" w:hAnsi="Times New Roman"/>
              <w:sz w:val="20"/>
            </w:rPr>
            <w:t>Savanorių pr. 371</w:t>
          </w:r>
        </w:p>
        <w:p w14:paraId="15310A70" w14:textId="77777777" w:rsidR="00F134E6" w:rsidRPr="00A54C29" w:rsidRDefault="00C8215E" w:rsidP="006B06D6">
          <w:pPr>
            <w:pStyle w:val="Antrats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>LT-</w:t>
          </w:r>
          <w:r w:rsidR="00F134E6" w:rsidRPr="00A54C29">
            <w:rPr>
              <w:rFonts w:ascii="Times New Roman" w:hAnsi="Times New Roman"/>
              <w:sz w:val="20"/>
            </w:rPr>
            <w:t>49500 Kaunas</w:t>
          </w:r>
        </w:p>
      </w:tc>
      <w:tc>
        <w:tcPr>
          <w:tcW w:w="1449" w:type="pct"/>
        </w:tcPr>
        <w:p w14:paraId="156A2429" w14:textId="2995BE23" w:rsidR="00F134E6" w:rsidRPr="00B908A7" w:rsidRDefault="00F134E6" w:rsidP="006B06D6">
          <w:pPr>
            <w:pStyle w:val="Antrats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 w:rsidRPr="00B908A7">
            <w:rPr>
              <w:rFonts w:ascii="Times New Roman" w:hAnsi="Times New Roman"/>
              <w:sz w:val="20"/>
            </w:rPr>
            <w:t>Tel. (</w:t>
          </w:r>
          <w:r w:rsidR="0005123E">
            <w:rPr>
              <w:rFonts w:ascii="Times New Roman" w:hAnsi="Times New Roman"/>
              <w:sz w:val="20"/>
            </w:rPr>
            <w:t>+370</w:t>
          </w:r>
          <w:r w:rsidRPr="00B908A7">
            <w:rPr>
              <w:rFonts w:ascii="Times New Roman" w:hAnsi="Times New Roman"/>
              <w:sz w:val="20"/>
            </w:rPr>
            <w:t xml:space="preserve"> 37) </w:t>
          </w:r>
          <w:r w:rsidR="00DE760F" w:rsidRPr="00B908A7">
            <w:rPr>
              <w:rFonts w:ascii="Times New Roman" w:hAnsi="Times New Roman"/>
              <w:sz w:val="20"/>
            </w:rPr>
            <w:t xml:space="preserve"> </w:t>
          </w:r>
          <w:r w:rsidRPr="00B908A7">
            <w:rPr>
              <w:rFonts w:ascii="Times New Roman" w:hAnsi="Times New Roman"/>
              <w:sz w:val="20"/>
            </w:rPr>
            <w:t>305</w:t>
          </w:r>
          <w:r w:rsidR="00CB17FB" w:rsidRPr="00B908A7">
            <w:rPr>
              <w:rFonts w:ascii="Times New Roman" w:hAnsi="Times New Roman"/>
              <w:sz w:val="20"/>
            </w:rPr>
            <w:t xml:space="preserve"> </w:t>
          </w:r>
          <w:r w:rsidRPr="00B908A7">
            <w:rPr>
              <w:rFonts w:ascii="Times New Roman" w:hAnsi="Times New Roman"/>
              <w:sz w:val="20"/>
            </w:rPr>
            <w:t>50</w:t>
          </w:r>
          <w:r w:rsidR="00B908A7">
            <w:rPr>
              <w:rFonts w:ascii="Times New Roman" w:hAnsi="Times New Roman"/>
              <w:sz w:val="20"/>
            </w:rPr>
            <w:t>3</w:t>
          </w:r>
          <w:r w:rsidRPr="00B908A7">
            <w:rPr>
              <w:rFonts w:ascii="Times New Roman" w:hAnsi="Times New Roman"/>
              <w:sz w:val="20"/>
            </w:rPr>
            <w:t xml:space="preserve"> </w:t>
          </w:r>
        </w:p>
        <w:p w14:paraId="47C2551A" w14:textId="388BB768" w:rsidR="00F134E6" w:rsidRPr="00A54C29" w:rsidRDefault="00F134E6" w:rsidP="00825378">
          <w:pPr>
            <w:pStyle w:val="Antrats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 w:rsidRPr="00B908A7">
            <w:rPr>
              <w:rFonts w:ascii="Times New Roman" w:hAnsi="Times New Roman"/>
              <w:sz w:val="20"/>
            </w:rPr>
            <w:t xml:space="preserve">El. p. </w:t>
          </w:r>
          <w:hyperlink r:id="rId1" w:history="1">
            <w:r w:rsidR="00B908A7" w:rsidRPr="00B908A7">
              <w:rPr>
                <w:rFonts w:ascii="Times New Roman" w:hAnsi="Times New Roman"/>
                <w:sz w:val="20"/>
              </w:rPr>
              <w:t>info</w:t>
            </w:r>
            <w:r w:rsidRPr="00B908A7">
              <w:rPr>
                <w:rStyle w:val="Hipersaitas"/>
                <w:rFonts w:ascii="Times New Roman" w:hAnsi="Times New Roman"/>
                <w:color w:val="auto"/>
                <w:sz w:val="20"/>
                <w:u w:val="none"/>
                <w:lang w:val="en-US"/>
              </w:rPr>
              <w:t>@</w:t>
            </w:r>
            <w:proofErr w:type="spellStart"/>
            <w:r w:rsidRPr="00B908A7">
              <w:rPr>
                <w:rStyle w:val="Hipersaitas"/>
                <w:rFonts w:ascii="Times New Roman" w:hAnsi="Times New Roman"/>
                <w:color w:val="auto"/>
                <w:sz w:val="20"/>
                <w:u w:val="none"/>
              </w:rPr>
              <w:t>krs.lt</w:t>
            </w:r>
            <w:proofErr w:type="spellEnd"/>
          </w:hyperlink>
        </w:p>
      </w:tc>
      <w:tc>
        <w:tcPr>
          <w:tcW w:w="2395" w:type="pct"/>
        </w:tcPr>
        <w:p w14:paraId="0547B2A5" w14:textId="36AB4A9A" w:rsidR="00F134E6" w:rsidRPr="00A54C29" w:rsidRDefault="00F134E6" w:rsidP="006B06D6">
          <w:pPr>
            <w:pStyle w:val="Antrats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 w:rsidRPr="00A54C29">
            <w:rPr>
              <w:rFonts w:ascii="Times New Roman" w:hAnsi="Times New Roman"/>
              <w:sz w:val="20"/>
            </w:rPr>
            <w:t xml:space="preserve">Duomenys kaupiami ir saugomi </w:t>
          </w:r>
        </w:p>
        <w:p w14:paraId="2A9D2282" w14:textId="77777777" w:rsidR="00F134E6" w:rsidRPr="00A54C29" w:rsidRDefault="00F134E6" w:rsidP="006B06D6">
          <w:pPr>
            <w:pStyle w:val="Antrats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 w:rsidRPr="00A54C29">
            <w:rPr>
              <w:rFonts w:ascii="Times New Roman" w:hAnsi="Times New Roman"/>
              <w:sz w:val="20"/>
            </w:rPr>
            <w:t>Juridinių asmenų registre</w:t>
          </w:r>
        </w:p>
        <w:p w14:paraId="6941A267" w14:textId="77777777" w:rsidR="00F134E6" w:rsidRPr="00A54C29" w:rsidRDefault="00F134E6" w:rsidP="006B06D6">
          <w:pPr>
            <w:pStyle w:val="Antrats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>Kodas 188756386</w:t>
          </w:r>
        </w:p>
      </w:tc>
    </w:tr>
  </w:tbl>
  <w:p w14:paraId="1ED9A6B4" w14:textId="77777777" w:rsidR="00F134E6" w:rsidRPr="00314F0B" w:rsidRDefault="00F134E6" w:rsidP="00825378">
    <w:pPr>
      <w:pStyle w:val="Antrats"/>
      <w:tabs>
        <w:tab w:val="left" w:pos="1296"/>
      </w:tabs>
      <w:rPr>
        <w:sz w:val="8"/>
      </w:rPr>
    </w:pPr>
  </w:p>
  <w:p w14:paraId="1EDCFCAB" w14:textId="77777777" w:rsidR="00F134E6" w:rsidRDefault="00DC5B50" w:rsidP="001674CF">
    <w:pPr>
      <w:pStyle w:val="Antrats"/>
      <w:tabs>
        <w:tab w:val="clear" w:pos="4153"/>
        <w:tab w:val="clear" w:pos="8306"/>
        <w:tab w:val="left" w:pos="7062"/>
      </w:tabs>
    </w:pPr>
    <w:r>
      <w:tab/>
    </w:r>
  </w:p>
  <w:p w14:paraId="1ED5E538" w14:textId="77777777" w:rsidR="00A25EDB" w:rsidRDefault="00A25EDB" w:rsidP="001674CF">
    <w:pPr>
      <w:pStyle w:val="Antrats"/>
      <w:tabs>
        <w:tab w:val="clear" w:pos="4153"/>
        <w:tab w:val="clear" w:pos="8306"/>
        <w:tab w:val="left" w:pos="706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69935" w14:textId="77777777" w:rsidR="00261EBA" w:rsidRDefault="00261EBA">
      <w:r>
        <w:separator/>
      </w:r>
    </w:p>
  </w:footnote>
  <w:footnote w:type="continuationSeparator" w:id="0">
    <w:p w14:paraId="1F4E38B1" w14:textId="77777777" w:rsidR="00261EBA" w:rsidRDefault="00261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0D325" w14:textId="77777777" w:rsidR="00F134E6" w:rsidRDefault="00F134E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6C10C22" w14:textId="77777777" w:rsidR="00F134E6" w:rsidRDefault="00F134E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3859F" w14:textId="77777777" w:rsidR="00F134E6" w:rsidRDefault="00F134E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8B0B71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24A1899" w14:textId="77777777" w:rsidR="00F134E6" w:rsidRDefault="00F134E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7E9A2" w14:textId="77EBD5F9" w:rsidR="009E4E8E" w:rsidRPr="009E4E8E" w:rsidRDefault="009E4E8E" w:rsidP="009E4E8E">
    <w:pPr>
      <w:jc w:val="right"/>
      <w:rPr>
        <w:rFonts w:ascii="Times New Roman" w:hAnsi="Times New Roman"/>
        <w:b/>
        <w:bCs/>
        <w:sz w:val="24"/>
        <w:szCs w:val="24"/>
      </w:rPr>
    </w:pPr>
  </w:p>
  <w:p w14:paraId="3B7D2BB1" w14:textId="4E3AA5EC" w:rsidR="009E4E8E" w:rsidRDefault="00BF70B0" w:rsidP="00FC565B">
    <w:pPr>
      <w:jc w:val="center"/>
      <w:rPr>
        <w:rFonts w:ascii="Times New Roman" w:hAnsi="Times New Roman"/>
      </w:rPr>
    </w:pPr>
    <w:r w:rsidRPr="000E2BE9">
      <w:rPr>
        <w:rFonts w:ascii="Times New Roman" w:hAnsi="Times New Roman"/>
        <w:noProof/>
        <w:lang w:eastAsia="lt-LT"/>
      </w:rPr>
      <w:drawing>
        <wp:inline distT="0" distB="0" distL="0" distR="0" wp14:anchorId="7580A0CB" wp14:editId="62A58248">
          <wp:extent cx="514350" cy="628650"/>
          <wp:effectExtent l="0" t="0" r="0" b="0"/>
          <wp:docPr id="1" name="Paveikslėlis 1" descr="Kaunor-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aunor-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730EBF" w14:textId="77777777" w:rsidR="00F134E6" w:rsidRDefault="00F134E6">
    <w:pPr>
      <w:jc w:val="center"/>
      <w:rPr>
        <w:rFonts w:ascii="Times New Roman" w:hAnsi="Times New Roman"/>
      </w:rPr>
    </w:pPr>
  </w:p>
  <w:p w14:paraId="3709ADDF" w14:textId="77777777" w:rsidR="00F134E6" w:rsidRDefault="00F134E6">
    <w:pPr>
      <w:jc w:val="center"/>
      <w:rPr>
        <w:rFonts w:ascii="Times New Roman" w:hAnsi="Times New Roman"/>
        <w:b/>
        <w:sz w:val="28"/>
        <w:szCs w:val="28"/>
      </w:rPr>
    </w:pPr>
    <w:r w:rsidRPr="003E4B76">
      <w:rPr>
        <w:rFonts w:ascii="Times New Roman" w:hAnsi="Times New Roman"/>
        <w:b/>
        <w:sz w:val="28"/>
        <w:szCs w:val="28"/>
      </w:rPr>
      <w:t>KAUNO RAJONO SAVIVALDYBĖS</w:t>
    </w:r>
    <w:r>
      <w:rPr>
        <w:rFonts w:ascii="Times New Roman" w:hAnsi="Times New Roman"/>
        <w:b/>
        <w:sz w:val="28"/>
        <w:szCs w:val="28"/>
      </w:rPr>
      <w:t xml:space="preserve"> </w:t>
    </w:r>
  </w:p>
  <w:p w14:paraId="096020DA" w14:textId="77777777" w:rsidR="00F134E6" w:rsidRDefault="00F134E6">
    <w:pPr>
      <w:jc w:val="center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ADMINISTRACIJA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14014"/>
    <w:multiLevelType w:val="hybridMultilevel"/>
    <w:tmpl w:val="570A7672"/>
    <w:lvl w:ilvl="0" w:tplc="26226F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2481073"/>
    <w:multiLevelType w:val="hybridMultilevel"/>
    <w:tmpl w:val="1A8CDD6E"/>
    <w:lvl w:ilvl="0" w:tplc="4E6AB8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AEA07B9"/>
    <w:multiLevelType w:val="hybridMultilevel"/>
    <w:tmpl w:val="D2467A82"/>
    <w:lvl w:ilvl="0" w:tplc="0427000F">
      <w:start w:val="1"/>
      <w:numFmt w:val="decimal"/>
      <w:lvlText w:val="%1."/>
      <w:lvlJc w:val="left"/>
      <w:pPr>
        <w:ind w:left="1574" w:hanging="360"/>
      </w:pPr>
    </w:lvl>
    <w:lvl w:ilvl="1" w:tplc="04270019" w:tentative="1">
      <w:start w:val="1"/>
      <w:numFmt w:val="lowerLetter"/>
      <w:lvlText w:val="%2."/>
      <w:lvlJc w:val="left"/>
      <w:pPr>
        <w:ind w:left="2294" w:hanging="360"/>
      </w:pPr>
    </w:lvl>
    <w:lvl w:ilvl="2" w:tplc="0427001B" w:tentative="1">
      <w:start w:val="1"/>
      <w:numFmt w:val="lowerRoman"/>
      <w:lvlText w:val="%3."/>
      <w:lvlJc w:val="right"/>
      <w:pPr>
        <w:ind w:left="3014" w:hanging="180"/>
      </w:pPr>
    </w:lvl>
    <w:lvl w:ilvl="3" w:tplc="0427000F" w:tentative="1">
      <w:start w:val="1"/>
      <w:numFmt w:val="decimal"/>
      <w:lvlText w:val="%4."/>
      <w:lvlJc w:val="left"/>
      <w:pPr>
        <w:ind w:left="3734" w:hanging="360"/>
      </w:pPr>
    </w:lvl>
    <w:lvl w:ilvl="4" w:tplc="04270019" w:tentative="1">
      <w:start w:val="1"/>
      <w:numFmt w:val="lowerLetter"/>
      <w:lvlText w:val="%5."/>
      <w:lvlJc w:val="left"/>
      <w:pPr>
        <w:ind w:left="4454" w:hanging="360"/>
      </w:pPr>
    </w:lvl>
    <w:lvl w:ilvl="5" w:tplc="0427001B" w:tentative="1">
      <w:start w:val="1"/>
      <w:numFmt w:val="lowerRoman"/>
      <w:lvlText w:val="%6."/>
      <w:lvlJc w:val="right"/>
      <w:pPr>
        <w:ind w:left="5174" w:hanging="180"/>
      </w:pPr>
    </w:lvl>
    <w:lvl w:ilvl="6" w:tplc="0427000F" w:tentative="1">
      <w:start w:val="1"/>
      <w:numFmt w:val="decimal"/>
      <w:lvlText w:val="%7."/>
      <w:lvlJc w:val="left"/>
      <w:pPr>
        <w:ind w:left="5894" w:hanging="360"/>
      </w:pPr>
    </w:lvl>
    <w:lvl w:ilvl="7" w:tplc="04270019" w:tentative="1">
      <w:start w:val="1"/>
      <w:numFmt w:val="lowerLetter"/>
      <w:lvlText w:val="%8."/>
      <w:lvlJc w:val="left"/>
      <w:pPr>
        <w:ind w:left="6614" w:hanging="360"/>
      </w:pPr>
    </w:lvl>
    <w:lvl w:ilvl="8" w:tplc="0427001B" w:tentative="1">
      <w:start w:val="1"/>
      <w:numFmt w:val="lowerRoman"/>
      <w:lvlText w:val="%9."/>
      <w:lvlJc w:val="right"/>
      <w:pPr>
        <w:ind w:left="7334" w:hanging="180"/>
      </w:pPr>
    </w:lvl>
  </w:abstractNum>
  <w:abstractNum w:abstractNumId="3" w15:restartNumberingAfterBreak="0">
    <w:nsid w:val="2C12717F"/>
    <w:multiLevelType w:val="hybridMultilevel"/>
    <w:tmpl w:val="F8440C18"/>
    <w:lvl w:ilvl="0" w:tplc="3160A1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8EC465C"/>
    <w:multiLevelType w:val="hybridMultilevel"/>
    <w:tmpl w:val="E32CA114"/>
    <w:lvl w:ilvl="0" w:tplc="0C5CA2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124953627">
    <w:abstractNumId w:val="2"/>
  </w:num>
  <w:num w:numId="2" w16cid:durableId="284506720">
    <w:abstractNumId w:val="1"/>
  </w:num>
  <w:num w:numId="3" w16cid:durableId="1338770772">
    <w:abstractNumId w:val="3"/>
  </w:num>
  <w:num w:numId="4" w16cid:durableId="701785177">
    <w:abstractNumId w:val="4"/>
  </w:num>
  <w:num w:numId="5" w16cid:durableId="1866357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8"/>
  <w:hyphenationZone w:val="396"/>
  <w:drawingGridHorizontalSpacing w:val="101"/>
  <w:drawingGridVerticalSpacing w:val="27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23"/>
    <w:rsid w:val="00013D18"/>
    <w:rsid w:val="00025463"/>
    <w:rsid w:val="00032E41"/>
    <w:rsid w:val="00035B04"/>
    <w:rsid w:val="00051173"/>
    <w:rsid w:val="0005123E"/>
    <w:rsid w:val="00065E6A"/>
    <w:rsid w:val="0007066D"/>
    <w:rsid w:val="00073636"/>
    <w:rsid w:val="00076E7E"/>
    <w:rsid w:val="000804B3"/>
    <w:rsid w:val="0008668C"/>
    <w:rsid w:val="0009192C"/>
    <w:rsid w:val="000B0D35"/>
    <w:rsid w:val="000B3DEC"/>
    <w:rsid w:val="000D3099"/>
    <w:rsid w:val="000E2BE9"/>
    <w:rsid w:val="000F3555"/>
    <w:rsid w:val="0010188A"/>
    <w:rsid w:val="00101DCA"/>
    <w:rsid w:val="00103085"/>
    <w:rsid w:val="001037EF"/>
    <w:rsid w:val="001206BE"/>
    <w:rsid w:val="00121914"/>
    <w:rsid w:val="001221D4"/>
    <w:rsid w:val="001304D4"/>
    <w:rsid w:val="0015096E"/>
    <w:rsid w:val="0016073B"/>
    <w:rsid w:val="00165CE0"/>
    <w:rsid w:val="001674CF"/>
    <w:rsid w:val="001828CA"/>
    <w:rsid w:val="00185523"/>
    <w:rsid w:val="0019574E"/>
    <w:rsid w:val="00196672"/>
    <w:rsid w:val="001A684B"/>
    <w:rsid w:val="001B0AE2"/>
    <w:rsid w:val="001B6860"/>
    <w:rsid w:val="001B73AB"/>
    <w:rsid w:val="001C2447"/>
    <w:rsid w:val="001D1DBC"/>
    <w:rsid w:val="001E2BA5"/>
    <w:rsid w:val="001E7812"/>
    <w:rsid w:val="001E7FCD"/>
    <w:rsid w:val="00207750"/>
    <w:rsid w:val="00221D0D"/>
    <w:rsid w:val="00227B85"/>
    <w:rsid w:val="00230433"/>
    <w:rsid w:val="002325B3"/>
    <w:rsid w:val="0024543D"/>
    <w:rsid w:val="00261EBA"/>
    <w:rsid w:val="002653B5"/>
    <w:rsid w:val="002950D4"/>
    <w:rsid w:val="002A100A"/>
    <w:rsid w:val="002A615C"/>
    <w:rsid w:val="002F0A7F"/>
    <w:rsid w:val="002F3133"/>
    <w:rsid w:val="002F474B"/>
    <w:rsid w:val="00330ACB"/>
    <w:rsid w:val="00336C42"/>
    <w:rsid w:val="0034413A"/>
    <w:rsid w:val="003466C8"/>
    <w:rsid w:val="00347815"/>
    <w:rsid w:val="00362A2F"/>
    <w:rsid w:val="0037432D"/>
    <w:rsid w:val="00397B26"/>
    <w:rsid w:val="003A57F3"/>
    <w:rsid w:val="003B15F6"/>
    <w:rsid w:val="003C1393"/>
    <w:rsid w:val="003C69B6"/>
    <w:rsid w:val="003D0667"/>
    <w:rsid w:val="003D0F29"/>
    <w:rsid w:val="003D1118"/>
    <w:rsid w:val="003E4070"/>
    <w:rsid w:val="003E4B76"/>
    <w:rsid w:val="004045F7"/>
    <w:rsid w:val="00407794"/>
    <w:rsid w:val="004231E2"/>
    <w:rsid w:val="004257A7"/>
    <w:rsid w:val="00450374"/>
    <w:rsid w:val="00450F23"/>
    <w:rsid w:val="00454529"/>
    <w:rsid w:val="004638A5"/>
    <w:rsid w:val="004640AD"/>
    <w:rsid w:val="00486375"/>
    <w:rsid w:val="004A1BD7"/>
    <w:rsid w:val="004B0FEB"/>
    <w:rsid w:val="004C0E6E"/>
    <w:rsid w:val="004C464F"/>
    <w:rsid w:val="004D2901"/>
    <w:rsid w:val="004E17E9"/>
    <w:rsid w:val="004F79F4"/>
    <w:rsid w:val="00500CA2"/>
    <w:rsid w:val="005020F1"/>
    <w:rsid w:val="00512C95"/>
    <w:rsid w:val="005137D2"/>
    <w:rsid w:val="005149B9"/>
    <w:rsid w:val="0051512A"/>
    <w:rsid w:val="00517471"/>
    <w:rsid w:val="00525E27"/>
    <w:rsid w:val="00527FEF"/>
    <w:rsid w:val="00535F36"/>
    <w:rsid w:val="00537D90"/>
    <w:rsid w:val="00541373"/>
    <w:rsid w:val="005435EF"/>
    <w:rsid w:val="0054797D"/>
    <w:rsid w:val="00552205"/>
    <w:rsid w:val="0055239F"/>
    <w:rsid w:val="0057410D"/>
    <w:rsid w:val="00581599"/>
    <w:rsid w:val="005C1AD6"/>
    <w:rsid w:val="005C22B8"/>
    <w:rsid w:val="005C3187"/>
    <w:rsid w:val="005C4409"/>
    <w:rsid w:val="005F28DF"/>
    <w:rsid w:val="006072A6"/>
    <w:rsid w:val="00624163"/>
    <w:rsid w:val="006301E9"/>
    <w:rsid w:val="0063250D"/>
    <w:rsid w:val="00633C88"/>
    <w:rsid w:val="00657569"/>
    <w:rsid w:val="006874FB"/>
    <w:rsid w:val="006877BB"/>
    <w:rsid w:val="00692B51"/>
    <w:rsid w:val="00696933"/>
    <w:rsid w:val="00697726"/>
    <w:rsid w:val="006A06CE"/>
    <w:rsid w:val="006A710D"/>
    <w:rsid w:val="006B06D6"/>
    <w:rsid w:val="006C1B82"/>
    <w:rsid w:val="006C2674"/>
    <w:rsid w:val="006D4EE2"/>
    <w:rsid w:val="006D797B"/>
    <w:rsid w:val="006E37B6"/>
    <w:rsid w:val="006F3BA2"/>
    <w:rsid w:val="00706F0F"/>
    <w:rsid w:val="007145EC"/>
    <w:rsid w:val="00720CEF"/>
    <w:rsid w:val="00720FFF"/>
    <w:rsid w:val="0072648F"/>
    <w:rsid w:val="00727139"/>
    <w:rsid w:val="00727DFB"/>
    <w:rsid w:val="00733595"/>
    <w:rsid w:val="007466C4"/>
    <w:rsid w:val="007547C2"/>
    <w:rsid w:val="00763CFB"/>
    <w:rsid w:val="00770817"/>
    <w:rsid w:val="00776117"/>
    <w:rsid w:val="00784447"/>
    <w:rsid w:val="007872AB"/>
    <w:rsid w:val="00790E4F"/>
    <w:rsid w:val="00793CCE"/>
    <w:rsid w:val="007C6C20"/>
    <w:rsid w:val="007C6F3E"/>
    <w:rsid w:val="007C6F98"/>
    <w:rsid w:val="007D21CF"/>
    <w:rsid w:val="007D7137"/>
    <w:rsid w:val="007E0FAD"/>
    <w:rsid w:val="007E5F77"/>
    <w:rsid w:val="00805975"/>
    <w:rsid w:val="0080651F"/>
    <w:rsid w:val="00810FDA"/>
    <w:rsid w:val="00816F42"/>
    <w:rsid w:val="00825378"/>
    <w:rsid w:val="00856EC7"/>
    <w:rsid w:val="00874C5C"/>
    <w:rsid w:val="008A1707"/>
    <w:rsid w:val="008A28B7"/>
    <w:rsid w:val="008B0B71"/>
    <w:rsid w:val="008B56F2"/>
    <w:rsid w:val="008B621B"/>
    <w:rsid w:val="008C3A1F"/>
    <w:rsid w:val="008D22D1"/>
    <w:rsid w:val="008E5484"/>
    <w:rsid w:val="008E6564"/>
    <w:rsid w:val="008F087A"/>
    <w:rsid w:val="008F4FBD"/>
    <w:rsid w:val="008F6E58"/>
    <w:rsid w:val="00905734"/>
    <w:rsid w:val="00915408"/>
    <w:rsid w:val="00917980"/>
    <w:rsid w:val="00920AF1"/>
    <w:rsid w:val="009319AC"/>
    <w:rsid w:val="00936EAB"/>
    <w:rsid w:val="00946FD3"/>
    <w:rsid w:val="009522D8"/>
    <w:rsid w:val="009629F5"/>
    <w:rsid w:val="00962DD0"/>
    <w:rsid w:val="0097708A"/>
    <w:rsid w:val="009814B2"/>
    <w:rsid w:val="00983E88"/>
    <w:rsid w:val="00986AB8"/>
    <w:rsid w:val="00993B8C"/>
    <w:rsid w:val="009A36A2"/>
    <w:rsid w:val="009B0FA4"/>
    <w:rsid w:val="009C260E"/>
    <w:rsid w:val="009C4E55"/>
    <w:rsid w:val="009C63AF"/>
    <w:rsid w:val="009E4E8E"/>
    <w:rsid w:val="009E568A"/>
    <w:rsid w:val="00A1427A"/>
    <w:rsid w:val="00A1570F"/>
    <w:rsid w:val="00A15750"/>
    <w:rsid w:val="00A1713D"/>
    <w:rsid w:val="00A22334"/>
    <w:rsid w:val="00A2487C"/>
    <w:rsid w:val="00A25EDB"/>
    <w:rsid w:val="00A3036A"/>
    <w:rsid w:val="00A4449D"/>
    <w:rsid w:val="00A53234"/>
    <w:rsid w:val="00A613AA"/>
    <w:rsid w:val="00A626D6"/>
    <w:rsid w:val="00A819A1"/>
    <w:rsid w:val="00A828F6"/>
    <w:rsid w:val="00AB14BE"/>
    <w:rsid w:val="00AB2885"/>
    <w:rsid w:val="00AD2A40"/>
    <w:rsid w:val="00AD4038"/>
    <w:rsid w:val="00AD422A"/>
    <w:rsid w:val="00AE0F96"/>
    <w:rsid w:val="00AF5631"/>
    <w:rsid w:val="00B229DD"/>
    <w:rsid w:val="00B22BAC"/>
    <w:rsid w:val="00B2527E"/>
    <w:rsid w:val="00B2578C"/>
    <w:rsid w:val="00B26027"/>
    <w:rsid w:val="00B338B6"/>
    <w:rsid w:val="00B44440"/>
    <w:rsid w:val="00B47D9E"/>
    <w:rsid w:val="00B53910"/>
    <w:rsid w:val="00B56DF5"/>
    <w:rsid w:val="00B57D06"/>
    <w:rsid w:val="00B75042"/>
    <w:rsid w:val="00B84B4F"/>
    <w:rsid w:val="00B858A6"/>
    <w:rsid w:val="00B908A7"/>
    <w:rsid w:val="00B93A56"/>
    <w:rsid w:val="00B95249"/>
    <w:rsid w:val="00BA2011"/>
    <w:rsid w:val="00BA5840"/>
    <w:rsid w:val="00BB095D"/>
    <w:rsid w:val="00BB29BF"/>
    <w:rsid w:val="00BB485F"/>
    <w:rsid w:val="00BC0681"/>
    <w:rsid w:val="00BC0D1E"/>
    <w:rsid w:val="00BE051D"/>
    <w:rsid w:val="00BE2960"/>
    <w:rsid w:val="00BE2A06"/>
    <w:rsid w:val="00BE4679"/>
    <w:rsid w:val="00BF70B0"/>
    <w:rsid w:val="00C02F58"/>
    <w:rsid w:val="00C15224"/>
    <w:rsid w:val="00C20DBB"/>
    <w:rsid w:val="00C23338"/>
    <w:rsid w:val="00C26DA4"/>
    <w:rsid w:val="00C32725"/>
    <w:rsid w:val="00C33C08"/>
    <w:rsid w:val="00C4526B"/>
    <w:rsid w:val="00C5407E"/>
    <w:rsid w:val="00C550D6"/>
    <w:rsid w:val="00C57EB6"/>
    <w:rsid w:val="00C71F8B"/>
    <w:rsid w:val="00C8215E"/>
    <w:rsid w:val="00C8551B"/>
    <w:rsid w:val="00C93B6D"/>
    <w:rsid w:val="00C97A2E"/>
    <w:rsid w:val="00CA3B29"/>
    <w:rsid w:val="00CB17FB"/>
    <w:rsid w:val="00CB2125"/>
    <w:rsid w:val="00CB5300"/>
    <w:rsid w:val="00CB79BE"/>
    <w:rsid w:val="00CE420C"/>
    <w:rsid w:val="00CE424F"/>
    <w:rsid w:val="00CE75E2"/>
    <w:rsid w:val="00CF1221"/>
    <w:rsid w:val="00CF2D86"/>
    <w:rsid w:val="00D02ECE"/>
    <w:rsid w:val="00D3120E"/>
    <w:rsid w:val="00D350CC"/>
    <w:rsid w:val="00D62A2B"/>
    <w:rsid w:val="00D659B8"/>
    <w:rsid w:val="00D70B97"/>
    <w:rsid w:val="00D719BC"/>
    <w:rsid w:val="00D8458C"/>
    <w:rsid w:val="00D8649C"/>
    <w:rsid w:val="00DA1FD2"/>
    <w:rsid w:val="00DC387D"/>
    <w:rsid w:val="00DC5B50"/>
    <w:rsid w:val="00DD5AEB"/>
    <w:rsid w:val="00DE760F"/>
    <w:rsid w:val="00DF01E4"/>
    <w:rsid w:val="00E13498"/>
    <w:rsid w:val="00E152EB"/>
    <w:rsid w:val="00E20FF3"/>
    <w:rsid w:val="00E468D7"/>
    <w:rsid w:val="00E63A3D"/>
    <w:rsid w:val="00E8754C"/>
    <w:rsid w:val="00EC2906"/>
    <w:rsid w:val="00ED132A"/>
    <w:rsid w:val="00EF5B56"/>
    <w:rsid w:val="00F134E6"/>
    <w:rsid w:val="00F13B76"/>
    <w:rsid w:val="00F16DE2"/>
    <w:rsid w:val="00F4382F"/>
    <w:rsid w:val="00F529C2"/>
    <w:rsid w:val="00F62A8D"/>
    <w:rsid w:val="00F82FAC"/>
    <w:rsid w:val="00F8380E"/>
    <w:rsid w:val="00F83BAC"/>
    <w:rsid w:val="00F9404F"/>
    <w:rsid w:val="00FA3FA4"/>
    <w:rsid w:val="00FB16A5"/>
    <w:rsid w:val="00FC02B1"/>
    <w:rsid w:val="00FC0423"/>
    <w:rsid w:val="00FC39F4"/>
    <w:rsid w:val="00FC565B"/>
    <w:rsid w:val="00FF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3685E5"/>
  <w15:chartTrackingRefBased/>
  <w15:docId w15:val="{31EFF741-E43C-4478-B52F-F33ED91C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E2BE9"/>
    <w:rPr>
      <w:rFonts w:ascii="TimesLT" w:hAnsi="TimesLT"/>
      <w:sz w:val="26"/>
      <w:lang w:eastAsia="en-US"/>
    </w:rPr>
  </w:style>
  <w:style w:type="paragraph" w:styleId="Antrat1">
    <w:name w:val="heading 1"/>
    <w:basedOn w:val="prastasis"/>
    <w:next w:val="prastasis"/>
    <w:qFormat/>
    <w:rsid w:val="000E2BE9"/>
    <w:pPr>
      <w:keepNext/>
      <w:outlineLvl w:val="0"/>
    </w:pPr>
    <w:rPr>
      <w:rFonts w:ascii="Times New Roman" w:hAnsi="Times New Roman"/>
      <w:b/>
    </w:rPr>
  </w:style>
  <w:style w:type="paragraph" w:styleId="Antrat2">
    <w:name w:val="heading 2"/>
    <w:basedOn w:val="prastasis"/>
    <w:next w:val="prastasis"/>
    <w:link w:val="Antrat2Diagrama"/>
    <w:qFormat/>
    <w:rsid w:val="000E2BE9"/>
    <w:pPr>
      <w:keepNext/>
      <w:jc w:val="center"/>
      <w:outlineLvl w:val="1"/>
    </w:pPr>
    <w:rPr>
      <w:rFonts w:ascii="Times New Roman" w:hAnsi="Times New Roman"/>
      <w:b/>
      <w:spacing w:val="3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0E2BE9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0E2BE9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  <w:rsid w:val="000E2BE9"/>
  </w:style>
  <w:style w:type="paragraph" w:styleId="Debesliotekstas">
    <w:name w:val="Balloon Text"/>
    <w:basedOn w:val="prastasis"/>
    <w:semiHidden/>
    <w:rsid w:val="00763CFB"/>
    <w:rPr>
      <w:rFonts w:ascii="Tahoma" w:hAnsi="Tahoma" w:cs="Tahoma"/>
      <w:sz w:val="16"/>
      <w:szCs w:val="16"/>
    </w:rPr>
  </w:style>
  <w:style w:type="character" w:styleId="Hipersaitas">
    <w:name w:val="Hyperlink"/>
    <w:rsid w:val="00CB2125"/>
    <w:rPr>
      <w:color w:val="0000FF"/>
      <w:u w:val="single"/>
    </w:rPr>
  </w:style>
  <w:style w:type="table" w:styleId="Lentelstinklelis">
    <w:name w:val="Table Grid"/>
    <w:basedOn w:val="prastojilentel"/>
    <w:rsid w:val="008253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2Diagrama">
    <w:name w:val="Antraštė 2 Diagrama"/>
    <w:link w:val="Antrat2"/>
    <w:rsid w:val="00D659B8"/>
    <w:rPr>
      <w:b/>
      <w:spacing w:val="30"/>
      <w:sz w:val="26"/>
      <w:lang w:eastAsia="en-US"/>
    </w:rPr>
  </w:style>
  <w:style w:type="character" w:customStyle="1" w:styleId="AntratsDiagrama">
    <w:name w:val="Antraštės Diagrama"/>
    <w:link w:val="Antrats"/>
    <w:rsid w:val="00D659B8"/>
    <w:rPr>
      <w:rFonts w:ascii="TimesLT" w:hAnsi="TimesLT"/>
      <w:sz w:val="26"/>
      <w:lang w:eastAsia="en-US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2A100A"/>
    <w:rPr>
      <w:rFonts w:ascii="Calibri" w:eastAsiaTheme="minorHAnsi" w:hAnsi="Calibri" w:cstheme="minorBidi"/>
      <w:sz w:val="22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2A100A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paragraph">
    <w:name w:val="paragraph"/>
    <w:basedOn w:val="prastasis"/>
    <w:rsid w:val="0015096E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15096E"/>
  </w:style>
  <w:style w:type="character" w:customStyle="1" w:styleId="eop">
    <w:name w:val="eop"/>
    <w:basedOn w:val="Numatytasispastraiposriftas"/>
    <w:rsid w:val="0015096E"/>
  </w:style>
  <w:style w:type="character" w:styleId="Neapdorotaspaminjimas">
    <w:name w:val="Unresolved Mention"/>
    <w:basedOn w:val="Numatytasispastraiposriftas"/>
    <w:uiPriority w:val="99"/>
    <w:semiHidden/>
    <w:unhideWhenUsed/>
    <w:rsid w:val="00CF2D86"/>
    <w:rPr>
      <w:color w:val="605E5C"/>
      <w:shd w:val="clear" w:color="auto" w:fill="E1DFDD"/>
    </w:rPr>
  </w:style>
  <w:style w:type="paragraph" w:styleId="Pagrindiniotekstotrauka">
    <w:name w:val="Body Text Indent"/>
    <w:basedOn w:val="prastasis"/>
    <w:link w:val="PagrindiniotekstotraukaDiagrama"/>
    <w:rsid w:val="00917980"/>
    <w:pPr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917980"/>
    <w:rPr>
      <w:sz w:val="24"/>
      <w:lang w:eastAsia="en-US"/>
    </w:rPr>
  </w:style>
  <w:style w:type="character" w:customStyle="1" w:styleId="markedcontent">
    <w:name w:val="markedcontent"/>
    <w:basedOn w:val="Numatytasispastraiposriftas"/>
    <w:rsid w:val="002F474B"/>
  </w:style>
  <w:style w:type="paragraph" w:styleId="Sraopastraipa">
    <w:name w:val="List Paragraph"/>
    <w:basedOn w:val="prastasis"/>
    <w:uiPriority w:val="34"/>
    <w:qFormat/>
    <w:rsid w:val="00C26D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3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torius@krs.lt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imondam\Desktop\ADMINISTRACIJOS%20SIUNCIAM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488A878-4D3C-4769-8657-311BE4466545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72AA0CE202124B8F37311BD42D864C" ma:contentTypeVersion="0" ma:contentTypeDescription="Create a new document." ma:contentTypeScope="" ma:versionID="e2fb6b17f2670531999605eca1b0b924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36C51E-601C-4B45-AE65-1781F7CE2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4252EF3-04D7-476D-81B2-0AA7948BF3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B248E3-0DA8-4B63-A22D-D18E639FAE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8163B7-BF3E-41A5-9DF2-D6EA91CA36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ADMINISTRACIJOS SIUNCIAMAS.dotx</Template>
  <TotalTime>1</TotalTime>
  <Pages>1</Pages>
  <Words>75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KAUNO RAJONO SAVIVALDYBĖS</vt:lpstr>
    </vt:vector>
  </TitlesOfParts>
  <Company>Kauno rajono savivaldybe</Company>
  <LinksUpToDate>false</LinksUpToDate>
  <CharactersWithSpaces>654</CharactersWithSpaces>
  <SharedDoc>false</SharedDoc>
  <HLinks>
    <vt:vector size="6" baseType="variant">
      <vt:variant>
        <vt:i4>1703994</vt:i4>
      </vt:variant>
      <vt:variant>
        <vt:i4>5</vt:i4>
      </vt:variant>
      <vt:variant>
        <vt:i4>0</vt:i4>
      </vt:variant>
      <vt:variant>
        <vt:i4>5</vt:i4>
      </vt:variant>
      <vt:variant>
        <vt:lpwstr>mailto:administratorius@krs.lt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KAUNO RAJONO SAVIVALDYBĖS</dc:title>
  <dc:subject/>
  <dc:creator>Raimonda Mačiulytė</dc:creator>
  <cp:keywords/>
  <cp:lastModifiedBy>Violeta Ambrazevičienė</cp:lastModifiedBy>
  <cp:revision>2</cp:revision>
  <cp:lastPrinted>2022-01-03T11:26:00Z</cp:lastPrinted>
  <dcterms:created xsi:type="dcterms:W3CDTF">2025-04-23T11:25:00Z</dcterms:created>
  <dcterms:modified xsi:type="dcterms:W3CDTF">2025-04-23T11:25:00Z</dcterms:modified>
</cp:coreProperties>
</file>