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3EF4B5AF" w14:textId="77777777" w:rsidR="00B82E1C" w:rsidRDefault="00B82E1C" w:rsidP="00D8591F">
      <w:pPr>
        <w:jc w:val="center"/>
        <w:rPr>
          <w:b/>
          <w:bCs/>
          <w:sz w:val="24"/>
        </w:rPr>
      </w:pPr>
    </w:p>
    <w:p w14:paraId="65A7B1E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7C1D952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95150A1" w14:textId="77777777" w:rsidR="00B82E1C" w:rsidRDefault="00B82E1C" w:rsidP="00D8591F">
      <w:pPr>
        <w:jc w:val="center"/>
        <w:rPr>
          <w:b/>
          <w:bCs/>
          <w:sz w:val="24"/>
        </w:rPr>
      </w:pPr>
    </w:p>
    <w:p w14:paraId="79DD349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1D7F4CD0" w14:textId="77777777" w:rsidR="00B82E1C" w:rsidRDefault="00B82E1C" w:rsidP="00D8591F">
      <w:pPr>
        <w:jc w:val="center"/>
        <w:rPr>
          <w:b/>
          <w:bCs/>
          <w:sz w:val="24"/>
        </w:rPr>
      </w:pPr>
    </w:p>
    <w:p w14:paraId="54B6E55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3D673AE3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32B03E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F29033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DC4320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6EA966D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DD40A9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BB63814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9DA7CD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051CC56" w14:textId="77777777" w:rsidR="00B82E1C" w:rsidRDefault="00B82E1C" w:rsidP="00D8591F">
      <w:pPr>
        <w:jc w:val="center"/>
        <w:rPr>
          <w:b/>
          <w:bCs/>
          <w:sz w:val="24"/>
        </w:rPr>
      </w:pPr>
    </w:p>
    <w:p w14:paraId="5B64224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1E4307CB" w14:textId="22DE6DD8" w:rsidR="00A637BA" w:rsidRPr="00A637BA" w:rsidRDefault="007D05A6" w:rsidP="00D8591F">
      <w:pPr>
        <w:jc w:val="center"/>
        <w:rPr>
          <w:lang w:eastAsia="en-US"/>
        </w:rPr>
      </w:pPr>
      <w:r>
        <w:rPr>
          <w:b/>
          <w:bCs/>
          <w:sz w:val="24"/>
        </w:rPr>
        <w:t>SUVESTINIS DARBŲ KIEKIŲ ŽINIARAŠTIS</w:t>
      </w:r>
    </w:p>
    <w:p w14:paraId="57C92284" w14:textId="77777777" w:rsidR="00A637BA" w:rsidRPr="00A637BA" w:rsidRDefault="00A637BA" w:rsidP="00D8591F">
      <w:pPr>
        <w:jc w:val="center"/>
        <w:rPr>
          <w:lang w:eastAsia="en-US"/>
        </w:rPr>
      </w:pPr>
    </w:p>
    <w:p w14:paraId="1964103A" w14:textId="77777777" w:rsidR="00A637BA" w:rsidRPr="00A637BA" w:rsidRDefault="00A637BA" w:rsidP="00D8591F">
      <w:pPr>
        <w:jc w:val="center"/>
        <w:rPr>
          <w:lang w:eastAsia="en-US"/>
        </w:rPr>
      </w:pPr>
    </w:p>
    <w:p w14:paraId="61670AC4" w14:textId="77777777" w:rsidR="00A637BA" w:rsidRPr="00A637BA" w:rsidRDefault="00A637BA" w:rsidP="00D8591F">
      <w:pPr>
        <w:jc w:val="center"/>
        <w:rPr>
          <w:lang w:eastAsia="en-US"/>
        </w:rPr>
      </w:pPr>
    </w:p>
    <w:p w14:paraId="43B61D8B" w14:textId="77777777" w:rsidR="00A637BA" w:rsidRPr="00A637BA" w:rsidRDefault="00A637BA" w:rsidP="00D8591F">
      <w:pPr>
        <w:jc w:val="center"/>
        <w:rPr>
          <w:lang w:eastAsia="en-US"/>
        </w:rPr>
      </w:pPr>
    </w:p>
    <w:p w14:paraId="3592BB4C" w14:textId="6BC8BDA5" w:rsidR="00A637BA" w:rsidRPr="00A637BA" w:rsidRDefault="00A637BA" w:rsidP="00D8591F">
      <w:pPr>
        <w:jc w:val="center"/>
        <w:rPr>
          <w:lang w:eastAsia="en-US"/>
        </w:rPr>
      </w:pPr>
    </w:p>
    <w:p w14:paraId="7207EE6F" w14:textId="77777777" w:rsidR="00A637BA" w:rsidRPr="00A637BA" w:rsidRDefault="00A637BA" w:rsidP="00D8591F">
      <w:pPr>
        <w:jc w:val="center"/>
        <w:rPr>
          <w:lang w:eastAsia="en-US"/>
        </w:rPr>
      </w:pPr>
    </w:p>
    <w:p w14:paraId="4E3757EE" w14:textId="77777777" w:rsidR="00A637BA" w:rsidRPr="00A637BA" w:rsidRDefault="00A637BA" w:rsidP="00D8591F">
      <w:pPr>
        <w:jc w:val="center"/>
        <w:rPr>
          <w:lang w:eastAsia="en-US"/>
        </w:rPr>
      </w:pPr>
    </w:p>
    <w:p w14:paraId="5D633A1E" w14:textId="5A050F81" w:rsidR="00A637BA" w:rsidRPr="00A637BA" w:rsidRDefault="00A637BA" w:rsidP="00D8591F">
      <w:pPr>
        <w:tabs>
          <w:tab w:val="clear" w:pos="709"/>
          <w:tab w:val="left" w:pos="3015"/>
        </w:tabs>
        <w:jc w:val="center"/>
        <w:rPr>
          <w:lang w:eastAsia="en-US"/>
        </w:rPr>
      </w:pPr>
    </w:p>
    <w:p w14:paraId="5F90F733" w14:textId="77777777" w:rsidR="00A637BA" w:rsidRPr="00A637BA" w:rsidRDefault="00A637BA" w:rsidP="00D8591F">
      <w:pPr>
        <w:jc w:val="center"/>
        <w:rPr>
          <w:lang w:eastAsia="en-US"/>
        </w:rPr>
      </w:pPr>
    </w:p>
    <w:p w14:paraId="56D7A104" w14:textId="09137CCC" w:rsidR="00A637BA" w:rsidRPr="00A637BA" w:rsidRDefault="00A637BA" w:rsidP="00D8591F">
      <w:pPr>
        <w:jc w:val="center"/>
        <w:rPr>
          <w:lang w:eastAsia="en-US"/>
        </w:rPr>
      </w:pPr>
    </w:p>
    <w:p w14:paraId="6D992607" w14:textId="2DDEA65E" w:rsidR="00A637BA" w:rsidRPr="00A637BA" w:rsidRDefault="00A637BA" w:rsidP="00D8591F">
      <w:pPr>
        <w:jc w:val="center"/>
        <w:rPr>
          <w:lang w:eastAsia="en-US"/>
        </w:rPr>
      </w:pPr>
    </w:p>
    <w:p w14:paraId="7CC04A0F" w14:textId="77777777" w:rsidR="00A637BA" w:rsidRPr="00A637BA" w:rsidRDefault="00A637BA" w:rsidP="00D8591F">
      <w:pPr>
        <w:jc w:val="center"/>
        <w:rPr>
          <w:lang w:eastAsia="en-US"/>
        </w:rPr>
      </w:pPr>
    </w:p>
    <w:p w14:paraId="52E7F284" w14:textId="7FF4E27C" w:rsidR="00A637BA" w:rsidRPr="00A637BA" w:rsidRDefault="00A637BA" w:rsidP="00D8591F">
      <w:pPr>
        <w:jc w:val="center"/>
        <w:rPr>
          <w:lang w:eastAsia="en-US"/>
        </w:rPr>
      </w:pPr>
    </w:p>
    <w:p w14:paraId="3106442E" w14:textId="77777777" w:rsidR="00A637BA" w:rsidRPr="00A637BA" w:rsidRDefault="00A637BA" w:rsidP="00D8591F">
      <w:pPr>
        <w:jc w:val="center"/>
        <w:rPr>
          <w:lang w:eastAsia="en-US"/>
        </w:rPr>
      </w:pPr>
    </w:p>
    <w:p w14:paraId="365FC266" w14:textId="1D230C25" w:rsidR="00A637BA" w:rsidRPr="00A637BA" w:rsidRDefault="00A637BA" w:rsidP="00D8591F">
      <w:pPr>
        <w:jc w:val="center"/>
        <w:rPr>
          <w:lang w:eastAsia="en-US"/>
        </w:rPr>
      </w:pPr>
    </w:p>
    <w:p w14:paraId="43ABC58D" w14:textId="77777777" w:rsidR="00A637BA" w:rsidRDefault="00A637BA" w:rsidP="00D8591F">
      <w:pPr>
        <w:jc w:val="center"/>
        <w:rPr>
          <w:noProof/>
        </w:rPr>
      </w:pPr>
    </w:p>
    <w:p w14:paraId="706DC2AB" w14:textId="77777777" w:rsidR="00A637BA" w:rsidRDefault="00A637BA" w:rsidP="00D8591F">
      <w:pPr>
        <w:jc w:val="center"/>
        <w:rPr>
          <w:noProof/>
        </w:rPr>
      </w:pPr>
    </w:p>
    <w:p w14:paraId="406B3259" w14:textId="7DAC6754" w:rsidR="00A637BA" w:rsidRDefault="00A637BA" w:rsidP="00D8591F">
      <w:pPr>
        <w:tabs>
          <w:tab w:val="clear" w:pos="709"/>
          <w:tab w:val="left" w:pos="5660"/>
        </w:tabs>
        <w:jc w:val="center"/>
        <w:rPr>
          <w:lang w:eastAsia="en-US"/>
        </w:rPr>
      </w:pPr>
    </w:p>
    <w:p w14:paraId="78AD3351" w14:textId="7E52C133" w:rsidR="009B4A27" w:rsidRPr="009B4A27" w:rsidRDefault="009B4A27" w:rsidP="00D8591F">
      <w:pPr>
        <w:jc w:val="center"/>
        <w:rPr>
          <w:lang w:eastAsia="en-US"/>
        </w:rPr>
      </w:pPr>
    </w:p>
    <w:p w14:paraId="5964BC83" w14:textId="57D2A7C1" w:rsidR="00FE1A56" w:rsidRDefault="00FE1A56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p w14:paraId="5A7D1D6E" w14:textId="03B54853" w:rsidR="009D4BB2" w:rsidRPr="009D4BB2" w:rsidRDefault="009D4BB2">
      <w:pPr>
        <w:tabs>
          <w:tab w:val="clear" w:pos="709"/>
        </w:tabs>
        <w:rPr>
          <w:b/>
          <w:bCs/>
          <w:lang w:eastAsia="en-US"/>
        </w:rPr>
      </w:pPr>
      <w:r w:rsidRPr="009D4BB2">
        <w:rPr>
          <w:b/>
          <w:bCs/>
          <w:lang w:eastAsia="en-US"/>
        </w:rPr>
        <w:lastRenderedPageBreak/>
        <w:t>1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7290"/>
        <w:gridCol w:w="689"/>
        <w:gridCol w:w="902"/>
        <w:gridCol w:w="794"/>
      </w:tblGrid>
      <w:tr w:rsidR="003959A1" w:rsidRPr="003959A1" w14:paraId="2646355C" w14:textId="77777777" w:rsidTr="004C4314">
        <w:trPr>
          <w:trHeight w:val="540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BF0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060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C09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15F3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1CD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42978319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9D3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5ACD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4FE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0B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96D0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0C35D0D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37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34F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6DC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204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E0B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7A52D7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66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99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B3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C3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646,5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624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761BE48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A7A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318B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38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C3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161,6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F3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C10F68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8B3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02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480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023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7EC4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DD7C1BB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BC8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812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BE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B9B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7EC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BC124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0B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70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44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43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51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7C4F8C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B2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96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03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1AD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124,6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7E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974766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77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B6C4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5D59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7D4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304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0E9161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D6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7441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BC2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5A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05E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F90984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E3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49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2E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E1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BC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60CD0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E9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E7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73E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50B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2/0,06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7B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176B6E" w14:textId="77777777" w:rsidTr="004C4314">
        <w:trPr>
          <w:trHeight w:val="9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C6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A91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F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A0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43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0859F20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4E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4C22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9FDC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B0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C27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86F62BE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77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9155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Ø16 cm iki Ø24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827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DF1F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8F6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F94CC8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EC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2D8B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Ø24 cm iki 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A19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88D4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3,00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71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A22379B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79F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327B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≥Ø32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719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F01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891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4BCEA91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35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5514A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Nukirstų medžių ir kelmų,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ir išvežimas į rangovo pasirinktą vietą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60A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CAE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12,00/15,00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2D8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0CC6456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719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34F7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Medžių atkuriamoji vertė (Be PVM)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342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Eur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7D8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7614,00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8B8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862360B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1EE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A3F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4E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38F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A34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69CC43FA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F4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2B3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8A4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10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6C3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F01B2D8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C62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6BB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14F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0C6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72,3/86,8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95D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60DC0E9" w14:textId="77777777" w:rsidTr="004C4314">
        <w:trPr>
          <w:trHeight w:val="45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02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44A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F45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C10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A488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2D22A78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57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07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601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496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CB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B80ADA7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1C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4665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69CB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66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77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E1D0BF5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8C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2.6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702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2EE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E0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159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79FBC31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A8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CD89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E0B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BDD8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1144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6E7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B7529DB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87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BD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538A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AE9C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8C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12167B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A12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B4D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2E2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6EB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1258,80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AE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C9DFADD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524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978E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3A8B1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F5F17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CC6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4C4314" w:rsidRPr="003959A1" w14:paraId="0DCDDD1F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D657" w14:textId="025C7FC9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8A5E" w14:textId="37F55511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D0BEB" w14:textId="2FAF1E38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130F" w14:textId="308D9FD2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61,28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AF460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4AB1A2B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A45D" w14:textId="5D765E73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63CCE" w14:textId="584E76F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78D72" w14:textId="42534C11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A0364" w14:textId="7C94846B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0D6E9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50DA8BAD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A930" w14:textId="35EA94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64918" w14:textId="35BDED3E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C91A" w14:textId="7500F3B6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5CACD" w14:textId="4CFD25E2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1897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20AF1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2890ECF6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2B7ED" w14:textId="26A333A8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6FBC8" w14:textId="5E0184B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5E4B8" w14:textId="7B4DC57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46879" w14:textId="719D1D4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8A6B9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C4314" w:rsidRPr="003959A1" w14:paraId="198A46E5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5AAA" w14:textId="6A6A17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C1E66" w14:textId="4FC93A46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70598" w14:textId="6301D39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E908E" w14:textId="607BE6C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C66A4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7C471FB3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8433" w14:textId="4B45EE5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29488" w14:textId="096A6225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916D9" w14:textId="326CC67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E5CD1" w14:textId="3123E7A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266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C3E5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B11278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80B7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B9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DFD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0F7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35C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1D329C7B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E50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C77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69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15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453E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53DD4C7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E7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A0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0FA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102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70,7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841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8F3C975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AF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D1B5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DCE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1A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3E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1EBB779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69F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081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23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D7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F15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CD34BF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9C7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20E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3D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37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94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E35765F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4D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167A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39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B1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095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2B38C37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AE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9A6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BE8C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01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57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87AE019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042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734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32E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5AE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419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FBA5639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3F94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5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A6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4B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E9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1A1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7AF03498" w14:textId="77777777" w:rsidTr="004C4314">
        <w:trPr>
          <w:trHeight w:val="405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AF6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910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2AD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AB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0A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18AC12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A2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74F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93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BF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D46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77666A3" w14:textId="77777777" w:rsidTr="004C4314">
        <w:trPr>
          <w:trHeight w:val="48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60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7027" w14:textId="7ECC92EF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72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BB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F7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8D8C2B" w14:textId="77777777" w:rsidTr="004C4314">
        <w:trPr>
          <w:trHeight w:val="40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5C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5FF9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B8C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47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75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B32449A" w14:textId="77777777" w:rsidTr="004C4314">
        <w:trPr>
          <w:trHeight w:val="5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7452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3F85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73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00F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5F9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14CC36CE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AE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FD7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h-0,19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BFD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D04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80,3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BE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16DF88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28E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0AB8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9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88F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10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9A58FB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482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E377C" w14:textId="79A423C3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88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05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85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6C8D8B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77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45BB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F8B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BE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8A8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4EA73F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F20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8AD6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D3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BD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13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01B5106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D5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E49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52E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91A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871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3FABFC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0F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9D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3CA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0B6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B650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3959A1" w:rsidRPr="003959A1" w14:paraId="163CDB5F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D8B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782C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FE8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AE2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F20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96DCBBA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78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CD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2D05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2C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136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0F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5BBCE85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50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649F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09F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82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7FF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5A4F54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89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E7A8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007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89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1EA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66DA4F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20E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AF4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BE6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DC9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6E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696E641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1A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67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FEE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3F95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84/8,4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8F7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3548890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28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7F8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8E7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6F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0C8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3959A1" w:rsidRPr="003959A1" w14:paraId="691D2F53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B6E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BD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002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1DA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6E8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9FBE471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D79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1D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79D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48C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BE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D1364DB" w14:textId="77777777" w:rsidTr="004C4314">
        <w:trPr>
          <w:trHeight w:val="17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83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74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403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96E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401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C558919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1B3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9D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5C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EAC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DCE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3959A1" w:rsidRPr="003959A1" w14:paraId="1AAF3FF2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80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3BF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FB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79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535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F95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48A2539C" w14:textId="77777777" w:rsidR="001461D1" w:rsidRDefault="001461D1" w:rsidP="00125A53">
      <w:pPr>
        <w:rPr>
          <w:b/>
          <w:bCs/>
          <w:lang w:eastAsia="en-US"/>
        </w:rPr>
      </w:pPr>
    </w:p>
    <w:p w14:paraId="65A677BC" w14:textId="6E4D40B0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2</w:t>
      </w:r>
      <w:r w:rsidRPr="009D4BB2">
        <w:rPr>
          <w:b/>
          <w:bCs/>
          <w:lang w:eastAsia="en-US"/>
        </w:rPr>
        <w:t xml:space="preserve">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3959A1" w:rsidRPr="003959A1" w14:paraId="4EAD52ED" w14:textId="77777777" w:rsidTr="004C4314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942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F68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307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1CA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E74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00506DC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333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A9FF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CB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8C2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08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125CFAD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86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8A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AD9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3D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723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251503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76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49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9F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167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388,8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21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32E443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14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E3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F5B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8F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83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E4DF701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CF3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94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6C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39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654,7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55C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E4E22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CC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EE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1BA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5B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145,5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430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11936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F6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574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B70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37F2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272,9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EA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D810CB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13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3B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D6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F28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288,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92E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 </w:t>
            </w:r>
          </w:p>
        </w:tc>
      </w:tr>
      <w:tr w:rsidR="003959A1" w:rsidRPr="003959A1" w14:paraId="64D33B0C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2A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7497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A67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4F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7A0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385F9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2E8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EAB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45A7F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62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7D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1E5A0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3E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FF7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A89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EF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7/0,01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E9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7AEC65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D3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F2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62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D6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F7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C326B1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44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0ED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EB5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EA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C38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702548C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138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A7AA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83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A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CE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094366ED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252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446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E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AF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DF6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152F18D0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55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9AE0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76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4B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839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A7E8ECA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B0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D20F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717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F2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5788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6E1DBAC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D1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ECC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72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19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683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F0DF0A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24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070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BA9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D3A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3B7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1E5999E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41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56E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BFE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19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F77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7D2BC77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E8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7A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543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5D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92D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EED6A63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12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46A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F6F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0426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0D8E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5EFF68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1D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DC0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AD17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29D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82E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87F8D1" w14:textId="77777777" w:rsidTr="004C4314">
        <w:trPr>
          <w:trHeight w:val="52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1AF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0B41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C789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97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DD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5AD7D15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5AE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9BFE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445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4C4314" w:rsidRPr="003959A1" w14:paraId="103F4715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72CF" w14:textId="0CA1DFEB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436A" w14:textId="69034D5C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84001" w14:textId="42041E5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4200" w14:textId="37218233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61,6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CD976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453E061B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449D8" w14:textId="1B8CBB3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1A122" w14:textId="00F6FAE9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F81FF" w14:textId="1E046C8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AFC2A" w14:textId="2AC42D2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899B8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C4314" w:rsidRPr="003959A1" w14:paraId="76B7702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A17B" w14:textId="24D2D6A0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DD602" w14:textId="24F4A163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DAE5" w14:textId="4A217AA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9109" w14:textId="2CED333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1904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9B3E7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6A4D2A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235D" w14:textId="2435759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7A497" w14:textId="1483C4F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0DCC" w14:textId="0E7582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815E4" w14:textId="5A994891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89F2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6019BE3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D397" w14:textId="2034E29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F24EB" w14:textId="1B91F121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815C6" w14:textId="46E13ED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834EE" w14:textId="72596E6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36CCC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27A4061C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1BC5" w14:textId="7CBF361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43946" w14:textId="67552722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5EAB3" w14:textId="37112599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9BEAD" w14:textId="44C6CBEB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267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4D108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E5C7563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B30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8E6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05C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DC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D8E6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440BDB71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00F6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B1A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796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65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7D2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E38984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E67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47C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CEC2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3D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8A8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6E02B3E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1F4DD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167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D63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82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AC18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D943816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7CE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525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027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96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9844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1DB9AB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888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6B3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68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06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5D1B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C9C34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CB701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713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0D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7C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8322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E248E9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69B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BB46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05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1EF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03FF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D5BFD6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13E1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4F61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BA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BB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00129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8666AF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D493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851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78B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9DE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2D6C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37AB523E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E31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FF4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774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EFA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121,7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7EE8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54674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EEE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77B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891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EB0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AA4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7D3A50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B5F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914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59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57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983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461FD9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6FA45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F5A9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24DC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DB1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77DE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B99FE5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40975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67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64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87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0675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EE0E053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77091" w14:textId="4CD43C9B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4.2.6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64005" w14:textId="52FE1CCF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2D563" w14:textId="28D2C9B0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0FB14" w14:textId="6199592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0CE60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E45BF" w:rsidRPr="003959A1" w14:paraId="291128FA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7D0A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CAD4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340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5259" w14:textId="77777777" w:rsidR="005E45BF" w:rsidRPr="003959A1" w:rsidRDefault="005E45BF" w:rsidP="005E45BF">
            <w:pPr>
              <w:tabs>
                <w:tab w:val="clear" w:pos="709"/>
              </w:tabs>
              <w:rPr>
                <w:rFonts w:ascii="Times New Roman" w:hAnsi="Times New Roman"/>
                <w:szCs w:val="20"/>
                <w:lang w:eastAsia="lt-LT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BF27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5E45BF" w:rsidRPr="003959A1" w14:paraId="1800B3F0" w14:textId="77777777" w:rsidTr="004C4314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DDAA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B399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h-0,47 m įrengimas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999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F46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4E6A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AC1C28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03C4E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6573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DB5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E7E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2603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3972DF0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140E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4127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6628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F7C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4C7F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79295FA7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A0B7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54F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6F3F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B30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230D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5E45BF" w:rsidRPr="003959A1" w14:paraId="015CBF1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7941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7F02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590F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2A6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3512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0F4EF72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C070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5CB4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3D87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B19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300,4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079F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EC103B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2D10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94FC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8B5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86D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2C87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6387C31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9AF0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3DB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5D4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D3B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3330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64C259E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11A9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54AC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271C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4F0E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 w:rsidRPr="003959A1">
              <w:rPr>
                <w:rFonts w:ascii="MS Sans Serif" w:hAnsi="MS Sans Serif"/>
                <w:szCs w:val="20"/>
                <w:lang w:eastAsia="lt-LT"/>
              </w:rPr>
              <w:t>75/7,5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AE4E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59C125C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C051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779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A31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5F69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80AC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5E45BF" w:rsidRPr="003959A1" w14:paraId="7D5DA6A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D39F8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B120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405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7E1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F9B8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2291FAA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08D53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657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38EE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DF36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ECAA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5397101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4AC91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1561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946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1A0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6/21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93EC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3F46ACC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1116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4E5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789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A90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1FEA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5E45BF" w:rsidRPr="003959A1" w14:paraId="069C4A57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1EB4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D99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E39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720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60DC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0E015F02" w14:textId="7524A667" w:rsidR="005E45BF" w:rsidRDefault="005E45BF" w:rsidP="00125A53">
      <w:pPr>
        <w:rPr>
          <w:b/>
          <w:bCs/>
          <w:lang w:eastAsia="en-US"/>
        </w:rPr>
      </w:pPr>
    </w:p>
    <w:p w14:paraId="49AFB7A2" w14:textId="0DE89E4A" w:rsidR="00391408" w:rsidRDefault="005E45BF" w:rsidP="005E45BF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p w14:paraId="55A4CE63" w14:textId="2EA14B23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3</w:t>
      </w:r>
      <w:r w:rsidRPr="009D4BB2">
        <w:rPr>
          <w:b/>
          <w:bCs/>
          <w:lang w:eastAsia="en-US"/>
        </w:rPr>
        <w:t xml:space="preserve">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2"/>
        <w:gridCol w:w="6422"/>
        <w:gridCol w:w="928"/>
        <w:gridCol w:w="1086"/>
        <w:gridCol w:w="1086"/>
      </w:tblGrid>
      <w:tr w:rsidR="00B178C4" w:rsidRPr="00B178C4" w14:paraId="51055B74" w14:textId="77777777" w:rsidTr="001C6F0D">
        <w:trPr>
          <w:trHeight w:val="270"/>
        </w:trPr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8BF9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C3F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DD3B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272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D2A8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B178C4" w:rsidRPr="00B178C4" w14:paraId="7B4BEDCF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245E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FD9A6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9A6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87CB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54D85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5847DB7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203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2410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43F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C3A5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12D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0AFC65DD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F6E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6B2A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034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662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2195,46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ACB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675EA6A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C752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1C0D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E6E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1C80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67B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730772F1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810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28E49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7A0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6EB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019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1EB9F79B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D5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95F3D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660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DD3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ED3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5EB8C687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C2D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C4BB1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69A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961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7BE35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1C6F0D" w:rsidRPr="00B178C4" w14:paraId="0CCD1DD0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5099F" w14:textId="3A50B0B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F1E22" w14:textId="424E7C02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Kelio dangos konstrukcijos išardymas iki lovio dugno, pakrovimas į </w:t>
            </w:r>
            <w:proofErr w:type="spellStart"/>
            <w:r>
              <w:rPr>
                <w:rFonts w:cs="Arial"/>
                <w:szCs w:val="20"/>
              </w:rPr>
              <w:t>autosavivarčius</w:t>
            </w:r>
            <w:proofErr w:type="spellEnd"/>
            <w:r>
              <w:rPr>
                <w:rFonts w:cs="Arial"/>
                <w:szCs w:val="20"/>
              </w:rPr>
              <w:t xml:space="preserve"> (II </w:t>
            </w:r>
            <w:proofErr w:type="spellStart"/>
            <w:r>
              <w:rPr>
                <w:rFonts w:cs="Arial"/>
                <w:szCs w:val="20"/>
              </w:rPr>
              <w:t>gr</w:t>
            </w:r>
            <w:proofErr w:type="spellEnd"/>
            <w:r>
              <w:rPr>
                <w:rFonts w:cs="Arial"/>
                <w:szCs w:val="20"/>
              </w:rPr>
              <w:t>. gruntas)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3E47B" w14:textId="6531F37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0C44" w14:textId="08F802D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/>
                <w:szCs w:val="20"/>
              </w:rPr>
              <w:t>2272,3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04E6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E65FA92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7E38" w14:textId="20F2734C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2.2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FF307" w14:textId="31A0169A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Iškasto grunto išvežimas į Rangovo pasirinktą vietą 5 km atstumu (II </w:t>
            </w:r>
            <w:proofErr w:type="spellStart"/>
            <w:r>
              <w:rPr>
                <w:rFonts w:cs="Arial"/>
                <w:szCs w:val="20"/>
              </w:rPr>
              <w:t>gr</w:t>
            </w:r>
            <w:proofErr w:type="spellEnd"/>
            <w:r>
              <w:rPr>
                <w:rFonts w:cs="Arial"/>
                <w:szCs w:val="20"/>
              </w:rPr>
              <w:t>. gruntas)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0E5D" w14:textId="5E21668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CFD0" w14:textId="6F071CE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4A1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E7CC07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7EF0" w14:textId="74BB689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4BD77" w14:textId="5BEA352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56DE" w14:textId="6390EC6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27E48" w14:textId="6B712A8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1812,08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35EE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DBB19F3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D16D" w14:textId="063E945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E750" w14:textId="3C6A8641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C20F" w14:textId="5A29120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6357" w14:textId="6706422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szCs w:val="20"/>
                <w:lang w:eastAsia="lt-LT"/>
              </w:rPr>
              <w:t>533/907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A2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E71575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6A47" w14:textId="25E588A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CE7F4" w14:textId="6DF525E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ruožose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6465" w14:textId="01C98BD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279E" w14:textId="2F841C96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C9B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ADBEFBA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FF9E" w14:textId="6CD09C76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B4E20" w14:textId="551DCD3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>.≥ 0/16)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1A09" w14:textId="6830220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A122" w14:textId="105F1DD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533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29BB4" w14:textId="0447158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286F0B90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17B52" w14:textId="2C07F49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4EF1A" w14:textId="483FA6B0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58B17" w14:textId="4CEA999C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5D89B" w14:textId="5F13D02F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397B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0DC00404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ED693" w14:textId="1626851A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A8565" w14:textId="5ECCEABE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2BD0" w14:textId="765672F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9A647" w14:textId="6D85FFF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CB1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272767E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9A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31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D61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F72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8D2AF" w14:textId="1C5960E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49FC5D3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EB1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0FC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BB0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FF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DF0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998F1A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1E5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59FC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FB41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C60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742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1B4B7A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669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E4BB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B0F9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97A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F20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1F54ED9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7BF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03E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87A9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3CF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989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14F5D8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9AD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648C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AF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0D0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C4D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ECAFDB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77C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090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D45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1C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B65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CFF44A8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8A8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72AD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3A8B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4A5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F23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89C5FAD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9B39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BFB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C99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B64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3FCF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1210DD4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F68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680E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4A7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EA4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912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03CB3B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277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8993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A8C4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3E1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114,03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C33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7F6C0E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C60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6BE0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lastRenderedPageBreak/>
              <w:t xml:space="preserve">mišinio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C5B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lastRenderedPageBreak/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000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103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3B66B9E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29E4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E80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46E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02D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C22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7DB0EF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8C9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DC1B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83A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B47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05EA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B534C9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263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AFC3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CE3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51A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F07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104D2D3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0A2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B82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9AF6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9FD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9E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1F0FFF0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8957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9B2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FBB0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6A5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AAB0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00DCE21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A1C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535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4C4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376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804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914BB4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311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134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780A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325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0CA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1E84506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BE1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5E81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D0F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4AF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477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99697C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B1D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FB44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5F4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5C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F9B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0897B3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87D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F9F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Dvi lygiagrečios linijos, sudarytos iš kvadratų 1.14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DD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D17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C9C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0B375B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4DE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EEC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7A9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0B4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F47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06350AA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693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2EF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73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368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CAC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7E850978" w14:textId="77777777" w:rsidR="00391408" w:rsidRDefault="00391408" w:rsidP="00125A53">
      <w:pPr>
        <w:rPr>
          <w:b/>
          <w:bCs/>
          <w:lang w:eastAsia="en-US"/>
        </w:rPr>
      </w:pPr>
    </w:p>
    <w:p w14:paraId="5691C65B" w14:textId="328EF125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1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7290"/>
        <w:gridCol w:w="689"/>
        <w:gridCol w:w="902"/>
        <w:gridCol w:w="794"/>
      </w:tblGrid>
      <w:tr w:rsidR="003959A1" w:rsidRPr="003959A1" w14:paraId="4B1F6364" w14:textId="77777777" w:rsidTr="004C4314">
        <w:trPr>
          <w:trHeight w:val="540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F78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527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356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62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CC43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163EB0A1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4DA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105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F1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2088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DA6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3DE3F81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DC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22A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5F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18C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E9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BF60F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E0C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EC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D026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1A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646,5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B20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A9EC00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693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D3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D2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9FD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161,6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9D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489BB9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A4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51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44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C7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BF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08A79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E4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8E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24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E00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13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D7ED6F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A6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310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99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F94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DE5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1A2477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A02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59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B7D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71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124,6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606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C66E8B6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A3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B129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83F6C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04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CBC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9A4B10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72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6A0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371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691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74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8452A9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25E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C5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2E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ED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AC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BACFA4F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01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D94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FA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7A9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2/0,06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98A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838EB2" w14:textId="77777777" w:rsidTr="004C4314">
        <w:trPr>
          <w:trHeight w:val="9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99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A13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04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9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CA1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5469A79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16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91D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98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A0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214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6F5A3B5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138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783B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Ø16 cm iki Ø24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356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7B26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88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D9EECD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5A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1B50A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Ø24 cm iki 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1A9D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DD6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3,00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4E2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8D6CC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0B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1.16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EEF0C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≥Ø32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82A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A94E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4FA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FBC21E4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5F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599E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Nukirstų medžių ir kelmų,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ir išvežimas į rangovo pasirinktą vietą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1FC9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FA19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12,00/15,00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A1E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813BF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206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8059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Medžių atkuriamoji vertė (Be PVM)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0B2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Eur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54F1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7614,00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659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A2F7973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5E1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007F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01F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922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4E76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7DDE4458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E8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C5C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3EA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C3F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BF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CB1A1C4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D9F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4F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CE2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DE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72,3/86,8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F0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580662" w14:textId="77777777" w:rsidTr="004C4314">
        <w:trPr>
          <w:trHeight w:val="45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9E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EBE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8C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A2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DF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6761206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A6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19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FDEB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0A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25,6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E9F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1970083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6EF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393B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747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09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80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0C9BA8F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5E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3CDE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F1F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73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BC1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3E07F27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C6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84D6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EF6B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A783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1144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55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62D37C5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C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91A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694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7089A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A9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2983D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349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A7A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46DB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3093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1258,80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334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025A9ED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4AD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4AC01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B836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FF83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643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4C4314" w:rsidRPr="003959A1" w14:paraId="3DD656CA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A8CA" w14:textId="780D7548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0FFE" w14:textId="745440B4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E6F77" w14:textId="3210A1D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3385" w14:textId="027D3E6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61,28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68EF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2319216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6589" w14:textId="775A3506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03706" w14:textId="555E1918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BBD7E" w14:textId="094F9440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5C38" w14:textId="3F4FCC79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BB30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E473276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9D130" w14:textId="73640E4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AD6EF" w14:textId="6084AF34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46704" w14:textId="5D425001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0D647" w14:textId="540428B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1897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922C1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C4314" w:rsidRPr="003959A1" w14:paraId="40363CCA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C409" w14:textId="43B8EBF3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7446B" w14:textId="521D8ED0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8AB9" w14:textId="3FE84FD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EAA7B" w14:textId="3F025D0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F1143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0D89329E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D830" w14:textId="0B25FD2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09C3B" w14:textId="653D0FB3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64167" w14:textId="211FF6EC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7C835" w14:textId="4528A0D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9781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B435211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8986" w14:textId="055602A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3C761" w14:textId="34E1FA2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484B8" w14:textId="26D62A89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4E53" w14:textId="594406D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266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AAEE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E07692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015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F892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F2F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CF1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2A8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318F36CF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18D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5357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957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709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23F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BB92B1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66E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173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9F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C4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61,4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AE2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FAB7332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7F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53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36B7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491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6B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6F5C23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52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EE22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16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73E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8D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9684B05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63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AC5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D1E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2A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BBB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38EBA44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D0D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384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AC2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621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49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A8B12A2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CA0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8B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6B1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2CD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771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05BB92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CA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663A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F8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6E3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372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2DC653A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9C4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5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80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78D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3CD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E36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7FE95C70" w14:textId="77777777" w:rsidTr="004C4314">
        <w:trPr>
          <w:trHeight w:val="405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35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255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21A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0EB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D20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CBD6B61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25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1BA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B47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BD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052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683302" w14:textId="77777777" w:rsidTr="004C4314">
        <w:trPr>
          <w:trHeight w:val="48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18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0337D" w14:textId="242C2E68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25E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643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57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AE6C2A" w14:textId="77777777" w:rsidTr="004C4314">
        <w:trPr>
          <w:trHeight w:val="40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A5A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3B3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908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B1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2BF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92D70AE" w14:textId="77777777" w:rsidTr="004C4314">
        <w:trPr>
          <w:trHeight w:val="5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83B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D8F7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1E0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821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143A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23B9C9CC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85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BB6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5EBD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D4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39F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742669E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54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5BD3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0A5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EB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C27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709977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8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12A3" w14:textId="4DFD10F1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D4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2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D03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97BDE0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33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F54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F0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F42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67B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754AD51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2CA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969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DF6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BA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12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9552B4F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B4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1DB3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3C8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FE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8F1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1E1B6B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B4F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13B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7FC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67E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AE0C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3959A1" w:rsidRPr="003959A1" w14:paraId="1D164448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AB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E6F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5B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93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276,00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046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A5741D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35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33E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80B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3E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136,34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E24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2F0ADDB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70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24E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941A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830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325,46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86C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B31213F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6E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35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576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3D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674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9142B35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558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36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237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BC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034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0B71E3F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727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6DDE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E5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F24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84/8,4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CD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ADBA7C0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32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6F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CDE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2F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CD9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3959A1" w:rsidRPr="003959A1" w14:paraId="56BD91A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2E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44E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E5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7CC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30D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35CD18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A976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1AE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9F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6E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9C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A306EA1" w14:textId="77777777" w:rsidTr="004C4314">
        <w:trPr>
          <w:trHeight w:val="17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FE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5.1.2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8BD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523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20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D72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8F0BAA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E0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33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920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224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F50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3959A1" w:rsidRPr="003959A1" w14:paraId="55BEF463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7F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06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CC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10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535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626E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70648B14" w14:textId="7215E85B" w:rsidR="00B178C4" w:rsidRDefault="00B178C4" w:rsidP="00391408">
      <w:pPr>
        <w:tabs>
          <w:tab w:val="clear" w:pos="709"/>
        </w:tabs>
        <w:rPr>
          <w:b/>
          <w:bCs/>
          <w:lang w:eastAsia="en-US"/>
        </w:rPr>
      </w:pPr>
    </w:p>
    <w:p w14:paraId="1F1AA260" w14:textId="7C30AC2B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2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523"/>
        <w:gridCol w:w="7368"/>
        <w:gridCol w:w="694"/>
        <w:gridCol w:w="691"/>
        <w:gridCol w:w="800"/>
      </w:tblGrid>
      <w:tr w:rsidR="003959A1" w:rsidRPr="003959A1" w14:paraId="5EBE3ADA" w14:textId="77777777" w:rsidTr="003959A1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2D5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E26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86BA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655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1A75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12CFB4C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4B38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54C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F6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43D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7EC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4B6F7737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752D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106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74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FF0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E6D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82FC2A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D45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E2BC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181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044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9E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913CF53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AA25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27CC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9DFB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77DB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F9F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66D284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583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A631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7F5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36D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37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E0C8CB7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AA0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A8D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E172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C44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1DD8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362F3D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F07F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0A2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96FB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0AF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62FC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19E068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1CBE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787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91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F9F5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1D25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C708A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3D1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E53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F10D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DA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679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7693B1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3BC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9A7C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626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59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B5FD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E7C4A5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9AE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30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DC5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675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7/0,01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4FC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0D72AB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9D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6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88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E6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AA8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0369C41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0E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B1B4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E2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0B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DDA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B54542D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50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0942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89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100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745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49FC5F2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F9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38B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C76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B9A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96F4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0C6481C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C1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234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96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2F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9BE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5B6AFB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CE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9906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5704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F16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9598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8988D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CC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59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0B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A0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2D3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24D822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16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D3B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1C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1B5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CE1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B309018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54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513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52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DB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FE3B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251611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B8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D4A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74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71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DD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DE6FB5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8A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6BC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F2B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DE28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8F5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BC496D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47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lastRenderedPageBreak/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5E5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B6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A9B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694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7633D7" w14:textId="77777777" w:rsidTr="003959A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A1B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D5EB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680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EEF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3BD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AB34393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FBA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98D36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26F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4C4314" w:rsidRPr="003959A1" w14:paraId="16EF20DA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41E52" w14:textId="44D4DCD6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BE0F1" w14:textId="7BEE94C5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15D63" w14:textId="26EDFC8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5EA7" w14:textId="1876180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61,6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415A5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332A95E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9D691" w14:textId="05849492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96C12" w14:textId="4A44583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39787" w14:textId="3AF9122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8D73A" w14:textId="0039D8F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5CD52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C4314" w:rsidRPr="003959A1" w14:paraId="2FB656F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C10BA" w14:textId="59BA50F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A9EFE" w14:textId="36D3D3B0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2DA6" w14:textId="27625F2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DF5B2" w14:textId="4CF88EDC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796F1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2D497E7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34383" w14:textId="2A902CF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19CC8" w14:textId="236647CB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8743C" w14:textId="2A65381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FDD07" w14:textId="33B212BC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F32B7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490F67B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61304" w14:textId="08DE0416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47497" w14:textId="28F6EC52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9B3AC" w14:textId="3865F73B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EC032" w14:textId="00F95E81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041F7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42A5C9C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9A54C" w14:textId="37B30A8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7570F" w14:textId="65A911ED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3BD6D" w14:textId="7DAD95E8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FCC7" w14:textId="0F7B333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C33A2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1C7E8D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AE8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18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1565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936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D1A7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0813D3FD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FB9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4A12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769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9CD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BEA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F8BE9F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853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EC1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8B77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292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06B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07446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BF4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2A8A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3CED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9CB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E094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22DB597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8328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762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37F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7E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5C6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70FAB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C118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96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50C3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8C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D00B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21C944C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F2B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5F1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18E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DA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F72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5BC2F09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7201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D2B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01B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39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7B6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2830B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51B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EC6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D61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14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A14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48F009F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1EF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167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8F5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406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5E2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42D39024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7AF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7B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Šalčiui nejautrus sluoksnis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sluoksnis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, h-0,17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34D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214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7DF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A847ADC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DA04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B81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239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24D3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9B72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8D557D1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A110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C21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B2F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2F3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F83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E7FD0C2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969F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321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0D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F4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4878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0F2235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87B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0A2C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94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DE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B740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B8CB16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6E037D" w14:textId="058B6651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4.2.6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8B491" w14:textId="4FE0F2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3F6B8" w14:textId="03C28C30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CB4BA" w14:textId="5988AF74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CE332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E45BF" w:rsidRPr="003959A1" w14:paraId="5DF830B7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03A2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3970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269FF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BE3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165B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5E45BF" w:rsidRPr="003959A1" w14:paraId="6FB0A570" w14:textId="77777777" w:rsidTr="003959A1">
        <w:trPr>
          <w:trHeight w:val="2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1B36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C1E8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h-0,42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B1B8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A34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4565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7741FE8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79A1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07F5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1EB8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6238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D47A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DD4DF1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EA68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D89F3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167C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668B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B721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54438A5E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FE74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93C4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B532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2D33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CE39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5E45BF" w:rsidRPr="003959A1" w14:paraId="71CF9785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201DA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F546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5FC7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31D3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5E6A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6E085F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4C24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CF1A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097A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6834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85CE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B2524CF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F7D1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DBB1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F008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041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8E10B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7B383D9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2069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3D68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AB73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28FB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0532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D962899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5CC9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7600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BC0D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1B8D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75/7,5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D197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3034D8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0249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77DE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50B3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BF4B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862C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5E45BF" w:rsidRPr="003959A1" w14:paraId="7CD45EB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1317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2A54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A62F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67F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5BEC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379D4E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1D40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FEE6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BC5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23C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EB45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F471645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9BDE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7C0F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22FB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B94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6/21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AAAC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4BDC42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E3DD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6523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CF94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3BE7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F5C8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5E45BF" w:rsidRPr="003959A1" w14:paraId="27404905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B7BA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30A2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8A61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EE8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4F03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3E40C489" w14:textId="05BFB5B4" w:rsidR="00B178C4" w:rsidRDefault="00B178C4" w:rsidP="00125A53">
      <w:pPr>
        <w:rPr>
          <w:b/>
          <w:bCs/>
          <w:lang w:eastAsia="en-US"/>
        </w:rPr>
      </w:pPr>
    </w:p>
    <w:p w14:paraId="51179DC9" w14:textId="58330630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3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2"/>
        <w:gridCol w:w="6422"/>
        <w:gridCol w:w="928"/>
        <w:gridCol w:w="1086"/>
        <w:gridCol w:w="1086"/>
      </w:tblGrid>
      <w:tr w:rsidR="00B178C4" w:rsidRPr="00B178C4" w14:paraId="4D62B903" w14:textId="77777777" w:rsidTr="001C6F0D">
        <w:trPr>
          <w:trHeight w:val="270"/>
        </w:trPr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7727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E050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3F5A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3B0C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29DF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B178C4" w:rsidRPr="00B178C4" w14:paraId="6663CE9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08F5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7E1FC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5512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7C98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BBB0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4CC2437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9743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110A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62C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5F3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592E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3A78A377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252D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E790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308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04E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2195,46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126C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2D5B1B0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3CE8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7AD2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995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6A4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C378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121D0C55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296F8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78108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C93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8E30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4924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2687389C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EDE7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A316F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48D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227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D594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599CCC48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3928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87D43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4CB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702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1A0A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1C6F0D" w:rsidRPr="00B178C4" w14:paraId="3C9C8949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55C709" w14:textId="5BCFFF15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19F27" w14:textId="5579C2FC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Kelio dangos konstrukcijos išardymas iki lovio dugno, pakrovimas į </w:t>
            </w:r>
            <w:proofErr w:type="spellStart"/>
            <w:r>
              <w:rPr>
                <w:rFonts w:cs="Arial"/>
                <w:szCs w:val="20"/>
              </w:rPr>
              <w:t>autosavivarčius</w:t>
            </w:r>
            <w:proofErr w:type="spellEnd"/>
            <w:r>
              <w:rPr>
                <w:rFonts w:cs="Arial"/>
                <w:szCs w:val="20"/>
              </w:rPr>
              <w:t xml:space="preserve"> (II </w:t>
            </w:r>
            <w:proofErr w:type="spellStart"/>
            <w:r>
              <w:rPr>
                <w:rFonts w:cs="Arial"/>
                <w:szCs w:val="20"/>
              </w:rPr>
              <w:t>gr</w:t>
            </w:r>
            <w:proofErr w:type="spellEnd"/>
            <w:r>
              <w:rPr>
                <w:rFonts w:cs="Arial"/>
                <w:szCs w:val="20"/>
              </w:rPr>
              <w:t>. gruntas)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370D0" w14:textId="3B3A2F2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BA6A3" w14:textId="422F39A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04BB9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AC8EC07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4B86AA" w14:textId="28C31FF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1D18" w14:textId="60AD58CF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Iškasto grunto išvežimas į Rangovo pasirinktą vietą 5 km atstumu (II </w:t>
            </w:r>
            <w:proofErr w:type="spellStart"/>
            <w:r>
              <w:rPr>
                <w:rFonts w:cs="Arial"/>
                <w:szCs w:val="20"/>
              </w:rPr>
              <w:t>gr</w:t>
            </w:r>
            <w:proofErr w:type="spellEnd"/>
            <w:r>
              <w:rPr>
                <w:rFonts w:cs="Arial"/>
                <w:szCs w:val="20"/>
              </w:rPr>
              <w:t>. gruntas)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0CCA" w14:textId="7534EB7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690E1" w14:textId="0A3B290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50C60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1830F04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820853" w14:textId="10EB614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1E49" w14:textId="63612B23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B0F5" w14:textId="21C0BBC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58A0F" w14:textId="79EF8D0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1812,08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CE40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465117AF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07FB3" w14:textId="7B7A5308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BB90" w14:textId="39134CCE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4C5D" w14:textId="3476483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D8FCF" w14:textId="38BE17F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B178C4">
              <w:rPr>
                <w:rFonts w:cs="Arial"/>
                <w:szCs w:val="20"/>
                <w:lang w:eastAsia="lt-LT"/>
              </w:rPr>
              <w:t>533/907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C2D42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7AA6C6D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3B651" w14:textId="38408B6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5F8E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ruožose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6CB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4D7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116D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682977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72CE6" w14:textId="1683466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26B1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>.≥ 0/16)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3A3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8EB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533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120C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C5603A6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A1DD3" w14:textId="55C565D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7272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EF8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D8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631CD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C3DBCB6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6E334" w14:textId="05C0D4A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70AF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BC39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BA3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65B0D5" w14:textId="23A54BB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7D03864E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D6A1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lastRenderedPageBreak/>
              <w:t>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B8AE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CD9F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2EA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407FE" w14:textId="129B634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2CF11BB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45D9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647A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B7086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9A57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DCB3F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C926C2F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1278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63D0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057B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0D77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626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77234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463D0F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D22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F3F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6CE7C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3D57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0337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C6A5EF8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3B70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206B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9C0D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419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901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4805C5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A337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4971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474A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B8F0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A8BC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86E344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2EDF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FE25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AF3A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1410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885B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293D6B6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7E16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012C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E142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A8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A816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3751071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0F31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A6D3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C586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529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454C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7207441E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470B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579D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F367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A6B7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8CEE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B2DEAC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D33E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DDCD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E2AD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DD12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99,02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C5E6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BBC749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4ED4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0530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5D116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14D3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B5A8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FAA2DA2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26BD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0423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A19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304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FEC5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16979A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54E8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2977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3984D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96F5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12A8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6BD4BD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6CB1C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C8B9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3DC1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0F866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A4A0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6521DB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3E22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7EAF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D64F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094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92B6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8D27531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4B3B3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B94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280D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7C3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D020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6D5492F5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E6C5A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3A2E6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2F3D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26C6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4B22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A2F9F9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B1C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BAA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0AE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49C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3603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E056BA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0EE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A881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16E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698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2B42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D19387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827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0B31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2CC8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0AB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D47D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C45494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7D7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1C2E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Dvi lygiagrečios linijos, sudarytos iš kvadratų 1.14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EF6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2F1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C8613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D23CF7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7FBC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32F3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6A7E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4CD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B96C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8D9377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B089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51BB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5F2C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0BE3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2F68E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E725F6F" w14:textId="77777777" w:rsidR="00391408" w:rsidRDefault="00391408" w:rsidP="00125A53">
      <w:pPr>
        <w:rPr>
          <w:b/>
          <w:bCs/>
          <w:lang w:eastAsia="en-US"/>
        </w:rPr>
      </w:pPr>
    </w:p>
    <w:p w14:paraId="0FD78536" w14:textId="2AE61038" w:rsidR="00B9774E" w:rsidRDefault="00B9774E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tbl>
      <w:tblPr>
        <w:tblW w:w="9565" w:type="dxa"/>
        <w:tblInd w:w="113" w:type="dxa"/>
        <w:tblLook w:val="04A0" w:firstRow="1" w:lastRow="0" w:firstColumn="1" w:lastColumn="0" w:noHBand="0" w:noVBand="1"/>
      </w:tblPr>
      <w:tblGrid>
        <w:gridCol w:w="960"/>
        <w:gridCol w:w="995"/>
        <w:gridCol w:w="960"/>
        <w:gridCol w:w="1260"/>
        <w:gridCol w:w="1632"/>
        <w:gridCol w:w="1958"/>
        <w:gridCol w:w="1800"/>
      </w:tblGrid>
      <w:tr w:rsidR="00D20A88" w:rsidRPr="00D20A88" w14:paraId="582051F4" w14:textId="77777777" w:rsidTr="00D20A88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EEA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lastRenderedPageBreak/>
              <w:t>Piketas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78F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Medžiai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A95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544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ø, mm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148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Medžių grupė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8EB7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Medžių atkuriamosios vertės įkainiai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B12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Želdinių atkuriamosios vertės įkainiai, €</w:t>
            </w:r>
          </w:p>
        </w:tc>
      </w:tr>
      <w:tr w:rsidR="00D20A88" w:rsidRPr="00D20A88" w14:paraId="18BB86E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D23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0+93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246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Kadagys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971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9AC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FD34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97A6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A7872" w14:textId="55C91978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360,00 € </w:t>
            </w:r>
          </w:p>
        </w:tc>
      </w:tr>
      <w:tr w:rsidR="00D20A88" w:rsidRPr="00D20A88" w14:paraId="20E22F51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3AE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1+46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AA7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16D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ACE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500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A99A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4CD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0F41F" w14:textId="1EE2F17A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900,00 € </w:t>
            </w:r>
          </w:p>
        </w:tc>
      </w:tr>
      <w:tr w:rsidR="00D20A88" w:rsidRPr="00D20A88" w14:paraId="471118E6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F90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2+08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BA7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4C2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8E1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290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625D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5EEF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D2F01" w14:textId="0356A9D8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522,00 € </w:t>
            </w:r>
          </w:p>
        </w:tc>
      </w:tr>
      <w:tr w:rsidR="00D20A88" w:rsidRPr="00D20A88" w14:paraId="050A33BF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F9B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2+71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746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0B1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B81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350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32E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1844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BFA33" w14:textId="2EBE72C0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630,00 € </w:t>
            </w:r>
          </w:p>
        </w:tc>
      </w:tr>
      <w:tr w:rsidR="00D20A88" w:rsidRPr="00D20A88" w14:paraId="0DCBFBAE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E93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0A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900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3E5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340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FF7A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CD6A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95DC" w14:textId="5B44FAD4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612,00 € </w:t>
            </w:r>
          </w:p>
        </w:tc>
      </w:tr>
      <w:tr w:rsidR="00D20A88" w:rsidRPr="00D20A88" w14:paraId="0CBDA260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051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57F7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998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11E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8E146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6E98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AF674" w14:textId="00577102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2 052,00 € </w:t>
            </w:r>
          </w:p>
        </w:tc>
      </w:tr>
      <w:tr w:rsidR="00D20A88" w:rsidRPr="00D20A88" w14:paraId="3A74E35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F5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59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D61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8B2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400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FF34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4560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58B7B" w14:textId="359712F9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720,00 € </w:t>
            </w:r>
          </w:p>
        </w:tc>
      </w:tr>
      <w:tr w:rsidR="00D20A88" w:rsidRPr="00D20A88" w14:paraId="200C56B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A15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988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0C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3AF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60A5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7DDA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E7FDF" w14:textId="7FBFAB9A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558,00 € </w:t>
            </w:r>
          </w:p>
        </w:tc>
      </w:tr>
      <w:tr w:rsidR="00D20A88" w:rsidRPr="00D20A88" w14:paraId="432874E6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A57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501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D46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262D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410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E584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C692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B48E7" w14:textId="772736AB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738,00 € </w:t>
            </w:r>
          </w:p>
        </w:tc>
      </w:tr>
      <w:tr w:rsidR="00D20A88" w:rsidRPr="00D20A88" w14:paraId="691C4AA3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712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A83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829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F34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290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73C7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69DE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3B10E" w14:textId="3669248D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522,00 € </w:t>
            </w:r>
          </w:p>
        </w:tc>
      </w:tr>
      <w:tr w:rsidR="00D20A88" w:rsidRPr="00D20A88" w14:paraId="67084D90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4646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DD53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703A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27F4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F08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2C7A" w14:textId="610FEF82" w:rsidR="00D20A88" w:rsidRPr="00D20A88" w:rsidRDefault="00D20A88" w:rsidP="00D20A88">
            <w:pPr>
              <w:tabs>
                <w:tab w:val="clear" w:pos="709"/>
              </w:tabs>
              <w:jc w:val="right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Bendra</w:t>
            </w:r>
            <w:r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</w:t>
            </w: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vertė: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26DB" w14:textId="7AABF462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          7 614,00 € </w:t>
            </w:r>
          </w:p>
        </w:tc>
      </w:tr>
    </w:tbl>
    <w:p w14:paraId="57090C02" w14:textId="34EDD669" w:rsidR="00B9774E" w:rsidRPr="00B9774E" w:rsidRDefault="00B9774E" w:rsidP="00125A53">
      <w:pPr>
        <w:rPr>
          <w:lang w:eastAsia="en-US"/>
        </w:rPr>
      </w:pPr>
    </w:p>
    <w:sectPr w:rsidR="00B9774E" w:rsidRPr="00B9774E" w:rsidSect="00EA64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79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4C87CD8A" w:rsidR="00FA548C" w:rsidRPr="00897161" w:rsidRDefault="00B3418E" w:rsidP="004D539B">
          <w:pPr>
            <w:pStyle w:val="tampasuraascentras"/>
          </w:pPr>
          <w:r>
            <w:rPr>
              <w:rFonts w:cs="Arial"/>
              <w:bCs/>
              <w:szCs w:val="20"/>
            </w:rPr>
            <w:t>P24-19-04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9B37DA">
            <w:rPr>
              <w:rFonts w:cs="Arial"/>
              <w:bCs/>
            </w:rPr>
            <w:t>-</w:t>
          </w:r>
          <w:r w:rsidR="009B37DA">
            <w:rPr>
              <w:rFonts w:cs="Arial"/>
            </w:rPr>
            <w:t>SDKŽ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0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375CDECB" w14:textId="375505DA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351028">
            <w:t>4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DBE898" w14:textId="247A79BC" w:rsidR="006E3B03" w:rsidRPr="00377D58" w:rsidRDefault="00FE1A56" w:rsidP="00B9043C">
          <w:pPr>
            <w:pStyle w:val="tampasymuo"/>
          </w:pPr>
          <w:r>
            <w:t xml:space="preserve">KONKURSUI. </w:t>
          </w:r>
          <w:r w:rsidR="0027281C">
            <w:t>statyb</w:t>
          </w:r>
          <w:r w:rsidR="004F47C4">
            <w:t>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FE1A56" w:rsidRPr="00377D58" w14:paraId="76DC34BB" w14:textId="77777777" w:rsidTr="00231035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585C5E6" w14:textId="77777777" w:rsidR="00FE1A56" w:rsidRPr="00377D58" w:rsidRDefault="00FE1A56" w:rsidP="00FE1A56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805C0D4" w14:textId="1E9F5F10" w:rsidR="00FE1A56" w:rsidRPr="00377D58" w:rsidRDefault="00FE1A56" w:rsidP="00FE1A56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6C694C42">
                <wp:extent cx="1308100" cy="622300"/>
                <wp:effectExtent l="0" t="0" r="0" b="0"/>
                <wp:docPr id="123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D5F416F" w14:textId="77777777" w:rsidR="00FE1A56" w:rsidRPr="000E6611" w:rsidRDefault="00FE1A56" w:rsidP="00FE1A56">
          <w:pPr>
            <w:pStyle w:val="tampasymuokair"/>
          </w:pPr>
          <w:r w:rsidRPr="00C602B0">
            <w:t>Statinio</w:t>
          </w:r>
          <w:r>
            <w:t xml:space="preserve"> (komplekso)</w:t>
          </w:r>
          <w:r w:rsidRPr="00C602B0">
            <w:t xml:space="preserve"> pavadinimas</w:t>
          </w:r>
        </w:p>
        <w:p w14:paraId="71B99028" w14:textId="5A5E1AA9" w:rsidR="00FE1A56" w:rsidRPr="00351028" w:rsidRDefault="00FE1A56" w:rsidP="00FE1A56">
          <w:pPr>
            <w:pStyle w:val="tampasuraascentras"/>
            <w:rPr>
              <w:rFonts w:cs="Arial"/>
              <w:lang w:eastAsia="lt-LT"/>
            </w:rPr>
          </w:pPr>
          <w:r w:rsidRPr="00B40417">
            <w:rPr>
              <w:rFonts w:cs="Arial"/>
              <w:szCs w:val="20"/>
              <w:lang w:eastAsia="lt-LT"/>
            </w:rPr>
            <w:t xml:space="preserve">Kelmės m. centrinėje dalyje esančių gatvių (Ke-34 Kooperacijos g., Ke-37 L. Giros g., Ke-13 Birutės g., Ke-44 </w:t>
          </w:r>
          <w:proofErr w:type="spellStart"/>
          <w:r w:rsidRPr="00B40417">
            <w:rPr>
              <w:rFonts w:cs="Arial"/>
              <w:szCs w:val="20"/>
              <w:lang w:eastAsia="lt-LT"/>
            </w:rPr>
            <w:t>M.Valančiaus</w:t>
          </w:r>
          <w:proofErr w:type="spellEnd"/>
          <w:r w:rsidRPr="00B40417">
            <w:rPr>
              <w:rFonts w:cs="Arial"/>
              <w:szCs w:val="20"/>
              <w:lang w:eastAsia="lt-LT"/>
            </w:rPr>
            <w:t xml:space="preserve"> g., Ke-54 Nepriklausomybės g.) ka</w:t>
          </w:r>
          <w:r>
            <w:rPr>
              <w:rFonts w:cs="Arial"/>
              <w:szCs w:val="20"/>
              <w:lang w:eastAsia="lt-LT"/>
            </w:rPr>
            <w:t>pitalinis remontas įrengiant pės</w:t>
          </w:r>
          <w:r w:rsidRPr="00B40417">
            <w:rPr>
              <w:rFonts w:cs="Arial"/>
              <w:szCs w:val="20"/>
              <w:lang w:eastAsia="lt-LT"/>
            </w:rPr>
            <w:t>čiųjų-dviračių takus</w:t>
          </w:r>
        </w:p>
      </w:tc>
    </w:tr>
    <w:tr w:rsidR="00FE1A56" w:rsidRPr="00377D58" w14:paraId="5C4147D7" w14:textId="77777777" w:rsidTr="00231035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003B1764" w14:textId="77777777" w:rsidR="00FE1A56" w:rsidRPr="00377D58" w:rsidRDefault="00FE1A56" w:rsidP="00FE1A56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5FD0A47" w14:textId="77777777" w:rsidR="00FE1A56" w:rsidRPr="00377D58" w:rsidRDefault="00FE1A56" w:rsidP="00FE1A56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782096A9" w14:textId="77777777" w:rsidR="00FE1A56" w:rsidRDefault="00FE1A56" w:rsidP="00FE1A56">
          <w:pPr>
            <w:pStyle w:val="tampasymuokair"/>
          </w:pPr>
          <w:r>
            <w:t>Statinio pavadinimas</w:t>
          </w:r>
        </w:p>
        <w:p w14:paraId="1540CD7B" w14:textId="77777777" w:rsidR="00FE1A56" w:rsidRPr="00C602B0" w:rsidRDefault="00FE1A56" w:rsidP="00FE1A56">
          <w:pPr>
            <w:pStyle w:val="tampasymuokair"/>
          </w:pPr>
        </w:p>
        <w:p w14:paraId="7217935D" w14:textId="77777777" w:rsidR="00FE1A56" w:rsidRPr="005D6C08" w:rsidRDefault="00FE1A56" w:rsidP="00FE1A56">
          <w:pPr>
            <w:pStyle w:val="tampasuraascentras"/>
            <w:rPr>
              <w:rFonts w:cs="Arial"/>
              <w:szCs w:val="20"/>
            </w:rPr>
          </w:pPr>
          <w:r w:rsidRPr="005D6C08">
            <w:rPr>
              <w:rFonts w:cs="Arial"/>
              <w:szCs w:val="20"/>
            </w:rPr>
            <w:t>Susisiekimo komunikacijų (gatvės) paskirties statinio - Kelmės miesto Ke-44 M. Valančiaus gatvių kapitalinio remonto techninis darbo projektas, įrengiant lietaus nuotekų tinklus ir pėsčiųjų - dviračiu takus</w:t>
          </w:r>
        </w:p>
        <w:p w14:paraId="0780336B" w14:textId="6731AF57" w:rsidR="00FE1A56" w:rsidRDefault="00FE1A56" w:rsidP="00FE1A56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0283CEDD" w14:textId="15DBB094" w:rsidR="006E3B03" w:rsidRPr="00377D58" w:rsidRDefault="00A20DBB" w:rsidP="00127C15">
          <w:pPr>
            <w:pStyle w:val="tampasVP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7814E1D" wp14:editId="18E47C39">
                <wp:simplePos x="0" y="0"/>
                <wp:positionH relativeFrom="column">
                  <wp:posOffset>1421130</wp:posOffset>
                </wp:positionH>
                <wp:positionV relativeFrom="paragraph">
                  <wp:posOffset>121285</wp:posOffset>
                </wp:positionV>
                <wp:extent cx="647700" cy="407670"/>
                <wp:effectExtent l="0" t="0" r="0" b="0"/>
                <wp:wrapNone/>
                <wp:docPr id="4165507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E3B03"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15A396E8" w14:textId="7E016E2F" w:rsidR="006E3B03" w:rsidRPr="00377D58" w:rsidRDefault="00D0307F" w:rsidP="00127C15">
          <w:r>
            <w:rPr>
              <w:noProof/>
            </w:rPr>
            <w:drawing>
              <wp:anchor distT="0" distB="0" distL="114300" distR="114300" simplePos="0" relativeHeight="251655168" behindDoc="0" locked="0" layoutInCell="1" allowOverlap="1" wp14:anchorId="57B86FEE" wp14:editId="205EE664">
                <wp:simplePos x="0" y="0"/>
                <wp:positionH relativeFrom="column">
                  <wp:posOffset>-67310</wp:posOffset>
                </wp:positionH>
                <wp:positionV relativeFrom="paragraph">
                  <wp:posOffset>-46990</wp:posOffset>
                </wp:positionV>
                <wp:extent cx="647700" cy="407670"/>
                <wp:effectExtent l="0" t="0" r="0" b="0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  <w:shd w:val="clear" w:color="auto" w:fill="auto"/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2F265617" w:rsidR="006E3B03" w:rsidRPr="00377D58" w:rsidRDefault="007D05A6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Suvestinis darbų kiekių žiniaraštis</w:t>
          </w:r>
        </w:p>
      </w:tc>
      <w:tc>
        <w:tcPr>
          <w:tcW w:w="835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203184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3113DD2" w14:textId="146C6AE7" w:rsidR="00203184" w:rsidRPr="00377D58" w:rsidRDefault="00203184" w:rsidP="00203184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177D5E0F" w14:textId="1DBDEB83" w:rsidR="00203184" w:rsidRPr="00377D58" w:rsidRDefault="00203184" w:rsidP="00203184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3F8E24D7" w14:textId="4071C934" w:rsidR="00203184" w:rsidRPr="00377D58" w:rsidRDefault="00203184" w:rsidP="00203184">
          <w:pPr>
            <w:pStyle w:val="tampasVP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4B281935" w14:textId="41DB51BE" w:rsidR="00203184" w:rsidRPr="00377D58" w:rsidRDefault="00203184" w:rsidP="00203184"/>
      </w:tc>
      <w:tc>
        <w:tcPr>
          <w:tcW w:w="4416" w:type="dxa"/>
          <w:gridSpan w:val="2"/>
          <w:vMerge/>
          <w:tcBorders>
            <w:left w:val="single" w:sz="8" w:space="0" w:color="auto"/>
          </w:tcBorders>
          <w:shd w:val="clear" w:color="auto" w:fill="auto"/>
        </w:tcPr>
        <w:p w14:paraId="5C5BDC92" w14:textId="77777777" w:rsidR="00203184" w:rsidRPr="00377D58" w:rsidRDefault="00203184" w:rsidP="00203184"/>
      </w:tc>
      <w:tc>
        <w:tcPr>
          <w:tcW w:w="835" w:type="dxa"/>
          <w:vMerge w:val="restart"/>
          <w:tcBorders>
            <w:right w:val="single" w:sz="8" w:space="0" w:color="auto"/>
          </w:tcBorders>
          <w:shd w:val="clear" w:color="auto" w:fill="auto"/>
          <w:vAlign w:val="center"/>
        </w:tcPr>
        <w:p w14:paraId="4B29B078" w14:textId="77777777" w:rsidR="00203184" w:rsidRPr="00377D58" w:rsidRDefault="00203184" w:rsidP="00203184">
          <w:pPr>
            <w:pStyle w:val="tampasuraascentras"/>
          </w:pPr>
          <w:r w:rsidRPr="00377D58">
            <w:t>0</w:t>
          </w:r>
        </w:p>
      </w:tc>
    </w:tr>
    <w:tr w:rsidR="001461D1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3D0A28A" w14:textId="77777777" w:rsidR="001461D1" w:rsidRPr="00377D58" w:rsidRDefault="001461D1" w:rsidP="001461D1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shd w:val="clear" w:color="auto" w:fill="auto"/>
          <w:vAlign w:val="center"/>
        </w:tcPr>
        <w:p w14:paraId="15F85FF4" w14:textId="7E352232" w:rsidR="001461D1" w:rsidRPr="00377D58" w:rsidRDefault="001461D1" w:rsidP="001461D1">
          <w:pPr>
            <w:jc w:val="center"/>
          </w:pPr>
          <w:r w:rsidRPr="00807941">
            <w:rPr>
              <w:rFonts w:cs="Arial"/>
              <w:szCs w:val="20"/>
            </w:rP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shd w:val="clear" w:color="auto" w:fill="auto"/>
          <w:vAlign w:val="center"/>
        </w:tcPr>
        <w:p w14:paraId="7485C29E" w14:textId="2BE461F7" w:rsidR="001461D1" w:rsidRPr="00377D58" w:rsidRDefault="001461D1" w:rsidP="001461D1">
          <w:r w:rsidRPr="00483E68">
            <w:rPr>
              <w:rFonts w:cs="Arial"/>
              <w:szCs w:val="20"/>
            </w:rPr>
            <w:t>Žymantas Dijokas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A882354" w14:textId="53574C15" w:rsidR="001461D1" w:rsidRPr="00377D58" w:rsidRDefault="001461D1" w:rsidP="001461D1">
          <w:r w:rsidRPr="00A5638F">
            <w:rPr>
              <w:noProof/>
            </w:rPr>
            <w:drawing>
              <wp:inline distT="0" distB="0" distL="0" distR="0" wp14:anchorId="570E9FD0" wp14:editId="6715D4C3">
                <wp:extent cx="419100" cy="219075"/>
                <wp:effectExtent l="0" t="0" r="0" b="9525"/>
                <wp:docPr id="121953285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63C03823" w14:textId="77777777" w:rsidR="001461D1" w:rsidRPr="00377D58" w:rsidRDefault="001461D1" w:rsidP="001461D1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603682C3" w14:textId="77777777" w:rsidR="001461D1" w:rsidRPr="00377D58" w:rsidRDefault="001461D1" w:rsidP="001461D1"/>
      </w:tc>
    </w:tr>
    <w:tr w:rsidR="00203184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shd w:val="clear" w:color="auto" w:fill="auto"/>
          <w:vAlign w:val="center"/>
        </w:tcPr>
        <w:p w14:paraId="7E7445CB" w14:textId="77777777" w:rsidR="00203184" w:rsidRPr="00377D58" w:rsidRDefault="00203184" w:rsidP="00203184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DA67FA5" w14:textId="6648474E" w:rsidR="00203184" w:rsidRPr="006C6D13" w:rsidRDefault="00203184" w:rsidP="00203184">
          <w:pPr>
            <w:pStyle w:val="tampasymuokair"/>
          </w:pPr>
          <w:r w:rsidRPr="006C6D13">
            <w:t>Statytojas ir (arba) užsakovas</w:t>
          </w:r>
        </w:p>
        <w:p w14:paraId="077BC35F" w14:textId="6486DA36" w:rsidR="00203184" w:rsidRPr="006C6D13" w:rsidRDefault="00203184" w:rsidP="00203184">
          <w:pPr>
            <w:pStyle w:val="tampasuraascentras"/>
            <w:rPr>
              <w:rFonts w:cs="Arial"/>
            </w:rPr>
          </w:pPr>
        </w:p>
        <w:p w14:paraId="3202D29A" w14:textId="12D0EB6A" w:rsidR="00203184" w:rsidRPr="006C6D13" w:rsidRDefault="009B37DA" w:rsidP="00203184">
          <w:pPr>
            <w:pStyle w:val="tampasuraascentras"/>
            <w:rPr>
              <w:rFonts w:cs="Arial"/>
            </w:rPr>
          </w:pPr>
          <w:r w:rsidRPr="009B37DA">
            <w:rPr>
              <w:rFonts w:cs="Arial"/>
            </w:rP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  <w:shd w:val="clear" w:color="auto" w:fill="auto"/>
        </w:tcPr>
        <w:p w14:paraId="3156358A" w14:textId="77777777" w:rsidR="00203184" w:rsidRPr="006C6D13" w:rsidRDefault="00203184" w:rsidP="00203184">
          <w:pPr>
            <w:pStyle w:val="tampasymuokair"/>
          </w:pPr>
          <w:r w:rsidRPr="006C6D13">
            <w:t>Dokumento žymuo</w:t>
          </w:r>
        </w:p>
        <w:p w14:paraId="5350AF92" w14:textId="77777777" w:rsidR="00203184" w:rsidRPr="006C6D13" w:rsidRDefault="00203184" w:rsidP="00203184">
          <w:pPr>
            <w:rPr>
              <w:rFonts w:cs="Arial"/>
            </w:rPr>
          </w:pPr>
        </w:p>
        <w:p w14:paraId="596C55F8" w14:textId="3C604242" w:rsidR="00203184" w:rsidRPr="006C6D13" w:rsidRDefault="00B3418E" w:rsidP="00203184">
          <w:pPr>
            <w:pStyle w:val="tampasuraascentras"/>
            <w:rPr>
              <w:rFonts w:cs="Arial"/>
            </w:rPr>
          </w:pPr>
          <w:r>
            <w:rPr>
              <w:rFonts w:cs="Arial"/>
              <w:bCs/>
              <w:szCs w:val="20"/>
            </w:rPr>
            <w:t>P24-19-04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1A0DC1">
            <w:rPr>
              <w:rFonts w:cs="Arial"/>
              <w:bCs/>
            </w:rPr>
            <w:t>-</w:t>
          </w:r>
          <w:r w:rsidR="007D05A6">
            <w:rPr>
              <w:rFonts w:cs="Arial"/>
            </w:rPr>
            <w:t>SDKŽ</w:t>
          </w:r>
        </w:p>
      </w:tc>
      <w:tc>
        <w:tcPr>
          <w:tcW w:w="839" w:type="dxa"/>
          <w:tcBorders>
            <w:top w:val="single" w:sz="8" w:space="0" w:color="auto"/>
          </w:tcBorders>
          <w:shd w:val="clear" w:color="auto" w:fill="auto"/>
          <w:vAlign w:val="center"/>
        </w:tcPr>
        <w:p w14:paraId="2C2AF472" w14:textId="77777777" w:rsidR="00203184" w:rsidRPr="00377D58" w:rsidRDefault="00203184" w:rsidP="00203184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F07BBB" w14:textId="77777777" w:rsidR="00203184" w:rsidRPr="00377D58" w:rsidRDefault="00203184" w:rsidP="00203184">
          <w:pPr>
            <w:pStyle w:val="tampasymuo"/>
          </w:pPr>
          <w:r w:rsidRPr="00377D58">
            <w:t>Lapų</w:t>
          </w:r>
        </w:p>
      </w:tc>
    </w:tr>
    <w:tr w:rsidR="00203184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590463E" w14:textId="77777777" w:rsidR="00203184" w:rsidRPr="00377D58" w:rsidRDefault="00203184" w:rsidP="00203184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AE38433" w14:textId="77777777" w:rsidR="00203184" w:rsidRPr="00377D58" w:rsidRDefault="00203184" w:rsidP="00203184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155383E7" w14:textId="77777777" w:rsidR="00203184" w:rsidRPr="00377D58" w:rsidRDefault="00203184" w:rsidP="00203184"/>
      </w:tc>
      <w:tc>
        <w:tcPr>
          <w:tcW w:w="839" w:type="dxa"/>
          <w:tcBorders>
            <w:bottom w:val="single" w:sz="8" w:space="0" w:color="auto"/>
          </w:tcBorders>
          <w:shd w:val="clear" w:color="auto" w:fill="auto"/>
          <w:vAlign w:val="center"/>
        </w:tcPr>
        <w:p w14:paraId="3FF7F38F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6478918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0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89755" w14:textId="77777777" w:rsidR="001461D1" w:rsidRDefault="001461D1" w:rsidP="001461D1">
    <w:pPr>
      <w:pStyle w:val="Headeruraas"/>
    </w:pPr>
    <w:r w:rsidRPr="004D539B">
      <w:rPr>
        <w:noProof/>
      </w:rPr>
      <w:drawing>
        <wp:anchor distT="0" distB="0" distL="114300" distR="114300" simplePos="0" relativeHeight="251657216" behindDoc="0" locked="0" layoutInCell="1" allowOverlap="1" wp14:anchorId="11B7EF6C" wp14:editId="28928AD3">
          <wp:simplePos x="0" y="0"/>
          <wp:positionH relativeFrom="column">
            <wp:posOffset>6147435</wp:posOffset>
          </wp:positionH>
          <wp:positionV relativeFrom="paragraph">
            <wp:posOffset>-152400</wp:posOffset>
          </wp:positionV>
          <wp:extent cx="446405" cy="412115"/>
          <wp:effectExtent l="0" t="0" r="0" b="0"/>
          <wp:wrapNone/>
          <wp:docPr id="204016761" name="Picture 2040167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Suvestinis darbų kiekių žiniaraštis</w:t>
    </w:r>
  </w:p>
  <w:p w14:paraId="3B528C65" w14:textId="77777777" w:rsidR="001461D1" w:rsidRPr="00DC0E79" w:rsidRDefault="001C6F0D" w:rsidP="001461D1">
    <w:pPr>
      <w:pStyle w:val="Headeruraas"/>
      <w:jc w:val="left"/>
    </w:pPr>
    <w:r>
      <w:rPr>
        <w:noProof/>
      </w:rPr>
      <w:pict w14:anchorId="759EC1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margin-left:-56.7pt;margin-top:10.05pt;width:59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68E0C379" w14:textId="77777777" w:rsidR="001461D1" w:rsidRDefault="001461D1" w:rsidP="001461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F23C" w14:textId="58CB778F" w:rsidR="006C6D13" w:rsidRDefault="001461D1" w:rsidP="001461D1">
    <w:pPr>
      <w:pStyle w:val="Headeruraas"/>
    </w:pPr>
    <w:r w:rsidRPr="004D539B">
      <w:rPr>
        <w:noProof/>
      </w:rPr>
      <w:drawing>
        <wp:anchor distT="0" distB="0" distL="114300" distR="114300" simplePos="0" relativeHeight="251656192" behindDoc="0" locked="0" layoutInCell="1" allowOverlap="1" wp14:anchorId="0499FD7B" wp14:editId="73B958DA">
          <wp:simplePos x="0" y="0"/>
          <wp:positionH relativeFrom="column">
            <wp:posOffset>6147435</wp:posOffset>
          </wp:positionH>
          <wp:positionV relativeFrom="paragraph">
            <wp:posOffset>-152400</wp:posOffset>
          </wp:positionV>
          <wp:extent cx="446405" cy="4121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Suvestinis darbų kiekių žiniaraštis</w:t>
    </w:r>
  </w:p>
  <w:p w14:paraId="5B4C9D16" w14:textId="7EAD60FA" w:rsidR="00AF02E3" w:rsidRPr="00DC0E79" w:rsidRDefault="001C6F0D" w:rsidP="006C6D13">
    <w:pPr>
      <w:pStyle w:val="Headeruraas"/>
      <w:jc w:val="left"/>
    </w:pPr>
    <w:r>
      <w:rPr>
        <w:noProof/>
      </w:rPr>
      <w:pict w14:anchorId="2763FD20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3" o:spid="_x0000_s1025" type="#_x0000_t32" style="position:absolute;margin-left:-56.7pt;margin-top:10.05pt;width:59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25333521" w14:textId="77777777" w:rsidR="0021313F" w:rsidRDefault="0021313F" w:rsidP="00127C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AutoShape 43"/>
        <o:r id="V:Rule4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5B"/>
    <w:rsid w:val="00012D9C"/>
    <w:rsid w:val="00014D0E"/>
    <w:rsid w:val="00014EA8"/>
    <w:rsid w:val="00016AD6"/>
    <w:rsid w:val="00020490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3F51"/>
    <w:rsid w:val="00054A13"/>
    <w:rsid w:val="00054F74"/>
    <w:rsid w:val="000552F2"/>
    <w:rsid w:val="0005570B"/>
    <w:rsid w:val="00055F3C"/>
    <w:rsid w:val="00057132"/>
    <w:rsid w:val="0005728A"/>
    <w:rsid w:val="000609A9"/>
    <w:rsid w:val="000617CC"/>
    <w:rsid w:val="00062571"/>
    <w:rsid w:val="00062C04"/>
    <w:rsid w:val="00063F51"/>
    <w:rsid w:val="00066721"/>
    <w:rsid w:val="00066C36"/>
    <w:rsid w:val="00067B4A"/>
    <w:rsid w:val="0007264D"/>
    <w:rsid w:val="000736B8"/>
    <w:rsid w:val="00074272"/>
    <w:rsid w:val="000743E8"/>
    <w:rsid w:val="000747E5"/>
    <w:rsid w:val="00081614"/>
    <w:rsid w:val="0008276F"/>
    <w:rsid w:val="000831B1"/>
    <w:rsid w:val="000833C9"/>
    <w:rsid w:val="0009098F"/>
    <w:rsid w:val="000916E3"/>
    <w:rsid w:val="0009319D"/>
    <w:rsid w:val="00095AF6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7A4F"/>
    <w:rsid w:val="000C0D6E"/>
    <w:rsid w:val="000C11BF"/>
    <w:rsid w:val="000C2E0D"/>
    <w:rsid w:val="000C49A8"/>
    <w:rsid w:val="000C4DAB"/>
    <w:rsid w:val="000D00D6"/>
    <w:rsid w:val="000D0832"/>
    <w:rsid w:val="000D1610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1D5"/>
    <w:rsid w:val="0010078C"/>
    <w:rsid w:val="00101079"/>
    <w:rsid w:val="0010136E"/>
    <w:rsid w:val="00102FB6"/>
    <w:rsid w:val="00103F88"/>
    <w:rsid w:val="001054FF"/>
    <w:rsid w:val="00105519"/>
    <w:rsid w:val="0010558C"/>
    <w:rsid w:val="001064F6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A53"/>
    <w:rsid w:val="00125C4B"/>
    <w:rsid w:val="0012606E"/>
    <w:rsid w:val="00126630"/>
    <w:rsid w:val="00126963"/>
    <w:rsid w:val="00126980"/>
    <w:rsid w:val="00127C15"/>
    <w:rsid w:val="001305F4"/>
    <w:rsid w:val="001307F5"/>
    <w:rsid w:val="001312A3"/>
    <w:rsid w:val="001314A0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1D1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987"/>
    <w:rsid w:val="001727C0"/>
    <w:rsid w:val="001729B2"/>
    <w:rsid w:val="00172BE0"/>
    <w:rsid w:val="00172E96"/>
    <w:rsid w:val="00172E9F"/>
    <w:rsid w:val="00174200"/>
    <w:rsid w:val="00175002"/>
    <w:rsid w:val="00177295"/>
    <w:rsid w:val="00177994"/>
    <w:rsid w:val="00180BDB"/>
    <w:rsid w:val="00180F62"/>
    <w:rsid w:val="0018257B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97A4F"/>
    <w:rsid w:val="001A0719"/>
    <w:rsid w:val="001A0DC1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31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6F0D"/>
    <w:rsid w:val="001C7E40"/>
    <w:rsid w:val="001D0CF1"/>
    <w:rsid w:val="001D0F0B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6B29"/>
    <w:rsid w:val="0020188E"/>
    <w:rsid w:val="002025F2"/>
    <w:rsid w:val="00203184"/>
    <w:rsid w:val="00203498"/>
    <w:rsid w:val="002034A9"/>
    <w:rsid w:val="002054D3"/>
    <w:rsid w:val="0020739D"/>
    <w:rsid w:val="0020758C"/>
    <w:rsid w:val="002106FA"/>
    <w:rsid w:val="002123F0"/>
    <w:rsid w:val="0021313F"/>
    <w:rsid w:val="0021319D"/>
    <w:rsid w:val="00213C7F"/>
    <w:rsid w:val="00213DA7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426B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035"/>
    <w:rsid w:val="00231944"/>
    <w:rsid w:val="002321FC"/>
    <w:rsid w:val="00232DDD"/>
    <w:rsid w:val="0023381A"/>
    <w:rsid w:val="00233D8A"/>
    <w:rsid w:val="0023437B"/>
    <w:rsid w:val="00234C99"/>
    <w:rsid w:val="002353FC"/>
    <w:rsid w:val="00235736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FC5"/>
    <w:rsid w:val="0027668C"/>
    <w:rsid w:val="002766FC"/>
    <w:rsid w:val="00276D12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48A0"/>
    <w:rsid w:val="002A498D"/>
    <w:rsid w:val="002A60E4"/>
    <w:rsid w:val="002B02F0"/>
    <w:rsid w:val="002B1825"/>
    <w:rsid w:val="002B1F87"/>
    <w:rsid w:val="002B1FBC"/>
    <w:rsid w:val="002B2123"/>
    <w:rsid w:val="002B2757"/>
    <w:rsid w:val="002B2B15"/>
    <w:rsid w:val="002B38CA"/>
    <w:rsid w:val="002B4533"/>
    <w:rsid w:val="002B6CF7"/>
    <w:rsid w:val="002B7176"/>
    <w:rsid w:val="002B7387"/>
    <w:rsid w:val="002C05E6"/>
    <w:rsid w:val="002C10C2"/>
    <w:rsid w:val="002C1BD9"/>
    <w:rsid w:val="002C389C"/>
    <w:rsid w:val="002C3EB7"/>
    <w:rsid w:val="002C52F3"/>
    <w:rsid w:val="002C54CD"/>
    <w:rsid w:val="002C6E00"/>
    <w:rsid w:val="002D0D30"/>
    <w:rsid w:val="002D1BF5"/>
    <w:rsid w:val="002D2216"/>
    <w:rsid w:val="002D285B"/>
    <w:rsid w:val="002D326D"/>
    <w:rsid w:val="002D4460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32E"/>
    <w:rsid w:val="00320337"/>
    <w:rsid w:val="0032247E"/>
    <w:rsid w:val="00323137"/>
    <w:rsid w:val="00323C88"/>
    <w:rsid w:val="003261E4"/>
    <w:rsid w:val="00326A96"/>
    <w:rsid w:val="00326AAF"/>
    <w:rsid w:val="00327B6F"/>
    <w:rsid w:val="003301E7"/>
    <w:rsid w:val="00330D5E"/>
    <w:rsid w:val="00330DDD"/>
    <w:rsid w:val="00330E8A"/>
    <w:rsid w:val="003317B5"/>
    <w:rsid w:val="00332C32"/>
    <w:rsid w:val="00332DA1"/>
    <w:rsid w:val="00333060"/>
    <w:rsid w:val="00333D9F"/>
    <w:rsid w:val="00335767"/>
    <w:rsid w:val="00336A62"/>
    <w:rsid w:val="00340C98"/>
    <w:rsid w:val="00342187"/>
    <w:rsid w:val="00343269"/>
    <w:rsid w:val="003435C6"/>
    <w:rsid w:val="003444A3"/>
    <w:rsid w:val="00344B42"/>
    <w:rsid w:val="003454CF"/>
    <w:rsid w:val="00345B02"/>
    <w:rsid w:val="00346828"/>
    <w:rsid w:val="00346B63"/>
    <w:rsid w:val="00346C3C"/>
    <w:rsid w:val="003501DB"/>
    <w:rsid w:val="00350DE1"/>
    <w:rsid w:val="00351028"/>
    <w:rsid w:val="00352487"/>
    <w:rsid w:val="00352858"/>
    <w:rsid w:val="00352A03"/>
    <w:rsid w:val="00353003"/>
    <w:rsid w:val="003533C0"/>
    <w:rsid w:val="00353BD4"/>
    <w:rsid w:val="003545C7"/>
    <w:rsid w:val="00355767"/>
    <w:rsid w:val="003567FF"/>
    <w:rsid w:val="0035725B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714C"/>
    <w:rsid w:val="00390D4C"/>
    <w:rsid w:val="00391408"/>
    <w:rsid w:val="00392892"/>
    <w:rsid w:val="00393ACA"/>
    <w:rsid w:val="00395554"/>
    <w:rsid w:val="003959A1"/>
    <w:rsid w:val="00397707"/>
    <w:rsid w:val="003A0A3C"/>
    <w:rsid w:val="003A0DD0"/>
    <w:rsid w:val="003A1C59"/>
    <w:rsid w:val="003A2B1C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2D7"/>
    <w:rsid w:val="003D2975"/>
    <w:rsid w:val="003D2E6A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69D0"/>
    <w:rsid w:val="003E73B2"/>
    <w:rsid w:val="003F1763"/>
    <w:rsid w:val="003F2516"/>
    <w:rsid w:val="003F3A14"/>
    <w:rsid w:val="003F44A6"/>
    <w:rsid w:val="003F59FB"/>
    <w:rsid w:val="003F70E4"/>
    <w:rsid w:val="003F73CC"/>
    <w:rsid w:val="00401EE0"/>
    <w:rsid w:val="004031F9"/>
    <w:rsid w:val="00403293"/>
    <w:rsid w:val="00406947"/>
    <w:rsid w:val="00410501"/>
    <w:rsid w:val="0041089C"/>
    <w:rsid w:val="00411ACF"/>
    <w:rsid w:val="00411CAB"/>
    <w:rsid w:val="00413B5B"/>
    <w:rsid w:val="0041420F"/>
    <w:rsid w:val="00414226"/>
    <w:rsid w:val="00417E73"/>
    <w:rsid w:val="00420598"/>
    <w:rsid w:val="00421850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4EA5"/>
    <w:rsid w:val="00437387"/>
    <w:rsid w:val="00437457"/>
    <w:rsid w:val="00437940"/>
    <w:rsid w:val="00437DE5"/>
    <w:rsid w:val="004408D9"/>
    <w:rsid w:val="00441F32"/>
    <w:rsid w:val="0044244A"/>
    <w:rsid w:val="00442840"/>
    <w:rsid w:val="00444EEF"/>
    <w:rsid w:val="00445F0B"/>
    <w:rsid w:val="004464B6"/>
    <w:rsid w:val="00446CE9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1A90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290"/>
    <w:rsid w:val="004A498B"/>
    <w:rsid w:val="004A498D"/>
    <w:rsid w:val="004A61BA"/>
    <w:rsid w:val="004A63B7"/>
    <w:rsid w:val="004A7917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494"/>
    <w:rsid w:val="004C2AA4"/>
    <w:rsid w:val="004C2E0D"/>
    <w:rsid w:val="004C4314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16F"/>
    <w:rsid w:val="004E24B3"/>
    <w:rsid w:val="004E28C5"/>
    <w:rsid w:val="004E7771"/>
    <w:rsid w:val="004E7E13"/>
    <w:rsid w:val="004F0303"/>
    <w:rsid w:val="004F0C50"/>
    <w:rsid w:val="004F2023"/>
    <w:rsid w:val="004F35CF"/>
    <w:rsid w:val="004F449A"/>
    <w:rsid w:val="004F47C4"/>
    <w:rsid w:val="004F4A97"/>
    <w:rsid w:val="004F4D28"/>
    <w:rsid w:val="004F539A"/>
    <w:rsid w:val="004F6C77"/>
    <w:rsid w:val="004F70A6"/>
    <w:rsid w:val="004F7D2E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4128"/>
    <w:rsid w:val="005468CD"/>
    <w:rsid w:val="00547486"/>
    <w:rsid w:val="0054794D"/>
    <w:rsid w:val="005514C5"/>
    <w:rsid w:val="0055237B"/>
    <w:rsid w:val="00553B7F"/>
    <w:rsid w:val="00553F9A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45B5"/>
    <w:rsid w:val="005B5C8B"/>
    <w:rsid w:val="005B6429"/>
    <w:rsid w:val="005B7013"/>
    <w:rsid w:val="005B711F"/>
    <w:rsid w:val="005B76D9"/>
    <w:rsid w:val="005B7E1F"/>
    <w:rsid w:val="005C0365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5BF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5F747D"/>
    <w:rsid w:val="006002A1"/>
    <w:rsid w:val="00603B35"/>
    <w:rsid w:val="00604263"/>
    <w:rsid w:val="00604BAD"/>
    <w:rsid w:val="00605BFA"/>
    <w:rsid w:val="006079C7"/>
    <w:rsid w:val="00610D15"/>
    <w:rsid w:val="00613510"/>
    <w:rsid w:val="00613972"/>
    <w:rsid w:val="00614A0E"/>
    <w:rsid w:val="00615154"/>
    <w:rsid w:val="00615BF5"/>
    <w:rsid w:val="00615D57"/>
    <w:rsid w:val="00617755"/>
    <w:rsid w:val="00617756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2397"/>
    <w:rsid w:val="00652D02"/>
    <w:rsid w:val="00654C68"/>
    <w:rsid w:val="00657435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A9D"/>
    <w:rsid w:val="006B5F63"/>
    <w:rsid w:val="006B62A3"/>
    <w:rsid w:val="006B6563"/>
    <w:rsid w:val="006B7C59"/>
    <w:rsid w:val="006B7E10"/>
    <w:rsid w:val="006C0E49"/>
    <w:rsid w:val="006C17E3"/>
    <w:rsid w:val="006C2374"/>
    <w:rsid w:val="006C3336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255C"/>
    <w:rsid w:val="0071428E"/>
    <w:rsid w:val="00715A1A"/>
    <w:rsid w:val="00715A1D"/>
    <w:rsid w:val="0071711F"/>
    <w:rsid w:val="00721963"/>
    <w:rsid w:val="007238F3"/>
    <w:rsid w:val="00723A98"/>
    <w:rsid w:val="00723CE4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7E2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7E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50D0"/>
    <w:rsid w:val="00787C0F"/>
    <w:rsid w:val="007901B8"/>
    <w:rsid w:val="0079085E"/>
    <w:rsid w:val="00790B29"/>
    <w:rsid w:val="007914FD"/>
    <w:rsid w:val="0079300A"/>
    <w:rsid w:val="00793707"/>
    <w:rsid w:val="0079523B"/>
    <w:rsid w:val="00795B18"/>
    <w:rsid w:val="00796A9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6692"/>
    <w:rsid w:val="007A7634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B780F"/>
    <w:rsid w:val="007C1B03"/>
    <w:rsid w:val="007C1D16"/>
    <w:rsid w:val="007C3DBE"/>
    <w:rsid w:val="007C4917"/>
    <w:rsid w:val="007C565A"/>
    <w:rsid w:val="007C6558"/>
    <w:rsid w:val="007C7E2E"/>
    <w:rsid w:val="007D05A6"/>
    <w:rsid w:val="007D0F31"/>
    <w:rsid w:val="007D147C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4F67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73D8"/>
    <w:rsid w:val="008079E0"/>
    <w:rsid w:val="00807EC4"/>
    <w:rsid w:val="00807EDD"/>
    <w:rsid w:val="0081086F"/>
    <w:rsid w:val="008109F1"/>
    <w:rsid w:val="0081295E"/>
    <w:rsid w:val="0081750A"/>
    <w:rsid w:val="00820442"/>
    <w:rsid w:val="00821A4B"/>
    <w:rsid w:val="0082222B"/>
    <w:rsid w:val="008228F9"/>
    <w:rsid w:val="00823C3A"/>
    <w:rsid w:val="00823F65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6AE3"/>
    <w:rsid w:val="008403DB"/>
    <w:rsid w:val="0084354C"/>
    <w:rsid w:val="008445D2"/>
    <w:rsid w:val="0084487D"/>
    <w:rsid w:val="00844C57"/>
    <w:rsid w:val="00845D60"/>
    <w:rsid w:val="008463EE"/>
    <w:rsid w:val="00846C98"/>
    <w:rsid w:val="0084726A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580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407F"/>
    <w:rsid w:val="008D53FD"/>
    <w:rsid w:val="008D6291"/>
    <w:rsid w:val="008D777F"/>
    <w:rsid w:val="008D7C93"/>
    <w:rsid w:val="008D7FBD"/>
    <w:rsid w:val="008E0241"/>
    <w:rsid w:val="008E0670"/>
    <w:rsid w:val="008E1EED"/>
    <w:rsid w:val="008E22EF"/>
    <w:rsid w:val="008E30A1"/>
    <w:rsid w:val="008E36FC"/>
    <w:rsid w:val="008E3F89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2D53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1E30"/>
    <w:rsid w:val="00923C09"/>
    <w:rsid w:val="00924868"/>
    <w:rsid w:val="00926B72"/>
    <w:rsid w:val="009278FF"/>
    <w:rsid w:val="009302F7"/>
    <w:rsid w:val="00930688"/>
    <w:rsid w:val="00931B92"/>
    <w:rsid w:val="00932064"/>
    <w:rsid w:val="00933691"/>
    <w:rsid w:val="00936CC7"/>
    <w:rsid w:val="00940056"/>
    <w:rsid w:val="009407B9"/>
    <w:rsid w:val="00940AC0"/>
    <w:rsid w:val="0094127D"/>
    <w:rsid w:val="009412A4"/>
    <w:rsid w:val="009415EC"/>
    <w:rsid w:val="00943B42"/>
    <w:rsid w:val="00943EAB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64D7"/>
    <w:rsid w:val="00967124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4852"/>
    <w:rsid w:val="0098505D"/>
    <w:rsid w:val="00986F08"/>
    <w:rsid w:val="00987591"/>
    <w:rsid w:val="00987853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486"/>
    <w:rsid w:val="009B0C38"/>
    <w:rsid w:val="009B22E8"/>
    <w:rsid w:val="009B34C3"/>
    <w:rsid w:val="009B37DA"/>
    <w:rsid w:val="009B4A27"/>
    <w:rsid w:val="009B4EF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4BB2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4B89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112E"/>
    <w:rsid w:val="00A02846"/>
    <w:rsid w:val="00A02CD7"/>
    <w:rsid w:val="00A03202"/>
    <w:rsid w:val="00A044E4"/>
    <w:rsid w:val="00A04C7E"/>
    <w:rsid w:val="00A04D5B"/>
    <w:rsid w:val="00A05645"/>
    <w:rsid w:val="00A058E7"/>
    <w:rsid w:val="00A06272"/>
    <w:rsid w:val="00A0773E"/>
    <w:rsid w:val="00A07EB4"/>
    <w:rsid w:val="00A114B7"/>
    <w:rsid w:val="00A13702"/>
    <w:rsid w:val="00A1418B"/>
    <w:rsid w:val="00A15FEF"/>
    <w:rsid w:val="00A20DBB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30C5"/>
    <w:rsid w:val="00A34B5A"/>
    <w:rsid w:val="00A362B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4F86"/>
    <w:rsid w:val="00A95A16"/>
    <w:rsid w:val="00AA0EAE"/>
    <w:rsid w:val="00AA194A"/>
    <w:rsid w:val="00AA1A33"/>
    <w:rsid w:val="00AA4AB9"/>
    <w:rsid w:val="00AA4FBE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97E"/>
    <w:rsid w:val="00B0375E"/>
    <w:rsid w:val="00B0506C"/>
    <w:rsid w:val="00B06291"/>
    <w:rsid w:val="00B06E77"/>
    <w:rsid w:val="00B10E97"/>
    <w:rsid w:val="00B1141D"/>
    <w:rsid w:val="00B115A9"/>
    <w:rsid w:val="00B11F04"/>
    <w:rsid w:val="00B12CFC"/>
    <w:rsid w:val="00B14AAE"/>
    <w:rsid w:val="00B16B3A"/>
    <w:rsid w:val="00B16E5D"/>
    <w:rsid w:val="00B178C4"/>
    <w:rsid w:val="00B17B8A"/>
    <w:rsid w:val="00B20110"/>
    <w:rsid w:val="00B20E70"/>
    <w:rsid w:val="00B22180"/>
    <w:rsid w:val="00B223BE"/>
    <w:rsid w:val="00B230E4"/>
    <w:rsid w:val="00B23B4F"/>
    <w:rsid w:val="00B26BAA"/>
    <w:rsid w:val="00B27335"/>
    <w:rsid w:val="00B30458"/>
    <w:rsid w:val="00B3094E"/>
    <w:rsid w:val="00B312D0"/>
    <w:rsid w:val="00B3172F"/>
    <w:rsid w:val="00B322D1"/>
    <w:rsid w:val="00B32C85"/>
    <w:rsid w:val="00B32E9A"/>
    <w:rsid w:val="00B33339"/>
    <w:rsid w:val="00B3418E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145E"/>
    <w:rsid w:val="00B617D6"/>
    <w:rsid w:val="00B62EF5"/>
    <w:rsid w:val="00B631B8"/>
    <w:rsid w:val="00B6335A"/>
    <w:rsid w:val="00B63939"/>
    <w:rsid w:val="00B658A2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6B08"/>
    <w:rsid w:val="00B77836"/>
    <w:rsid w:val="00B8031D"/>
    <w:rsid w:val="00B80CC3"/>
    <w:rsid w:val="00B82E1C"/>
    <w:rsid w:val="00B8412E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27B2"/>
    <w:rsid w:val="00B93068"/>
    <w:rsid w:val="00B932C2"/>
    <w:rsid w:val="00B93CE4"/>
    <w:rsid w:val="00B9461B"/>
    <w:rsid w:val="00B948EC"/>
    <w:rsid w:val="00B95F56"/>
    <w:rsid w:val="00B9601C"/>
    <w:rsid w:val="00B9774E"/>
    <w:rsid w:val="00B977C8"/>
    <w:rsid w:val="00BA27E1"/>
    <w:rsid w:val="00BA28C7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1132"/>
    <w:rsid w:val="00BC169B"/>
    <w:rsid w:val="00BC171E"/>
    <w:rsid w:val="00BC2A9C"/>
    <w:rsid w:val="00BC2D55"/>
    <w:rsid w:val="00BC4CC1"/>
    <w:rsid w:val="00BC7240"/>
    <w:rsid w:val="00BC75CD"/>
    <w:rsid w:val="00BC7823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3B4"/>
    <w:rsid w:val="00BF4FCA"/>
    <w:rsid w:val="00BF53F3"/>
    <w:rsid w:val="00BF5653"/>
    <w:rsid w:val="00BF5B5E"/>
    <w:rsid w:val="00BF6779"/>
    <w:rsid w:val="00BF6C25"/>
    <w:rsid w:val="00C015D0"/>
    <w:rsid w:val="00C0343A"/>
    <w:rsid w:val="00C03729"/>
    <w:rsid w:val="00C079C0"/>
    <w:rsid w:val="00C108E4"/>
    <w:rsid w:val="00C11FF3"/>
    <w:rsid w:val="00C1391C"/>
    <w:rsid w:val="00C13F22"/>
    <w:rsid w:val="00C158E5"/>
    <w:rsid w:val="00C15F29"/>
    <w:rsid w:val="00C17829"/>
    <w:rsid w:val="00C17FD0"/>
    <w:rsid w:val="00C21E2E"/>
    <w:rsid w:val="00C2264E"/>
    <w:rsid w:val="00C232B4"/>
    <w:rsid w:val="00C249D6"/>
    <w:rsid w:val="00C25347"/>
    <w:rsid w:val="00C256B4"/>
    <w:rsid w:val="00C262C4"/>
    <w:rsid w:val="00C270C4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50062"/>
    <w:rsid w:val="00C504DA"/>
    <w:rsid w:val="00C50F11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134C"/>
    <w:rsid w:val="00C630B4"/>
    <w:rsid w:val="00C63285"/>
    <w:rsid w:val="00C649FF"/>
    <w:rsid w:val="00C64CF8"/>
    <w:rsid w:val="00C664F5"/>
    <w:rsid w:val="00C667F2"/>
    <w:rsid w:val="00C668E2"/>
    <w:rsid w:val="00C67092"/>
    <w:rsid w:val="00C6746D"/>
    <w:rsid w:val="00C67567"/>
    <w:rsid w:val="00C70B55"/>
    <w:rsid w:val="00C70DEA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431A"/>
    <w:rsid w:val="00C96932"/>
    <w:rsid w:val="00C97302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B73BB"/>
    <w:rsid w:val="00CC0BC6"/>
    <w:rsid w:val="00CC15ED"/>
    <w:rsid w:val="00CC1616"/>
    <w:rsid w:val="00CC28A1"/>
    <w:rsid w:val="00CC3B16"/>
    <w:rsid w:val="00CC58C6"/>
    <w:rsid w:val="00CC768A"/>
    <w:rsid w:val="00CC7DE1"/>
    <w:rsid w:val="00CD120B"/>
    <w:rsid w:val="00CD1A4C"/>
    <w:rsid w:val="00CD258F"/>
    <w:rsid w:val="00CD336E"/>
    <w:rsid w:val="00CD40E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145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1D5"/>
    <w:rsid w:val="00CF4DE1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4730"/>
    <w:rsid w:val="00D1488C"/>
    <w:rsid w:val="00D14A9C"/>
    <w:rsid w:val="00D174F8"/>
    <w:rsid w:val="00D1754F"/>
    <w:rsid w:val="00D1757C"/>
    <w:rsid w:val="00D177DA"/>
    <w:rsid w:val="00D20A88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767"/>
    <w:rsid w:val="00D649E0"/>
    <w:rsid w:val="00D64F11"/>
    <w:rsid w:val="00D65013"/>
    <w:rsid w:val="00D66508"/>
    <w:rsid w:val="00D67A41"/>
    <w:rsid w:val="00D71D07"/>
    <w:rsid w:val="00D721F9"/>
    <w:rsid w:val="00D72B80"/>
    <w:rsid w:val="00D734CF"/>
    <w:rsid w:val="00D73543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591F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2743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7700"/>
    <w:rsid w:val="00DC7AC3"/>
    <w:rsid w:val="00DD0657"/>
    <w:rsid w:val="00DD1294"/>
    <w:rsid w:val="00DD3950"/>
    <w:rsid w:val="00DD46C9"/>
    <w:rsid w:val="00DD733D"/>
    <w:rsid w:val="00DD73F7"/>
    <w:rsid w:val="00DE2DC1"/>
    <w:rsid w:val="00DE32CC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2839"/>
    <w:rsid w:val="00DF3129"/>
    <w:rsid w:val="00DF3363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27984"/>
    <w:rsid w:val="00E31C03"/>
    <w:rsid w:val="00E32298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DAA"/>
    <w:rsid w:val="00E4536B"/>
    <w:rsid w:val="00E46E13"/>
    <w:rsid w:val="00E47029"/>
    <w:rsid w:val="00E50FB1"/>
    <w:rsid w:val="00E51496"/>
    <w:rsid w:val="00E514D8"/>
    <w:rsid w:val="00E51BB3"/>
    <w:rsid w:val="00E51E43"/>
    <w:rsid w:val="00E528DB"/>
    <w:rsid w:val="00E56693"/>
    <w:rsid w:val="00E56870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77270"/>
    <w:rsid w:val="00E80012"/>
    <w:rsid w:val="00E80C4B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BB2"/>
    <w:rsid w:val="00EA0DB9"/>
    <w:rsid w:val="00EA0FE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0D1B"/>
    <w:rsid w:val="00EB1193"/>
    <w:rsid w:val="00EB2D86"/>
    <w:rsid w:val="00EB6420"/>
    <w:rsid w:val="00EB6E63"/>
    <w:rsid w:val="00EB7DD3"/>
    <w:rsid w:val="00EC0E71"/>
    <w:rsid w:val="00EC2325"/>
    <w:rsid w:val="00EC307E"/>
    <w:rsid w:val="00EC3BAD"/>
    <w:rsid w:val="00EC4A01"/>
    <w:rsid w:val="00EC4AE0"/>
    <w:rsid w:val="00EC54E1"/>
    <w:rsid w:val="00ED044A"/>
    <w:rsid w:val="00ED0A2A"/>
    <w:rsid w:val="00ED0BD5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A54"/>
    <w:rsid w:val="00F16C8C"/>
    <w:rsid w:val="00F17E7A"/>
    <w:rsid w:val="00F20ECA"/>
    <w:rsid w:val="00F21BC0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CCC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636F"/>
    <w:rsid w:val="00F778FF"/>
    <w:rsid w:val="00F830E5"/>
    <w:rsid w:val="00F8314B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A1DBB"/>
    <w:rsid w:val="00FA2D03"/>
    <w:rsid w:val="00FA2E5A"/>
    <w:rsid w:val="00FA3720"/>
    <w:rsid w:val="00FA3DC3"/>
    <w:rsid w:val="00FA4369"/>
    <w:rsid w:val="00FA548C"/>
    <w:rsid w:val="00FA5624"/>
    <w:rsid w:val="00FA6A09"/>
    <w:rsid w:val="00FA6DFC"/>
    <w:rsid w:val="00FA6E23"/>
    <w:rsid w:val="00FA6FE7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2FD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1A56"/>
    <w:rsid w:val="00FE2AA1"/>
    <w:rsid w:val="00FE30D0"/>
    <w:rsid w:val="00FE360B"/>
    <w:rsid w:val="00FE3730"/>
    <w:rsid w:val="00FE53E0"/>
    <w:rsid w:val="00FE5D56"/>
    <w:rsid w:val="00FE5F39"/>
    <w:rsid w:val="00FE6992"/>
    <w:rsid w:val="00FE6A23"/>
    <w:rsid w:val="00FE7B49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docId w15:val="{0832F781-F511-429E-830D-CCE60B36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6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Followed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Heading1">
    <w:name w:val="heading 1"/>
    <w:next w:val="Normal"/>
    <w:link w:val="Heading1Char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Heading2">
    <w:name w:val="heading 2"/>
    <w:next w:val="Normal"/>
    <w:link w:val="Heading2Char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Heading3">
    <w:name w:val="heading 3"/>
    <w:next w:val="Normal"/>
    <w:link w:val="Heading3Char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Heading4">
    <w:name w:val="heading 4"/>
    <w:next w:val="Normal"/>
    <w:link w:val="Heading4Char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Heading5">
    <w:name w:val="heading 5"/>
    <w:next w:val="Normal"/>
    <w:link w:val="Heading5Char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Heading6">
    <w:name w:val="heading 6"/>
    <w:next w:val="Normal"/>
    <w:link w:val="Heading6Char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rat1">
    <w:name w:val="Antraštė1"/>
    <w:next w:val="Normal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D1488C"/>
    <w:pPr>
      <w:tabs>
        <w:tab w:val="clear" w:pos="709"/>
      </w:tabs>
      <w:ind w:left="400" w:hanging="200"/>
    </w:pPr>
  </w:style>
  <w:style w:type="paragraph" w:styleId="Header">
    <w:name w:val="header"/>
    <w:basedOn w:val="Normal"/>
    <w:link w:val="HeaderChar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HeaderChar">
    <w:name w:val="Header Char"/>
    <w:link w:val="Header"/>
    <w:uiPriority w:val="99"/>
    <w:rsid w:val="00984852"/>
    <w:rPr>
      <w:rFonts w:ascii="Arial" w:hAnsi="Arial"/>
      <w:szCs w:val="24"/>
      <w:lang w:val="ru-RU" w:eastAsia="ru-RU"/>
    </w:rPr>
  </w:style>
  <w:style w:type="paragraph" w:styleId="Footer">
    <w:name w:val="footer"/>
    <w:basedOn w:val="Normal"/>
    <w:link w:val="FooterChar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Heading1Char">
    <w:name w:val="Heading 1 Char"/>
    <w:link w:val="Heading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Heading2Char">
    <w:name w:val="Heading 2 Char"/>
    <w:link w:val="Heading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Heading3Char">
    <w:name w:val="Heading 3 Char"/>
    <w:link w:val="Heading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yperlink">
    <w:name w:val="Hyperlink"/>
    <w:uiPriority w:val="99"/>
    <w:unhideWhenUsed/>
    <w:rsid w:val="00EA0DB9"/>
    <w:rPr>
      <w:color w:val="0563C1"/>
      <w:u w:val="single"/>
    </w:rPr>
  </w:style>
  <w:style w:type="paragraph" w:styleId="BodyTextIndent2">
    <w:name w:val="Body Text Indent 2"/>
    <w:basedOn w:val="Normal"/>
    <w:link w:val="BodyTextIndent2Char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rsid w:val="00EA0DB9"/>
    <w:pPr>
      <w:tabs>
        <w:tab w:val="clear" w:pos="709"/>
      </w:tabs>
      <w:ind w:left="397"/>
    </w:pPr>
  </w:style>
  <w:style w:type="paragraph" w:styleId="TOC4">
    <w:name w:val="toc 4"/>
    <w:basedOn w:val="Normal"/>
    <w:next w:val="Normal"/>
    <w:autoRedefine/>
    <w:rsid w:val="00EA0DB9"/>
    <w:pPr>
      <w:tabs>
        <w:tab w:val="clear" w:pos="709"/>
      </w:tabs>
      <w:ind w:left="567"/>
    </w:pPr>
  </w:style>
  <w:style w:type="paragraph" w:styleId="TOC5">
    <w:name w:val="toc 5"/>
    <w:basedOn w:val="Normal"/>
    <w:next w:val="Normal"/>
    <w:autoRedefine/>
    <w:rsid w:val="00EA0DB9"/>
    <w:pPr>
      <w:tabs>
        <w:tab w:val="clear" w:pos="709"/>
      </w:tabs>
      <w:ind w:left="794"/>
    </w:pPr>
  </w:style>
  <w:style w:type="paragraph" w:styleId="TOC6">
    <w:name w:val="toc 6"/>
    <w:basedOn w:val="Normal"/>
    <w:next w:val="Normal"/>
    <w:autoRedefine/>
    <w:uiPriority w:val="39"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Heading7Char">
    <w:name w:val="Heading 7 Char"/>
    <w:link w:val="Heading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Heading8Char">
    <w:name w:val="Heading 8 Char"/>
    <w:link w:val="Heading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Heading9Char">
    <w:name w:val="Heading 9 Char"/>
    <w:link w:val="Heading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Heading4Char">
    <w:name w:val="Heading 4 Char"/>
    <w:link w:val="Heading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Heading5Char">
    <w:name w:val="Heading 5 Char"/>
    <w:link w:val="Heading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Heading6Char">
    <w:name w:val="Heading 6 Char"/>
    <w:link w:val="Heading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PlaceholderText">
    <w:name w:val="Placeholder Text"/>
    <w:uiPriority w:val="99"/>
    <w:semiHidden/>
    <w:rsid w:val="00196DD2"/>
    <w:rPr>
      <w:color w:val="808080"/>
    </w:rPr>
  </w:style>
  <w:style w:type="character" w:customStyle="1" w:styleId="BodyTextIndent2Char">
    <w:name w:val="Body Text Indent 2 Char"/>
    <w:link w:val="BodyTextIndent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Strong">
    <w:name w:val="Strong"/>
    <w:uiPriority w:val="22"/>
    <w:rsid w:val="000743E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Normal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Normal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ListParagraph">
    <w:name w:val="List Paragraph"/>
    <w:basedOn w:val="Normal"/>
    <w:uiPriority w:val="34"/>
    <w:rsid w:val="00DD129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unhideWhenUsed/>
    <w:rsid w:val="009D4BB2"/>
    <w:rPr>
      <w:color w:val="FF00FF"/>
      <w:u w:val="single"/>
    </w:rPr>
  </w:style>
  <w:style w:type="paragraph" w:customStyle="1" w:styleId="msonormal0">
    <w:name w:val="msonormal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ascii="Times New Roman" w:hAnsi="Times New Roman"/>
      <w:sz w:val="24"/>
      <w:lang w:eastAsia="lt-LT"/>
    </w:rPr>
  </w:style>
  <w:style w:type="paragraph" w:customStyle="1" w:styleId="font5">
    <w:name w:val="font5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6">
    <w:name w:val="font6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7">
    <w:name w:val="font7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font8">
    <w:name w:val="font8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9">
    <w:name w:val="font9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xl89">
    <w:name w:val="xl89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0">
    <w:name w:val="xl90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1">
    <w:name w:val="xl91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2">
    <w:name w:val="xl92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3">
    <w:name w:val="xl93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4">
    <w:name w:val="xl94"/>
    <w:basedOn w:val="Normal"/>
    <w:rsid w:val="009D4BB2"/>
    <w:pPr>
      <w:tabs>
        <w:tab w:val="clear" w:pos="709"/>
      </w:tabs>
      <w:spacing w:before="100" w:beforeAutospacing="1" w:after="100" w:afterAutospacing="1"/>
      <w:jc w:val="both"/>
      <w:textAlignment w:val="center"/>
    </w:pPr>
    <w:rPr>
      <w:rFonts w:cs="Arial"/>
      <w:sz w:val="24"/>
      <w:lang w:eastAsia="lt-LT"/>
    </w:rPr>
  </w:style>
  <w:style w:type="paragraph" w:customStyle="1" w:styleId="xl95">
    <w:name w:val="xl95"/>
    <w:basedOn w:val="Normal"/>
    <w:rsid w:val="009D4BB2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lt-LT"/>
    </w:rPr>
  </w:style>
  <w:style w:type="paragraph" w:customStyle="1" w:styleId="xl96">
    <w:name w:val="xl96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7">
    <w:name w:val="xl97"/>
    <w:basedOn w:val="Normal"/>
    <w:rsid w:val="009D4BB2"/>
    <w:pPr>
      <w:pBdr>
        <w:left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8">
    <w:name w:val="xl9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9">
    <w:name w:val="xl99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0">
    <w:name w:val="xl100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1">
    <w:name w:val="xl101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2">
    <w:name w:val="xl102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3">
    <w:name w:val="xl103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4">
    <w:name w:val="xl104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5">
    <w:name w:val="xl105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6">
    <w:name w:val="xl10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7">
    <w:name w:val="xl10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8">
    <w:name w:val="xl108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9">
    <w:name w:val="xl109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0">
    <w:name w:val="xl11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1">
    <w:name w:val="xl111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2">
    <w:name w:val="xl112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3">
    <w:name w:val="xl11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4">
    <w:name w:val="xl114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5">
    <w:name w:val="xl115"/>
    <w:basedOn w:val="Normal"/>
    <w:rsid w:val="009D4BB2"/>
    <w:pPr>
      <w:pBdr>
        <w:left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6">
    <w:name w:val="xl116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7">
    <w:name w:val="xl117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8">
    <w:name w:val="xl118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9">
    <w:name w:val="xl119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0">
    <w:name w:val="xl12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1">
    <w:name w:val="xl121"/>
    <w:basedOn w:val="Normal"/>
    <w:rsid w:val="009D4BB2"/>
    <w:pPr>
      <w:pBdr>
        <w:top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2">
    <w:name w:val="xl122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3">
    <w:name w:val="xl123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4">
    <w:name w:val="xl124"/>
    <w:basedOn w:val="Normal"/>
    <w:rsid w:val="009D4BB2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5">
    <w:name w:val="xl125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6">
    <w:name w:val="xl126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7">
    <w:name w:val="xl12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8">
    <w:name w:val="xl128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9">
    <w:name w:val="xl129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0">
    <w:name w:val="xl130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1">
    <w:name w:val="xl131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2">
    <w:name w:val="xl132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33">
    <w:name w:val="xl133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4">
    <w:name w:val="xl134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35">
    <w:name w:val="xl135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2"/>
      <w:szCs w:val="22"/>
      <w:lang w:eastAsia="lt-LT"/>
    </w:rPr>
  </w:style>
  <w:style w:type="paragraph" w:customStyle="1" w:styleId="xl136">
    <w:name w:val="xl136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7">
    <w:name w:val="xl137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8">
    <w:name w:val="xl13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39">
    <w:name w:val="xl139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i/>
      <w:iCs/>
      <w:color w:val="000000"/>
      <w:sz w:val="24"/>
      <w:lang w:eastAsia="lt-LT"/>
    </w:rPr>
  </w:style>
  <w:style w:type="paragraph" w:customStyle="1" w:styleId="xl140">
    <w:name w:val="xl140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1">
    <w:name w:val="xl141"/>
    <w:basedOn w:val="Normal"/>
    <w:rsid w:val="009D4BB2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2">
    <w:name w:val="xl142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3">
    <w:name w:val="xl143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4">
    <w:name w:val="xl144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5">
    <w:name w:val="xl145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6">
    <w:name w:val="xl14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7">
    <w:name w:val="xl147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8">
    <w:name w:val="xl148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9">
    <w:name w:val="xl149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50">
    <w:name w:val="xl15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1">
    <w:name w:val="xl15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2">
    <w:name w:val="xl152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3">
    <w:name w:val="xl15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4">
    <w:name w:val="xl154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5">
    <w:name w:val="xl155"/>
    <w:basedOn w:val="Normal"/>
    <w:rsid w:val="009D4B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56">
    <w:name w:val="xl15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57">
    <w:name w:val="xl157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8">
    <w:name w:val="xl158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9">
    <w:name w:val="xl159"/>
    <w:basedOn w:val="Normal"/>
    <w:rsid w:val="009D4B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0">
    <w:name w:val="xl160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61">
    <w:name w:val="xl16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62">
    <w:name w:val="xl162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3">
    <w:name w:val="xl16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4">
    <w:name w:val="xl164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5">
    <w:name w:val="xl165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6">
    <w:name w:val="xl16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7">
    <w:name w:val="xl16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8">
    <w:name w:val="xl16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69">
    <w:name w:val="xl169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0">
    <w:name w:val="xl170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1">
    <w:name w:val="xl17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2">
    <w:name w:val="xl172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73">
    <w:name w:val="xl17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74">
    <w:name w:val="xl174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75">
    <w:name w:val="xl175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8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4967</TotalTime>
  <Pages>15</Pages>
  <Words>4551</Words>
  <Characters>26536</Characters>
  <Application>Microsoft Office Word</Application>
  <DocSecurity>0</DocSecurity>
  <Lines>2653</Lines>
  <Paragraphs>1727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BSŽ</vt:lpstr>
      <vt:lpstr>TURINYS</vt:lpstr>
    </vt:vector>
  </TitlesOfParts>
  <Company>Panevezio spaustuve</Company>
  <LinksUpToDate>false</LinksUpToDate>
  <CharactersWithSpaces>29360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dc:description/>
  <cp:lastModifiedBy>User</cp:lastModifiedBy>
  <cp:revision>35</cp:revision>
  <cp:lastPrinted>2025-02-24T09:26:00Z</cp:lastPrinted>
  <dcterms:created xsi:type="dcterms:W3CDTF">2023-12-21T05:38:00Z</dcterms:created>
  <dcterms:modified xsi:type="dcterms:W3CDTF">2025-07-31T07:58:00Z</dcterms:modified>
</cp:coreProperties>
</file>