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EF4B5AF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65A7B1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7C1D952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5150A1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79DD349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D7F4CD0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4B6E55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D673AE3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32B03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F29033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DC4320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6EA966D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DD40A9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BB63814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DA7CD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051CC56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B64224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E4307CB" w14:textId="22DE6DD8" w:rsidR="00A637BA" w:rsidRPr="004A3164" w:rsidRDefault="007D05A6" w:rsidP="00D8591F">
      <w:pPr>
        <w:jc w:val="center"/>
        <w:rPr>
          <w:rFonts w:cs="Arial"/>
          <w:szCs w:val="20"/>
          <w:lang w:eastAsia="en-US"/>
        </w:rPr>
      </w:pPr>
      <w:r w:rsidRPr="004A3164">
        <w:rPr>
          <w:rFonts w:cs="Arial"/>
          <w:b/>
          <w:bCs/>
          <w:szCs w:val="20"/>
        </w:rPr>
        <w:t>SUVESTINIS DARBŲ KIEKIŲ ŽINIARAŠTIS</w:t>
      </w:r>
    </w:p>
    <w:p w14:paraId="57C9228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1964103A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61670AC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43B61D8B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592BB4C" w14:textId="6BC8BDA5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962AEFB" w14:textId="77777777" w:rsidR="00BC63F7" w:rsidRPr="004A3164" w:rsidRDefault="00A409A9">
      <w:pPr>
        <w:tabs>
          <w:tab w:val="clear" w:pos="709"/>
        </w:tabs>
        <w:rPr>
          <w:rFonts w:cs="Arial"/>
          <w:szCs w:val="20"/>
          <w:lang w:eastAsia="en-US"/>
        </w:rPr>
      </w:pPr>
      <w:r w:rsidRPr="004A3164">
        <w:rPr>
          <w:rFonts w:cs="Arial"/>
          <w:szCs w:val="20"/>
          <w:lang w:eastAsia="en-US"/>
        </w:rPr>
        <w:br w:type="page"/>
      </w:r>
    </w:p>
    <w:p w14:paraId="7F1173CE" w14:textId="3DE64973" w:rsidR="00BC63F7" w:rsidRPr="004A3164" w:rsidRDefault="00BC63F7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 variantas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"/>
        <w:gridCol w:w="7434"/>
        <w:gridCol w:w="663"/>
        <w:gridCol w:w="831"/>
        <w:gridCol w:w="763"/>
      </w:tblGrid>
      <w:tr w:rsidR="00E32460" w:rsidRPr="00E32460" w14:paraId="52A1864D" w14:textId="77777777" w:rsidTr="00E32460">
        <w:trPr>
          <w:trHeight w:val="54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1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8C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2A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25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05F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6EE6D1C7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28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E3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F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320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166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0341C61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B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71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D1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994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EC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A34BA4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98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D3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2F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70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01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324D489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94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DF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A0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8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1D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7A3106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5E0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90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B96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73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0E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2A1812E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A4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41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02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48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E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82948F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8B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D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42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6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FE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F0533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2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E5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573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7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D7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E85C95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CB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0136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F8F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12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05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512C8B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A3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7C1F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DB8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E7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69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D68F20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BD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16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31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12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2B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E5931A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81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66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2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DF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CC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70FC9A0" w14:textId="77777777" w:rsidTr="00E32460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03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4B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3B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E5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F1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211909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CE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1FC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85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F3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5A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3CB3BCD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32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B91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E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A9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78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05284F3D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F9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F78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1B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0E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1E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1365D1E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9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C68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91F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F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65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96196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303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5E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B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B0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2A3361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78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265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BD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B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370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217AF0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16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4C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55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312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DB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2CB0FA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43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3D3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53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0A8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FF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897C2BD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B1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462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B70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D9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42241A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B3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F97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5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4AF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07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9A5FC6" w14:textId="77777777" w:rsidTr="00E32460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5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6E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4B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66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0D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E32460" w:rsidRPr="00E32460" w14:paraId="461C4E80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E3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2EDE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D3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B8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5B6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079A17F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62AF" w14:textId="546465C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B9C6" w14:textId="76AFE6A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DD7D7" w14:textId="3DF823C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70F" w14:textId="62D5A84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32047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14F76133" w14:textId="77777777" w:rsidTr="00E32460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2B5A" w14:textId="6FECC6F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FB62" w14:textId="40285BB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4905A" w14:textId="6F7BFD1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2BDEA" w14:textId="14A155A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C7F2A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1F84053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AD6D" w14:textId="4A0A486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2EDF" w14:textId="472F282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D2004" w14:textId="2B018E3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0ECC" w14:textId="3E1F7E4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7DAD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7B5F9D11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1B601" w14:textId="30FB3B0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00672" w14:textId="3113495D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44B90" w14:textId="4BF250D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3886F" w14:textId="51E5263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60236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0327C3E2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67FA" w14:textId="4495E8A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9A1A9" w14:textId="2B28165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BB7F3" w14:textId="16EA443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99CE" w14:textId="4C906DF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3FA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17DB6D3A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6236" w14:textId="0C4E7AF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E726F" w14:textId="6398E11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DB60" w14:textId="4197862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BD8E" w14:textId="0AF7075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B599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8CAA2CD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F7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3F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8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BFE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B1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213AB8A1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5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41A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71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65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003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C4381D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0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347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DF8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5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4BD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2C94CF9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8A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B76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A8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9F4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0F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9E1971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CB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85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6B1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62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C23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0E511B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C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AC2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33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9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F8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C8881E0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30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1164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72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3D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26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8763FE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74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C8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7B7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D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95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FF539F6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E7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E7C7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0A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4A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96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53E7B1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D4AC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AF89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28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06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EA2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53D04F" w14:textId="77777777" w:rsidTr="00E32460">
        <w:trPr>
          <w:trHeight w:val="4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34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72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26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97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C5418F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0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37B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00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93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6689A5" w14:textId="77777777" w:rsidTr="00E32460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FE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87E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6F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E9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73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D5A6C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35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FF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AD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6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A4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CA672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1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A0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E5E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DD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D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06F60895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05B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AB81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2C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4B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01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79A16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E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324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B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9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3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FDD851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D7E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14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89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CF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F8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10113A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88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8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9C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0B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A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828AFC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8E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7E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7A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AA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A3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80A64D8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7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D2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05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EC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C4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5A6BCC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BA5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79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9B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A5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78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2FF704D6" w14:textId="77777777" w:rsidTr="00E32460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5F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5A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860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52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0D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E1289F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5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D1A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1B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F5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A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987BC9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18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1B5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D3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72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9A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210A4C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AB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4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09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9C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8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06BFA5F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4CB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3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8EE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39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9F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038450F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0A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E9A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E87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D3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C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3E1909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0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F8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D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14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D3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D050F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3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5D4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218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43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6C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218C3F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30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37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8E6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F5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A2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ABA0D0A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26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A0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8D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7B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0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847E62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2F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FAC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FB3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97D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110/11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9A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D72FB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20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64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7B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82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30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20621FA9" w14:textId="77777777" w:rsidTr="00E32460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7A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17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A2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33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3A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D9575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65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B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FD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BF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81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0D6BBE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BF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A37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BA8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164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BF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A602D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3D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D4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1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7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C6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4766DF0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1B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25E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C0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989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E7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C2B4311" w14:textId="5E5BA275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332B0907" w14:textId="25CA0229" w:rsidR="004A3164" w:rsidRPr="004A3164" w:rsidRDefault="004A3164" w:rsidP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3CCB78D6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FE6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39B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8D3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A6B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9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0DF069E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6F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3F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6D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68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0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2ABB3F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88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79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F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1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94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9AAC83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2D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28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2F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B07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5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6D396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9BE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B1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E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28CCB0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E0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95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05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56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EA1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CA0A0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8E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C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D86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FF467B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FF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4B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68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8F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C2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EFD66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78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6B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E1E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17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7B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6182A7E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48F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C5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9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E1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TS-2</w:t>
            </w:r>
          </w:p>
        </w:tc>
      </w:tr>
      <w:tr w:rsidR="00E32460" w:rsidRPr="00E32460" w14:paraId="00876B7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FB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65F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EF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80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C3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TS-3</w:t>
            </w:r>
          </w:p>
        </w:tc>
      </w:tr>
      <w:tr w:rsidR="00E32460" w:rsidRPr="00E32460" w14:paraId="7AB88598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97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D23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28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D2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7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19A7EE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A03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75D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DC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86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16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CE6448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41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E6C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1BE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44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42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6FF508C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EE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4B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68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0D3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0A5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33C354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3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77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B7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C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B3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F3276D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6A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24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005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A5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8D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AE9BCB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60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20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0C9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A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13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5B5895F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89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6E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0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9B0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56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757029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D0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AF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47C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857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22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29114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FE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06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30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074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51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F609F18" w14:textId="77777777" w:rsidTr="001F5CDB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E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71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27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03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6A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489D6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3A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DD7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8B7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6BE9541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9DE9" w14:textId="388F099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96EF" w14:textId="664480AA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3DDF" w14:textId="0893104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4EFB" w14:textId="2E68652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CB27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BC3B01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9D51" w14:textId="08D2A3B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17A5" w14:textId="2ADE94E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1273" w14:textId="5459473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82D7" w14:textId="2E8E43B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73BB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57A6950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3B90" w14:textId="5096421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F6C7" w14:textId="5ED93B9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06AF" w14:textId="17343B2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451F8" w14:textId="186A481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949A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9AF242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11B2F" w14:textId="02F1F00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C9113" w14:textId="61D7FD28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645D1" w14:textId="4C02A16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13A71" w14:textId="358C37B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BE0E2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15DA799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6F5B" w14:textId="49F428E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FB2AD" w14:textId="16663D0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6EAA" w14:textId="7EBE248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451A" w14:textId="0D072A7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CC04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E599A0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676B" w14:textId="01A6FC7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7978" w14:textId="0CCC7AB1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2C556" w14:textId="55CE485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95EC9" w14:textId="0848681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5075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AC79D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7E7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6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AC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42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AC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3DAA72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878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5B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AE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96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EDE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93FAFE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B1DB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F4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87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E1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2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DD3B1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C7A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4A4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6F9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E0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EF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EB1779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D07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C2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242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4C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569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7E19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06DB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3A3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E1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2B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8AE2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1DFC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AF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CF2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28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3F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DCC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1FDD8C0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3EE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7F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94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5A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3A0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65186F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1A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48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717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F0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49B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07099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0B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07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53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4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AD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TS-4, TS-6, TS-7, </w:t>
            </w: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TS-8</w:t>
            </w:r>
          </w:p>
        </w:tc>
      </w:tr>
      <w:tr w:rsidR="00E32460" w:rsidRPr="00E32460" w14:paraId="681C317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C6C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4E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17C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D3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51C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49C4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25B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08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B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BF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9B9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EC0B88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C02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AC0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677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F3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076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92777C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4849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4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00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D6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F3B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E07CE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3E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267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8B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A5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1ADCA5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37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5E6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3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7E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D35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166530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FA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9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190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27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B50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356290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4A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1C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A0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DE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933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0ABF7C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18C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3F3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1D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CE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8CE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413286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0CCC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4B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CE8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5F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8C8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45EFF8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BEC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C83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h-0,19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41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4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3,15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83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554E8C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677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BA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A8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EE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4BF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8B0A8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2A5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815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D82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3BC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5A1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8D9DC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FDD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CA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41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154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1F6AA9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A5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73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8F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40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BD60C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B8D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FC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7E2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3C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41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262937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55F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B6D0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C2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2A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4BA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75F2E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7E2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22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A6E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61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704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20A55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60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5A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6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E53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362CA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1D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E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812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BA37C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DB90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84C9B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B6E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F6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F8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DB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84ED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70D788A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A91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3A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A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BDF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6ED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1B9D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2C4A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7E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D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56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FD1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E6ADB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F7C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83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75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6B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18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F9FC4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619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F6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C0F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28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2C9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604552C9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057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5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8D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CF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77A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B62F3E8" w14:textId="11736213" w:rsidR="00A07794" w:rsidRPr="004A3164" w:rsidRDefault="00A07794" w:rsidP="004A3164">
      <w:pPr>
        <w:tabs>
          <w:tab w:val="clear" w:pos="709"/>
          <w:tab w:val="left" w:pos="465"/>
        </w:tabs>
        <w:rPr>
          <w:rFonts w:cs="Arial"/>
          <w:szCs w:val="20"/>
          <w:lang w:eastAsia="en-US"/>
        </w:rPr>
      </w:pPr>
    </w:p>
    <w:p w14:paraId="58E3D840" w14:textId="71D837D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492E5B2" w14:textId="77777777" w:rsidTr="004A3164">
        <w:trPr>
          <w:trHeight w:val="270"/>
        </w:trPr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03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Eilės Nr.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502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92B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DC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5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63B0139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A6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A1EE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F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7B3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CCF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A7EFF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C1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16D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D0B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75B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A05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4F54C62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799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7B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63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9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DE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E9AA1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B9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18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71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1BD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65D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8DC7E9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3A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F3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7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85C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621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2DDD4C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96C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289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07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880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60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D547C9F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6B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8A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0A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59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45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09DD4A0B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A1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A24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6B6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B9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B1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282C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3F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5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BD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785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A82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5A09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2F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39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8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F16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02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48E9D4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39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3DEA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AD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3E2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60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F11CA1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0A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DD0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955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C44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100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3C6006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28A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522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7B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317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3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1409E620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B3F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D92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851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D30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DF5C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2950395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1A9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D8D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7C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319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E55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0C336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6B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26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D3F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17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07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0985F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1F3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E15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B3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5F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84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D4D6B3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1EA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8DE0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D2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44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B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F1F50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44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89B4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17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7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F6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2A3B3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1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89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321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03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F37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B28292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E4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6F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2C0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47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EA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315FC67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7FC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20F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A40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DF7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84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455D197C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B0E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FF55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1AB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038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F19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3645F0C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70C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E6E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36F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43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165,43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88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77EDAD6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928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5B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477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A5C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64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36E1D98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FF7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E22C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7F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46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15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E00D7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4DA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3.2.5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9B5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1FB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963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4A3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C87E47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DD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1C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58D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A41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EA5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31EAB8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B9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3C9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67D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99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B0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7DD83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28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8AF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23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96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5703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6DFD9194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F2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AC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4A4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81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1B5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6BA7352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CFF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A0C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C3A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34C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F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DB8D22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42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40EC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4B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96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C08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A769CFA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125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43D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2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141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8E4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A3B04AB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F27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D9A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E9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C1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CE2ECD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03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A2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D21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4B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D8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5C95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51C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26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81E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9EB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888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08EBF95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C2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609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D5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F5E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F8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203F39A3" w14:textId="2F50CB26" w:rsidR="004A3164" w:rsidRPr="004A3164" w:rsidRDefault="004A316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</w:p>
    <w:p w14:paraId="498E3D62" w14:textId="77777777" w:rsidR="004A3164" w:rsidRPr="004A3164" w:rsidRDefault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br w:type="page"/>
      </w:r>
    </w:p>
    <w:p w14:paraId="66110B23" w14:textId="25EB4FE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7112"/>
        <w:gridCol w:w="626"/>
        <w:gridCol w:w="684"/>
        <w:gridCol w:w="1182"/>
      </w:tblGrid>
      <w:tr w:rsidR="00E32460" w:rsidRPr="00E32460" w14:paraId="288FF6DB" w14:textId="77777777" w:rsidTr="001F5CDB">
        <w:trPr>
          <w:trHeight w:val="5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9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7E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F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2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749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7CBCDA4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06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05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E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01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29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147D5D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0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0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58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8A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52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550B09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86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37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4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F1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0C7CFC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3A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7E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F6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BD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E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5CCF85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7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F5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EE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DF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1A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A72BF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EB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A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89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C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7967A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AF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4C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A8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40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B7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E4E7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4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74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23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6114FC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22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E02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9C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D6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8478653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D8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B3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731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43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3D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50D99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E9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36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B6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1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12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46C23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61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EC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A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85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39B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121051E" w14:textId="77777777" w:rsidTr="001F5CDB">
        <w:trPr>
          <w:trHeight w:val="9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C5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A4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3F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C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5C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671D128" w14:textId="77777777" w:rsidTr="001F5CDB">
        <w:trPr>
          <w:trHeight w:val="7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1A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C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0F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7A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F6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4D88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CC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73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7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30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49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380BDEEB" w14:textId="77777777" w:rsidTr="001F5CDB">
        <w:trPr>
          <w:trHeight w:val="52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7C1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76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B2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B7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126E00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AA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7A0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C6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5D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5C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C13492" w14:textId="77777777" w:rsidTr="001F5CDB">
        <w:trPr>
          <w:trHeight w:val="45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CD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A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4C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CD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C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4C20EDC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C0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56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A6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E7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B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69915E" w14:textId="77777777" w:rsidTr="001F5CDB">
        <w:trPr>
          <w:trHeight w:val="435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E0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4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C1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9A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A7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C5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FF6CEE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B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89C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9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A1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05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E5A194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DF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86A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23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FBC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AD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04730B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65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D6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F5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E10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FC1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23BF45" w14:textId="77777777" w:rsidTr="001F5CDB">
        <w:trPr>
          <w:trHeight w:val="4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4D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D46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8F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5F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45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F67B3A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E3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E6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35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91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24383713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2800" w14:textId="36FC57E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7039" w14:textId="051DC3BA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2DF3" w14:textId="76389F7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84B0" w14:textId="318EAF1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43BB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B05221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9B16" w14:textId="6CE7238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63E6" w14:textId="7B972ED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3E47" w14:textId="19DDD27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0DD3" w14:textId="28C51DE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1E02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691F7EBC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E33B" w14:textId="3B4FB1B1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E58" w14:textId="4341796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ACA0" w14:textId="0503DC0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AFB" w14:textId="31DD540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1564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C0799B3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34DE" w14:textId="188B7F0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185F" w14:textId="3A950A82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A165" w14:textId="02C0E45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71F6" w14:textId="627D467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D524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43D82274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13A" w14:textId="5B741B3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A397" w14:textId="6895B16F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C13" w14:textId="0A62688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9DD0" w14:textId="76C9FB1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1526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AE85F5A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9933" w14:textId="0A2D135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2A4C" w14:textId="47588DB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673F" w14:textId="022A214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BA38" w14:textId="26B3E5B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EA7C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822A79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E4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FBB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78A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D0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6C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299FAB4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4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81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14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62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DEB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B07D9E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BE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0E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10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C2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22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B51757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8F7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D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2D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F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C5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B665C2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30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A2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DE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5B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1304343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A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F0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E3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B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D3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108C0E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45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54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67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4E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DC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1FFB82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C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D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15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91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D1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A1E18F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B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B8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13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D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C4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A332AB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EB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16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38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CE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59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3D11C1E3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D6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CE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38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52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42C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55D46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EE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878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7A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90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59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D71016" w14:textId="77777777" w:rsidTr="001F5CDB">
        <w:trPr>
          <w:trHeight w:val="48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A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2B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2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1F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95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5AC23D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095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1C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3D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4F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C0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A4C9A3" w14:textId="77777777" w:rsidTr="001F5CDB">
        <w:trPr>
          <w:trHeight w:val="5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7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27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6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8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758E30A2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B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3A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8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4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5727FE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C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9C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712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F6D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01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737AFF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ED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CF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05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69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1D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1C5E28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5D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BC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77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2A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C6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6A4477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E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3C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6F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26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B5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73C01D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F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18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25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6A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EAA85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CB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0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EC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C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2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6D47B9F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BC7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A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3C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85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DC51FA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A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620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FF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1E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BB3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8541D6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96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1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7C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2F3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F5A1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DD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C7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48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3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9E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E6BC77C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FC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71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09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BA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D1C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5E03BC99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8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88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31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F6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D7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00D4B9D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1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67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0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D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F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6F951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AE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CC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B2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226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0A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389414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93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4D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7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19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9D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1E33DB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7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D3B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E5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5C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2F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96B0F0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33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75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1A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110/11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5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B3953B5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BE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3F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6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D1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F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07D6E7D6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1C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DF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70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03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7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CFCBBF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AE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C8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91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D8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09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398817" w14:textId="77777777" w:rsidTr="001F5CDB">
        <w:trPr>
          <w:trHeight w:val="17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BA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8E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9E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8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F2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EA7E79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BC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85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F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37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9A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BFDF18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7C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08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6E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EF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C32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1E7C4D0" w14:textId="2B50E166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1C56861B" w14:textId="0A301AF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7D842058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FE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E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F8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FA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A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F708C7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D0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98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C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F2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D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C2C0CF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E4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C3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C9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82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7D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7F86CA4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AA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FE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E9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5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0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81642E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CA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863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18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A6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84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B0CF2B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B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C2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3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1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8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3C1B20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30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84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88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E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F7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7B9D97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B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78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AD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C6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E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9C968B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DC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9E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1B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7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23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E515A3C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C5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F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9F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CD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E5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20D59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77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3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DB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7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A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EFE024A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23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B7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F1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DD9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97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8613FC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80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B5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20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57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28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EA27B02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ED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33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1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C2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B6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D033D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D5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6C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F0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F0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5E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5F2137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B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24F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03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E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CA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17177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AE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B4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FD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0C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EB36DD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6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46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83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9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05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A7D713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7A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C0D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70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31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D3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7A9B1C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0F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E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3E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32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49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0A2D56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4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A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3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905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B5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7C82FC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3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368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EC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C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B5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D6CBDE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B5E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DC7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DB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3D763F82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ED95" w14:textId="6C526A3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3C7A" w14:textId="2C48C4B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FBE0" w14:textId="18CCB59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74E6" w14:textId="16FACD2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8210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36571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31B1" w14:textId="57A5A88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60D7" w14:textId="4CA71EF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F697" w14:textId="579B107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DA92" w14:textId="62C92C6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31A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479BF71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5C26" w14:textId="551311C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DE3D" w14:textId="780E4E9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D274" w14:textId="40A486A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591" w14:textId="75795F7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A507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55121D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85B8" w14:textId="7FA97E8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BA4F" w14:textId="63B77E0E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5A10" w14:textId="6F626E1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1146" w14:textId="5D334B8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6EC4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64D466DD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30C8" w14:textId="54C1805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2833" w14:textId="1E65104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E134" w14:textId="262E2DA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55F8" w14:textId="7CDC283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8E9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5D6C8C2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A16E" w14:textId="55F7892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CEC2" w14:textId="5AC732EE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9B22" w14:textId="558C1B8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12BD" w14:textId="72A4EB91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96A9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190101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04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A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F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1C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815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3FA5E7D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6A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8F1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17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30E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B45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C8AD1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FD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67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72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B1C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60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8368C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6C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C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DD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9A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214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F80CEF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8F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F8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D5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3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09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27930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E8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2D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2E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9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944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0CFD9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8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26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37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D5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D51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9F57058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5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B1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92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BA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5BE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6B5A4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C9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F0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4C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46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E7549E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5D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6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4D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D0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6F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1B6DE1F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2D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9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0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4A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E32460" w:rsidRPr="00E32460" w14:paraId="2413EB3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3A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55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84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E65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0A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4487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E9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22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BE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F3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043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B0A59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9D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832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40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1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5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D72564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43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C8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34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FE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97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B2DD20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A9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00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CE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C0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B17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3BFF68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A06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53E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C2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2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8E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AE0A11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F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96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B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F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45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76CC95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185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CF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A0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9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7F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EDAD85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61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38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30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5C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36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06D856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689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769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40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20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2,32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96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85898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C2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1F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86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EE5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5D2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F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D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3E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7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E4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011761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A4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53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59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7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4EC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2404B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97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79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88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39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45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D211B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48A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11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E51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AB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2E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F1AFB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9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5FF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3E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94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BE2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76CD92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F0A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FA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22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80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19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5E11B3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42E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E7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85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A7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0D90F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F1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9F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FD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660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CE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379F2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A8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11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D6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4AE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E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1A521CA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1CE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24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D8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B7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56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3C0AD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30E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2B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BC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A4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C4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56C39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C5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BE5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4A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1E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71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E83FB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BEE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18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7C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A07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6D7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07157F1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74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1E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7F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CD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D45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FE46883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495D21E9" w14:textId="0B89752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937611E" w14:textId="77777777" w:rsidTr="004A3164">
        <w:trPr>
          <w:trHeight w:val="255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560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1A5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8C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0B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47C6D26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A1B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30A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D5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B0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0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771A6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F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2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8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CFD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988F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D4F0A7F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E8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511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ADC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98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FF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87D63AD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923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6E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55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A6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7BE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5B39AED7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A9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7E4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42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F8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DC9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962A55C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43B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E7D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7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4C9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4ABA8D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E86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385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A9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528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F8F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21FE057E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9382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967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4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0F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E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182AC7F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5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080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A68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42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48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569F24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6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FED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4D8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FC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60A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0CCAB48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DD1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B8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19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0F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3A8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5452F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B9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D3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24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88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9BC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911056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DFF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F30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4F3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AE1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976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28264356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87EE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53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6D6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BA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9BA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5F33AF1E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EFB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1A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356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15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337E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A03952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FF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EC2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2D4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2BE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F4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D5D3B3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64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964A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E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8E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1E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5B67B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1F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0117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4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0D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24F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1185A1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D2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71E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F7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92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6B3B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89BCB59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57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3232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8DC0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D9CE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67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17507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502F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1A8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05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BCB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32D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30F005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FB1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399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A9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F56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57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3A6238FB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E09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A3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EB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374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04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7CC11E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0BB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8C7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FB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E82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143,66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E00A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4C2AA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70E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ADB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A0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97D6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86C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6640F8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54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0914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728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DE6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C2A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902453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A05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B8A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8F5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260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9A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0DCFDF7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90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4A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0E3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12C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F1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FAE9B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7EB4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21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CD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19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AB4E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8C4D53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41B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8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21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Asfalto dangos sluoksnio iš mišinio AC 11 VN, rišiklis 70/100, h-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A5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FA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A3C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7B8A0A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B9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00C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F5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D0B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00C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3D15B2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80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995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9C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BB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3DE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EE817C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D96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977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644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E7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7C6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59DFD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36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46D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D62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9D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5FA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F593DF1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C7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A5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FC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A0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C29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D4AC46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3DC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3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D46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36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153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7CB639E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1F1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BC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D0B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259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372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54529F2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BE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858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2B5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D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131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B79D98E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sectPr w:rsidR="00A07794" w:rsidRPr="004A3164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2EFA84AD" w:rsidR="00FA548C" w:rsidRPr="00897161" w:rsidRDefault="000B6DD1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5C6B13BF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651174">
            <w:t>5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32C2A4B3" w:rsidR="006E3B03" w:rsidRPr="00377D58" w:rsidRDefault="00447733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4F178A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4F178A" w:rsidRPr="00377D58" w:rsidRDefault="004F178A" w:rsidP="004F178A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0F421FB4" w:rsidR="004F178A" w:rsidRPr="00377D58" w:rsidRDefault="004F178A" w:rsidP="004F178A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34CFA4B3" w14:textId="77777777" w:rsidR="004F178A" w:rsidRPr="000E6611" w:rsidRDefault="004F178A" w:rsidP="004F178A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1CEE2B70" w:rsidR="004F178A" w:rsidRPr="00351028" w:rsidRDefault="004F178A" w:rsidP="004F178A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4F178A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4F178A" w:rsidRPr="00377D58" w:rsidRDefault="004F178A" w:rsidP="004F178A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4F178A" w:rsidRPr="00377D58" w:rsidRDefault="004F178A" w:rsidP="004F178A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7BC11472" w14:textId="77777777" w:rsidR="004F178A" w:rsidRDefault="004F178A" w:rsidP="004F178A">
          <w:pPr>
            <w:pStyle w:val="tampasymuokair"/>
          </w:pPr>
          <w:r>
            <w:t>Statinio pavadinimas</w:t>
          </w:r>
        </w:p>
        <w:p w14:paraId="393A5605" w14:textId="77777777" w:rsidR="004F178A" w:rsidRPr="00C602B0" w:rsidRDefault="004F178A" w:rsidP="004F178A">
          <w:pPr>
            <w:pStyle w:val="tampasymuokair"/>
          </w:pPr>
        </w:p>
        <w:p w14:paraId="0E02DA5B" w14:textId="69D10FA3" w:rsidR="004F178A" w:rsidRPr="008D38DD" w:rsidRDefault="004F178A" w:rsidP="004F178A">
          <w:pPr>
            <w:pStyle w:val="tampasuraascentras"/>
            <w:rPr>
              <w:rFonts w:cs="Arial"/>
              <w:szCs w:val="20"/>
            </w:rPr>
          </w:pPr>
          <w:r w:rsidRPr="008D38DD">
            <w:rPr>
              <w:rFonts w:cs="Arial"/>
              <w:szCs w:val="20"/>
            </w:rPr>
            <w:t>Susisiekimo komunikacijų (gatvės) paskirties statinio - Kelmės miesto Ke-13 Birutės gatves kapitalinio remonto techninis darbo projektas, įrengiant lietaus nuotekų tinklus ir pėsčiųjų - dvirači</w:t>
          </w:r>
          <w:r w:rsidR="00237ED2">
            <w:rPr>
              <w:rFonts w:cs="Arial"/>
              <w:szCs w:val="20"/>
            </w:rPr>
            <w:t>ų</w:t>
          </w:r>
          <w:r w:rsidRPr="008D38DD">
            <w:rPr>
              <w:rFonts w:cs="Arial"/>
              <w:szCs w:val="20"/>
            </w:rPr>
            <w:t xml:space="preserve"> takus</w:t>
          </w:r>
        </w:p>
        <w:p w14:paraId="0780336B" w14:textId="78053B4E" w:rsidR="004F178A" w:rsidRDefault="004F178A" w:rsidP="004F178A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7814E1D" wp14:editId="2B81A993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57B86FEE" wp14:editId="30AAEE4B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BE0F9F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BE0F9F" w:rsidRPr="00377D58" w:rsidRDefault="00BE0F9F" w:rsidP="00BE0F9F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3DD2DCF0" w:rsidR="00BE0F9F" w:rsidRPr="00377D58" w:rsidRDefault="00BE0F9F" w:rsidP="00BE0F9F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3A88D3C9" w:rsidR="00BE0F9F" w:rsidRPr="00377D58" w:rsidRDefault="00BE0F9F" w:rsidP="00BE0F9F">
          <w: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40AC0E25" w:rsidR="00BE0F9F" w:rsidRPr="00377D58" w:rsidRDefault="00BE0F9F" w:rsidP="00BE0F9F">
          <w:r w:rsidRPr="00A5638F">
            <w:rPr>
              <w:noProof/>
            </w:rPr>
            <w:drawing>
              <wp:inline distT="0" distB="0" distL="0" distR="0" wp14:anchorId="23A785EC" wp14:editId="7945A5E7">
                <wp:extent cx="498061" cy="260350"/>
                <wp:effectExtent l="0" t="0" r="0" b="0"/>
                <wp:docPr id="11162322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708" cy="261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BE0F9F" w:rsidRPr="00377D58" w:rsidRDefault="00BE0F9F" w:rsidP="00BE0F9F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BE0F9F" w:rsidRPr="00377D58" w:rsidRDefault="00BE0F9F" w:rsidP="00BE0F9F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0BEC21EE" w:rsidR="00203184" w:rsidRPr="006C6D13" w:rsidRDefault="000B6DD1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5B200913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55680" behindDoc="0" locked="0" layoutInCell="1" allowOverlap="1" wp14:anchorId="7ACC7874" wp14:editId="288490E9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B0C39" w14:textId="70E251D4" w:rsidR="0023437B" w:rsidRPr="0023437B" w:rsidRDefault="00944B5F" w:rsidP="00127C15">
    <w:r>
      <w:rPr>
        <w:noProof/>
      </w:rPr>
      <w:pict w14:anchorId="19D96CBC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1" o:spid="_x0000_s1026" type="#_x0000_t32" style="position:absolute;margin-left:-56.7pt;margin-top:10.05pt;width:599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0DA0" w14:textId="5753A3E9" w:rsidR="00BE0F9F" w:rsidRDefault="00BE0F9F" w:rsidP="00BE0F9F">
    <w:pPr>
      <w:pStyle w:val="Headeruraas"/>
    </w:pPr>
    <w:r>
      <w:t xml:space="preserve">Suvestinis darbų kiekių </w:t>
    </w:r>
    <w:proofErr w:type="spellStart"/>
    <w:r>
      <w:t>žiniraraštis</w:t>
    </w:r>
    <w:proofErr w:type="spellEnd"/>
  </w:p>
  <w:p w14:paraId="5B4C9D16" w14:textId="487BFADC" w:rsidR="00AF02E3" w:rsidRPr="00DC0E79" w:rsidRDefault="00605BFA" w:rsidP="00BE0F9F">
    <w:pPr>
      <w:pStyle w:val="Headeruraas"/>
    </w:pPr>
    <w:r w:rsidRPr="004D539B">
      <w:rPr>
        <w:noProof/>
      </w:rPr>
      <w:drawing>
        <wp:anchor distT="0" distB="0" distL="114300" distR="114300" simplePos="0" relativeHeight="251683328" behindDoc="0" locked="0" layoutInCell="1" allowOverlap="1" wp14:anchorId="0499FD7B" wp14:editId="00B7F013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5F"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left:0;text-align:left;margin-left:-56.7pt;margin-top:10.05pt;width:599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AutoShape 4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17CC"/>
    <w:rsid w:val="00062571"/>
    <w:rsid w:val="00062C04"/>
    <w:rsid w:val="00063F51"/>
    <w:rsid w:val="000654F8"/>
    <w:rsid w:val="00066721"/>
    <w:rsid w:val="00066C36"/>
    <w:rsid w:val="00067B4A"/>
    <w:rsid w:val="0007264D"/>
    <w:rsid w:val="000736B8"/>
    <w:rsid w:val="00074272"/>
    <w:rsid w:val="000743E8"/>
    <w:rsid w:val="000747E5"/>
    <w:rsid w:val="0008143F"/>
    <w:rsid w:val="00081614"/>
    <w:rsid w:val="0008276F"/>
    <w:rsid w:val="000831B1"/>
    <w:rsid w:val="000833C9"/>
    <w:rsid w:val="0009098F"/>
    <w:rsid w:val="000916E3"/>
    <w:rsid w:val="0009319D"/>
    <w:rsid w:val="00094252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6DD1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9F3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19B8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8E8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01B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5CDB"/>
    <w:rsid w:val="001F6B29"/>
    <w:rsid w:val="00200020"/>
    <w:rsid w:val="0020188E"/>
    <w:rsid w:val="002025F2"/>
    <w:rsid w:val="002025F3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37ED2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540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2DF4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B7A08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4AF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00E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4F69"/>
    <w:rsid w:val="0038714C"/>
    <w:rsid w:val="00390D4C"/>
    <w:rsid w:val="00392892"/>
    <w:rsid w:val="00392D13"/>
    <w:rsid w:val="00393ACA"/>
    <w:rsid w:val="00395554"/>
    <w:rsid w:val="00397707"/>
    <w:rsid w:val="003A0A3C"/>
    <w:rsid w:val="003A0DD0"/>
    <w:rsid w:val="003A1C59"/>
    <w:rsid w:val="003A2B1C"/>
    <w:rsid w:val="003A3675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4561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379"/>
    <w:rsid w:val="00411ACF"/>
    <w:rsid w:val="00411CAB"/>
    <w:rsid w:val="00413B5B"/>
    <w:rsid w:val="0041420F"/>
    <w:rsid w:val="00414226"/>
    <w:rsid w:val="00416CFC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47733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2F7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164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2E7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02C"/>
    <w:rsid w:val="004E016F"/>
    <w:rsid w:val="004E24B3"/>
    <w:rsid w:val="004E28C5"/>
    <w:rsid w:val="004E7771"/>
    <w:rsid w:val="004E7E13"/>
    <w:rsid w:val="004F0303"/>
    <w:rsid w:val="004F0C50"/>
    <w:rsid w:val="004F178A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575C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14A9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5E89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1174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87E0C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3F2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15D"/>
    <w:rsid w:val="00943EAB"/>
    <w:rsid w:val="00944B5F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773E"/>
    <w:rsid w:val="00A07794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200D"/>
    <w:rsid w:val="00A330C5"/>
    <w:rsid w:val="00A34B5A"/>
    <w:rsid w:val="00A362B9"/>
    <w:rsid w:val="00A409A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5A9"/>
    <w:rsid w:val="00B11F04"/>
    <w:rsid w:val="00B123F5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0D92"/>
    <w:rsid w:val="00B6145E"/>
    <w:rsid w:val="00B617D6"/>
    <w:rsid w:val="00B62EF5"/>
    <w:rsid w:val="00B631B8"/>
    <w:rsid w:val="00B6335A"/>
    <w:rsid w:val="00B63939"/>
    <w:rsid w:val="00B658A2"/>
    <w:rsid w:val="00B65B3C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2E7"/>
    <w:rsid w:val="00B76B08"/>
    <w:rsid w:val="00B77836"/>
    <w:rsid w:val="00B8031D"/>
    <w:rsid w:val="00B80CC3"/>
    <w:rsid w:val="00B82E1C"/>
    <w:rsid w:val="00B83913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355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056C"/>
    <w:rsid w:val="00BC1132"/>
    <w:rsid w:val="00BC169B"/>
    <w:rsid w:val="00BC171E"/>
    <w:rsid w:val="00BC2A9C"/>
    <w:rsid w:val="00BC2D55"/>
    <w:rsid w:val="00BC4CC1"/>
    <w:rsid w:val="00BC63F7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0F9F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1E29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18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1C76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C1E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2460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B50"/>
    <w:rsid w:val="00E44DAA"/>
    <w:rsid w:val="00E4536B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188E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048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49E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59DC"/>
    <w:rsid w:val="00F7636F"/>
    <w:rsid w:val="00F774CE"/>
    <w:rsid w:val="00F778FF"/>
    <w:rsid w:val="00F830E5"/>
    <w:rsid w:val="00F8314B"/>
    <w:rsid w:val="00F84654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1B6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B93355"/>
    <w:rPr>
      <w:color w:val="FF00FF"/>
      <w:u w:val="single"/>
    </w:rPr>
  </w:style>
  <w:style w:type="paragraph" w:customStyle="1" w:styleId="msonormal0">
    <w:name w:val="msonormal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xl89">
    <w:name w:val="xl8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1">
    <w:name w:val="xl91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2">
    <w:name w:val="xl9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3">
    <w:name w:val="xl93"/>
    <w:basedOn w:val="Normal"/>
    <w:rsid w:val="00B93355"/>
    <w:pPr>
      <w:pBdr>
        <w:bottom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4">
    <w:name w:val="xl9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5">
    <w:name w:val="xl95"/>
    <w:basedOn w:val="Normal"/>
    <w:rsid w:val="00B93355"/>
    <w:pPr>
      <w:pBdr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6">
    <w:name w:val="xl9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7">
    <w:name w:val="xl97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8">
    <w:name w:val="xl98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9">
    <w:name w:val="xl9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0">
    <w:name w:val="xl100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1">
    <w:name w:val="xl101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2">
    <w:name w:val="xl10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4">
    <w:name w:val="xl10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5">
    <w:name w:val="xl10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6">
    <w:name w:val="xl106"/>
    <w:basedOn w:val="Normal"/>
    <w:rsid w:val="00B93355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107">
    <w:name w:val="xl10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108">
    <w:name w:val="xl108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9">
    <w:name w:val="xl109"/>
    <w:basedOn w:val="Normal"/>
    <w:rsid w:val="00B93355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0">
    <w:name w:val="xl11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2">
    <w:name w:val="xl11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3">
    <w:name w:val="xl11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4">
    <w:name w:val="xl11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5">
    <w:name w:val="xl11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6">
    <w:name w:val="xl11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7">
    <w:name w:val="xl117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9">
    <w:name w:val="xl119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0">
    <w:name w:val="xl12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2">
    <w:name w:val="xl12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3">
    <w:name w:val="xl123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4">
    <w:name w:val="xl12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7">
    <w:name w:val="xl12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8">
    <w:name w:val="xl12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9">
    <w:name w:val="xl129"/>
    <w:basedOn w:val="Normal"/>
    <w:rsid w:val="00B93355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0">
    <w:name w:val="xl130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1">
    <w:name w:val="xl13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2">
    <w:name w:val="xl132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3">
    <w:name w:val="xl133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5">
    <w:name w:val="xl13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6">
    <w:name w:val="xl13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8">
    <w:name w:val="xl13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9">
    <w:name w:val="xl13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0">
    <w:name w:val="xl14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B93355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43">
    <w:name w:val="xl14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B93355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0">
    <w:name w:val="xl15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1">
    <w:name w:val="xl151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2">
    <w:name w:val="xl152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3">
    <w:name w:val="xl15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56">
    <w:name w:val="xl15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7">
    <w:name w:val="xl157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61">
    <w:name w:val="xl16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3">
    <w:name w:val="xl16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4">
    <w:name w:val="xl16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65">
    <w:name w:val="xl16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66">
    <w:name w:val="xl16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9">
    <w:name w:val="xl169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font8">
    <w:name w:val="font8"/>
    <w:basedOn w:val="Normal"/>
    <w:rsid w:val="00BC63F7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171">
    <w:name w:val="xl171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BC63F7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3">
    <w:name w:val="xl173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4">
    <w:name w:val="xl174"/>
    <w:basedOn w:val="Normal"/>
    <w:rsid w:val="00BC63F7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5">
    <w:name w:val="xl175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6">
    <w:name w:val="xl176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7">
    <w:name w:val="xl177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78">
    <w:name w:val="xl178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9">
    <w:name w:val="xl179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0">
    <w:name w:val="xl180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1">
    <w:name w:val="xl181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2">
    <w:name w:val="xl182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83">
    <w:name w:val="xl183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4">
    <w:name w:val="xl184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5">
    <w:name w:val="xl185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5203</TotalTime>
  <Pages>15</Pages>
  <Words>19241</Words>
  <Characters>10968</Characters>
  <Application>Microsoft Office Word</Application>
  <DocSecurity>0</DocSecurity>
  <Lines>91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30149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42</cp:revision>
  <cp:lastPrinted>2024-04-26T08:32:00Z</cp:lastPrinted>
  <dcterms:created xsi:type="dcterms:W3CDTF">2023-12-21T05:38:00Z</dcterms:created>
  <dcterms:modified xsi:type="dcterms:W3CDTF">2025-08-05T11:11:00Z</dcterms:modified>
</cp:coreProperties>
</file>