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0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5"/>
      </w:tblGrid>
      <w:tr w:rsidR="00A90880" w14:paraId="1376FAEA" w14:textId="77777777" w:rsidTr="003367D0">
        <w:trPr>
          <w:trHeight w:val="10327"/>
        </w:trPr>
        <w:tc>
          <w:tcPr>
            <w:tcW w:w="10085" w:type="dxa"/>
            <w:vAlign w:val="center"/>
          </w:tcPr>
          <w:p w14:paraId="3A88216C" w14:textId="4CC66AF9" w:rsidR="00A90880" w:rsidRPr="007538BF" w:rsidRDefault="00F044A5" w:rsidP="00A90880">
            <w:pPr>
              <w:pStyle w:val="Antrat10"/>
              <w:rPr>
                <w:sz w:val="24"/>
              </w:rPr>
            </w:pPr>
            <w:r>
              <w:rPr>
                <w:sz w:val="24"/>
              </w:rPr>
              <w:t>sąnaudų kiekių žiniaraštis</w:t>
            </w:r>
          </w:p>
        </w:tc>
      </w:tr>
    </w:tbl>
    <w:p w14:paraId="341ECC3A" w14:textId="255B31CF" w:rsidR="007E1FA5" w:rsidRPr="007E1FA5" w:rsidRDefault="00F044A5" w:rsidP="007E1FA5">
      <w:pPr>
        <w:pStyle w:val="Antrat10"/>
        <w:rPr>
          <w:lang w:eastAsia="en-US"/>
        </w:rPr>
      </w:pPr>
      <w:r>
        <w:rPr>
          <w:lang w:eastAsia="en-US"/>
        </w:rPr>
        <w:lastRenderedPageBreak/>
        <w:t>SĄNAUDŲ KIEKIŲ ŽINIARAŠTIS</w:t>
      </w:r>
      <w:r w:rsidR="007E1FA5">
        <w:rPr>
          <w:lang w:eastAsia="en-US"/>
        </w:rPr>
        <w:t xml:space="preserve"> </w:t>
      </w:r>
    </w:p>
    <w:p w14:paraId="35325817" w14:textId="77777777" w:rsidR="00F044A5" w:rsidRPr="00F044A5" w:rsidRDefault="00F044A5" w:rsidP="00F044A5">
      <w:pPr>
        <w:rPr>
          <w:lang w:eastAsia="en-US"/>
        </w:rPr>
      </w:pPr>
    </w:p>
    <w:p w14:paraId="2F55818E" w14:textId="77777777" w:rsidR="007E1FA5" w:rsidRPr="007E1FA5" w:rsidRDefault="007E1FA5" w:rsidP="004564D6">
      <w:pPr>
        <w:jc w:val="center"/>
        <w:rPr>
          <w:b/>
          <w:bCs/>
          <w:lang w:eastAsia="en-US"/>
        </w:rPr>
      </w:pPr>
      <w:r w:rsidRPr="007E1FA5">
        <w:rPr>
          <w:b/>
          <w:bCs/>
          <w:lang w:eastAsia="en-US"/>
        </w:rPr>
        <w:t>1 ETAPAS</w:t>
      </w:r>
    </w:p>
    <w:p w14:paraId="73879B2B" w14:textId="36928DC5" w:rsidR="00F044A5" w:rsidRPr="007E1FA5" w:rsidRDefault="007E1FA5" w:rsidP="004564D6">
      <w:pPr>
        <w:jc w:val="center"/>
        <w:rPr>
          <w:b/>
          <w:bCs/>
          <w:lang w:eastAsia="en-US"/>
        </w:rPr>
      </w:pPr>
      <w:r w:rsidRPr="007E1FA5">
        <w:rPr>
          <w:b/>
          <w:bCs/>
          <w:lang w:eastAsia="en-US"/>
        </w:rPr>
        <w:t xml:space="preserve"> </w:t>
      </w:r>
      <w:r w:rsidR="004564D6" w:rsidRPr="007E1FA5">
        <w:rPr>
          <w:b/>
          <w:bCs/>
          <w:lang w:eastAsia="en-US"/>
        </w:rPr>
        <w:t>I variantas</w:t>
      </w:r>
    </w:p>
    <w:p w14:paraId="31E71860" w14:textId="77777777" w:rsidR="004564D6" w:rsidRDefault="004564D6" w:rsidP="004564D6">
      <w:pPr>
        <w:tabs>
          <w:tab w:val="clear" w:pos="709"/>
          <w:tab w:val="left" w:pos="7875"/>
        </w:tabs>
        <w:jc w:val="center"/>
        <w:rPr>
          <w:lang w:eastAsia="en-US"/>
        </w:rPr>
      </w:pPr>
    </w:p>
    <w:tbl>
      <w:tblPr>
        <w:tblW w:w="10130" w:type="dxa"/>
        <w:tblLook w:val="04A0" w:firstRow="1" w:lastRow="0" w:firstColumn="1" w:lastColumn="0" w:noHBand="0" w:noVBand="1"/>
      </w:tblPr>
      <w:tblGrid>
        <w:gridCol w:w="960"/>
        <w:gridCol w:w="5272"/>
        <w:gridCol w:w="960"/>
        <w:gridCol w:w="1820"/>
        <w:gridCol w:w="23"/>
        <w:gridCol w:w="1083"/>
        <w:gridCol w:w="12"/>
      </w:tblGrid>
      <w:tr w:rsidR="00FD19ED" w:rsidRPr="00FD19ED" w14:paraId="1815FACB" w14:textId="77777777" w:rsidTr="00FD19ED">
        <w:trPr>
          <w:gridAfter w:val="1"/>
          <w:wAfter w:w="12" w:type="dxa"/>
          <w:trHeight w:val="51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652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7C7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696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664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3F9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FD19ED" w:rsidRPr="00FD19ED" w14:paraId="67403F05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090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004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90D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1A3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B49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6121283D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97E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D75BA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E304F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2F4C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1,302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B4C61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FC001D6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A6F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3F46C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hvid=10 cm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8AC2C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EB2D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1770,00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FEDF0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F66F4F4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623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AB619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CB017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433D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411,00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463B8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A9A1C90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E39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5C205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Grystkelio dangos išardymas ir jų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1212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 xml:space="preserve">2 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 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127D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9 / 3,0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121AC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451D653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672B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AC9FD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7DCE0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4EBB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360,00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E3557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05AFB2F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F4D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978E0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31754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D9FA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570,00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92A89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7AB63FF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E86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79B4D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1A9F2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7695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1ED5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D2DF50A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005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A2914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Betoninės pralaidos d300 demontavimas, L=8,00m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AC321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BCD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1,70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DAFD2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9720CAF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6BD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1C87B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8EC16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DA0E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112,00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32584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00E5C74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94C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2266A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ant vienstiebių atramų metalinių skydų išardymas ir jų išvežimas į Rangovo pasirinktą vietą (iki 25 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C8B08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98DD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45,00 / 0,045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33B75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FE06CFC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96A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8A17B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vienstiebių metalinių atramų išardymas ir jų išvežimas į Rangovo pasirinktą vietą (iki 25 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BD333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23CA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23,00 / 0,23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BE196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1F59A14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FC1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F060E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ant dvistiebių atramų metalinių skydų išardymas ir jų išvežimas į Rangovo pasirinktą vietą (iki 25 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C295B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6B43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8,00 / 0,01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6BC1C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801EBB7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C03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EFCF3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dvistiebių metalinių atramų išardymas ir jų išvežimas į Rangovo pasirinktą vietą (iki 25 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EDF9E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9DDB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2,00 / 0,04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DC003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89DB090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B73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E0D8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Demontuojami metalinės tvoros segmentai su stulpeliais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EAC02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 / 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966A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29,00 / 0,675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4455D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1D9A93C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322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07BC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Ø62cm Medžio kirtimas, kelmo rovimas ir jo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6876C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0833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D671D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32BA97A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26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1.16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1B0A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Medžių atkuriamoji vertė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C2CEC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Eurai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3BFD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1736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64B97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3D46D98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7D5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1.17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02728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FC16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ADCD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707D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19A9A42" w14:textId="77777777" w:rsidTr="00FD19ED">
        <w:trPr>
          <w:gridAfter w:val="1"/>
          <w:wAfter w:w="12" w:type="dxa"/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135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5B05F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15C2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A1D1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14,00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9CC2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939EB7D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D3D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F8586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 (dangų suvedimas)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3DA6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DA43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5197D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5E3A739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0E0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82E08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Suvedimui asfalto dangos nufrezavimas arba išlaužimas, hvid=10 cm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EBBD6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D30A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CFEDD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13A4A59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FAF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B1C31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asfalto dangos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965DD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BC19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5DF98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03F9C55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E27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F5E60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betoninių gatvės bordiūrų su pamatais išardymas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86D11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654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24,00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ADF29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DA8609B" w14:textId="77777777" w:rsidTr="00FD19ED">
        <w:trPr>
          <w:gridAfter w:val="1"/>
          <w:wAfter w:w="12" w:type="dxa"/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6C2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0AF70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284E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0895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109F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DE07674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21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1.23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CD8E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EAAA1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C95A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67C0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0F9173F" w14:textId="77777777" w:rsidTr="00FD19ED">
        <w:trPr>
          <w:gridAfter w:val="1"/>
          <w:wAfter w:w="12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D014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5EE8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CC20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C729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4E1D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FD19ED" w:rsidRPr="00FD19ED" w14:paraId="33D70A4D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DCEC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2DB7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989D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AE13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850,00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FC7F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BE7601A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2EEF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615A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A848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B4AD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850,00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225F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011F8A6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EAA7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DD1E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B23E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D0E3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140,00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8124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E099860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CBD6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A6AF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5494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9560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710,00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6229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89FB71B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78A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CBC6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413A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1F66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1650,00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5E0D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E849772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04B3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276F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Piltinis gruntas (užpylimo medžiagos ŽB, ŽG, ŽP, ŽD, ŽM, SB, SG, S, SD, SM)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AB07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134D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564B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BCE64AF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2AC4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8250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Lovio grunto planiravimas mechanizuotai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0E2A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3A5C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1400,00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B112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4C482FE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93AA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D0C6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Lovio grunto planiravimas rankiniu būdu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1106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E079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160,00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722F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5BD2144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2256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1C0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sutankinimas iškasoje (lovio)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C58C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6EB9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1560,00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9C2A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892C2EC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1E1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8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2C927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C353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FD19ED" w:rsidRPr="00FD19ED" w14:paraId="43E6BB7E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C8AD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708F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EA6D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292A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490,00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70868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1F730CF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3BCA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9DB8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Drenažo iš plastikinių D113/126 mm su geotekstilės filtru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81A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8B98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1350,00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3283C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9322082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826C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569C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Neaustinės geotekstilės GRK-3 klasės drenažui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6DE7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059E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2160,00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D616B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F198A6C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5CD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1038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Skaldos pagrindo fr. 11/22 h-0,10 m drenažui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0E0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8F14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54,00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C7FA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D0894F3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034E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9D8C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Skaldos užpildo fr. 11/22 drenažo prizmei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E553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7C95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152,00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2F40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9700198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6F10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9E067" w14:textId="0403EED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Drenažo tranšėjos užpylimas apsaugini</w:t>
            </w:r>
            <w:r w:rsidR="00BC2B8F">
              <w:rPr>
                <w:rFonts w:cs="Arial"/>
                <w:color w:val="000000"/>
                <w:szCs w:val="20"/>
                <w:lang w:eastAsia="lt-LT"/>
              </w:rPr>
              <w:t>u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 šalčiui atspariu sluoksniu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2AC1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155BC" w14:textId="4D721B62" w:rsidR="00FD19ED" w:rsidRPr="00FD19ED" w:rsidRDefault="007A5720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27</w:t>
            </w:r>
            <w:r w:rsidR="00FD19ED" w:rsidRPr="00FD19ED">
              <w:rPr>
                <w:rFonts w:cs="Arial"/>
                <w:color w:val="000000"/>
                <w:szCs w:val="20"/>
                <w:lang w:eastAsia="lt-LT"/>
              </w:rPr>
              <w:t>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2E38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E2083F9" w14:textId="77777777" w:rsidTr="00FD19ED">
        <w:trPr>
          <w:gridAfter w:val="1"/>
          <w:wAfter w:w="12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A039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90D8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Nepriklausomybės gatvės dangų konstrukcijų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9B59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718E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3034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1210BA00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3932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A1F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1A0E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6652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4767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52BFBE5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C498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D640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281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8D1E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220,00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A8B3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5B2CA7C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B798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1005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16BF1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E3CD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610,00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FAE6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C52B0C3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ED6C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37BE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5D37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E680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1205/145/58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AA32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84E9F80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42AB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699E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ADEF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8EF2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610,00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C100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D981129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9C0A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F984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184F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6DD8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610,00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E8B0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EE2E134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743A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A93B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1A29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7E6F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1205/50/20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405E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DE76DBC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67EE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4.1.7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E424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23F2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E1B2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610,00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397E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69FF4CC" w14:textId="77777777" w:rsidTr="00FD19ED">
        <w:trPr>
          <w:gridAfter w:val="1"/>
          <w:wAfter w:w="12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97F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A9D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90326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9C9E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420E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315847CC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F01A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EA7A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atsparus sluoksnis, h-0,44 m įrengimas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2788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7981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140,00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38EC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9205987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7341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69ED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h-0,15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960D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43EA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200,00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3F81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843754F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7501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9014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23EE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5175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200,00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D272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FE3478C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81A6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914C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E840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B34A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200,00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F516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381E030" w14:textId="77777777" w:rsidTr="00FD19ED">
        <w:trPr>
          <w:gridAfter w:val="1"/>
          <w:wAfter w:w="12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C78E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66AB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Šaligatvio, techninio šaligatvio ir takelių iš betoninių lygiabriaunių trinkelių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7D40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EE91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FEBB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733EF6F3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240B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99DE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Šalčiui nejautrių medžiagų sluoksnis, h-0,19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C40B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BD8D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410,00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99B1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FB02C4C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4BA5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CA0F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h-0,15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756D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BDB7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1860,00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F17C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EB08720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034E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96A5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153D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A167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1835,00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D292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49E46B2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C94D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5E6A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D53A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F0B1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1835,00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9D1B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1178662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AFAF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9FF6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855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EBB8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43,00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E2CC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119A6BE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B462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E226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vedimo sistemos iš betoninių trinkelių 20.10.8 cm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9942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6008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8,00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FFAE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49A5BF3" w14:textId="77777777" w:rsidTr="00FD19ED">
        <w:trPr>
          <w:gridAfter w:val="1"/>
          <w:wAfter w:w="12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EA8A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9028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Bordiūrų įrengimas: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2080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A9D0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60C7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FD19ED" w:rsidRPr="00FD19ED" w14:paraId="5C8C7371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63DC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C3C6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7129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1016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1020,00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F780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B4F6943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59A2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7BDC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885E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616D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550,00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6C56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B44BE83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62AA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FE1B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35CD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E37E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1140,00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3FD9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B506B12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D58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C9C9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Bordiūrų užsandarinimas bitumine juosta h-0.04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1300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BE26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1210,00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9077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8343905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881A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1F38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7529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728B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1DC7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E14129A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C42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3898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Kelkraščių iš skaldažolės, h-0,10 m, (skaldos fr. 11/22 ir dirvožemio mišinio)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FBE6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7943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570,00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EAB7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DD5C58D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A5DC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CB89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Piltinis gruntas (užpylimo medžiagos ŽB, ŽG, ŽP, ŽD, ŽM, SB, SG, S, SD, SM)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176A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0E42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70,00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E0BC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E65340C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895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3A3B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Plotų tvirtinimas 10 cm storio dirvožemio sluoksniu mechanizuotai, užsėjant žole (dirvožemis naudojamas iš nukasto augalinio sluoksnio)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CF5B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 / 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BD4A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450,00 / 45,00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9328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B59A593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A8E9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E309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Dangų suvedimui: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A1D7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9429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B4A2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5B5905E" w14:textId="77777777" w:rsidTr="00FD19ED">
        <w:trPr>
          <w:gridAfter w:val="1"/>
          <w:wAfter w:w="12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1AA3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C6B4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B83F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17A8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6A64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2613D0E4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01DD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4D98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AF56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4471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7B6F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6B33152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1918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87B3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C26B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6926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C25C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25439E6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7D65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4.6.3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62F8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B28A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3BF9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150/18/7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93E9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9CA3F42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DE1C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A819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ADEA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C106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EC6B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6D0AB01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9AC9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E8F4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C0EE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3B76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F2F2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9CFCFFD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D3C4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E2D6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FEE6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AC60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150/6/2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BF34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0E269D4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B12C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C10A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848A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9563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E34F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D0CA4EF" w14:textId="77777777" w:rsidTr="00FD19ED">
        <w:trPr>
          <w:gridAfter w:val="1"/>
          <w:wAfter w:w="12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2C72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EF48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 lygiabriaunių trinkelių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8362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2AF9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8096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14026E9F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01E7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CC90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atsparus sluoksnis, h-0,19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9655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28DB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41CD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2304A61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A846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7526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h-0,15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1A0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E695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BBBC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383F09F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24E8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B11A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0ABC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BAE9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6A06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6C003AF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2EAF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BD79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ADD5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9A3C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CCF0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C49CB9E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A220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804A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7C85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DC8F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9,00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35BE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EC69F23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53B4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0B6B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vedimo sistemos iš betoninių trinkelių 20.10.8 cm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E57B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8853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A5DA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E6DD0D8" w14:textId="77777777" w:rsidTr="00FD19ED">
        <w:trPr>
          <w:gridAfter w:val="1"/>
          <w:wAfter w:w="12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3DDA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B24A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Bordiūrų įrengimas: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95A4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A3B0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83DF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FD19ED" w:rsidRPr="00FD19ED" w14:paraId="6947D4FF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1DD7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8EBF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1AAF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7A03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55,00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A2E8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E4F3736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3205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B898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90D6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3721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65,00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CE87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C044D39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5D08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CE66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Bordiūrų užsandarinimas bitumine juosta h-0.04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04C8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4664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55,00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3A09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1CEE2DF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3361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DC75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53FD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E7F1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E250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FD19ED" w:rsidRPr="00FD19ED" w14:paraId="26C17F17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2455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C4ED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96C4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C391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6D18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DDC9F3A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554D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3D05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vienstiebių metalinių atramų (d=76mm) ant monolitinių betoninių pamatų pastatymas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D2B9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F303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68 / 300,00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912A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B9DABE6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54DC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F59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skydų montavimas prie vienstiebių atramų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DEA0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828B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138 / 43,00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FFA2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57FAE64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873B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B1EA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4905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31E7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5B86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FD19ED" w:rsidRPr="00FD19ED" w14:paraId="1B06F227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218E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2496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60AE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DBCC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0DFD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CC69C6F" w14:textId="77777777" w:rsidTr="00FD19ED">
        <w:trPr>
          <w:gridAfter w:val="1"/>
          <w:wAfter w:w="12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46F7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6573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Apsauginiai elektros tinklų vamzdžiai HDPE D110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CD16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9BF3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140,00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8C12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2C3BF838" w14:textId="77777777" w:rsidR="00A5034D" w:rsidRDefault="00A5034D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p w14:paraId="2069830A" w14:textId="77777777" w:rsidR="00FD19ED" w:rsidRPr="007E1FA5" w:rsidRDefault="00FD19ED" w:rsidP="00FD19ED">
      <w:pPr>
        <w:jc w:val="center"/>
        <w:rPr>
          <w:b/>
          <w:bCs/>
          <w:lang w:eastAsia="en-US"/>
        </w:rPr>
      </w:pPr>
      <w:r w:rsidRPr="007E1FA5">
        <w:rPr>
          <w:b/>
          <w:bCs/>
          <w:lang w:eastAsia="en-US"/>
        </w:rPr>
        <w:t>1 ETAPAS</w:t>
      </w:r>
    </w:p>
    <w:p w14:paraId="0AD4EAC8" w14:textId="253FAD76" w:rsidR="00FD19ED" w:rsidRPr="007E1FA5" w:rsidRDefault="00FD19ED" w:rsidP="00FD19ED">
      <w:pPr>
        <w:jc w:val="center"/>
        <w:rPr>
          <w:b/>
          <w:bCs/>
          <w:lang w:eastAsia="en-US"/>
        </w:rPr>
      </w:pPr>
      <w:r w:rsidRPr="007E1FA5">
        <w:rPr>
          <w:b/>
          <w:bCs/>
          <w:lang w:eastAsia="en-US"/>
        </w:rPr>
        <w:t xml:space="preserve"> I</w:t>
      </w:r>
      <w:r>
        <w:rPr>
          <w:b/>
          <w:bCs/>
          <w:lang w:eastAsia="en-US"/>
        </w:rPr>
        <w:t>I</w:t>
      </w:r>
      <w:r w:rsidRPr="007E1FA5">
        <w:rPr>
          <w:b/>
          <w:bCs/>
          <w:lang w:eastAsia="en-US"/>
        </w:rPr>
        <w:t xml:space="preserve"> variantas</w:t>
      </w:r>
    </w:p>
    <w:tbl>
      <w:tblPr>
        <w:tblW w:w="10247" w:type="dxa"/>
        <w:tblLook w:val="04A0" w:firstRow="1" w:lastRow="0" w:firstColumn="1" w:lastColumn="0" w:noHBand="0" w:noVBand="1"/>
      </w:tblPr>
      <w:tblGrid>
        <w:gridCol w:w="960"/>
        <w:gridCol w:w="5272"/>
        <w:gridCol w:w="993"/>
        <w:gridCol w:w="1842"/>
        <w:gridCol w:w="1180"/>
      </w:tblGrid>
      <w:tr w:rsidR="00FD19ED" w:rsidRPr="00FD19ED" w14:paraId="159D76D4" w14:textId="77777777" w:rsidTr="00FD19ED">
        <w:trPr>
          <w:trHeight w:val="30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997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B9E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CCC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EF0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6EE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FD19ED" w:rsidRPr="00FD19ED" w14:paraId="7BF932E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4D8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00F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D8E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C3B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A94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47DF8702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C80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03190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E4A1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FF10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1,302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6EF5F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5E502B4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360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65D19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hvid=10 cm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26562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447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1770,00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FB973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0C27F81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988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D9EE9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A274B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3645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411,00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0E619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D6293D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1A5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D8F7A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Grystkelio dangos išardymas ir jų išvežimas į Rangovo pasirinktą vietą (iki 25 km atstumu)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A0F57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 xml:space="preserve">2 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 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5BA7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9 / 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00023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345CDD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D482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553BB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DF81A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E2F7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F028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80401FF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69D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EB6A8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6280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0540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570,00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D56EA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EE9C44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65F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CE3FE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77369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65A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82A46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5BB505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C9B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73421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Betoninės pralaidos d300 demontavimas, L=8,00m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BBCA5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F59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313B4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88501D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A24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301A2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67E3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AC13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F3D02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434DF7F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871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3CC80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ant vienstiebių atramų metalinių skydų išardymas ir jų išvežimas į Rangovo pasirinktą vietą (iki 25 km atstumu)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D2E81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DE7E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45,00 / 0,045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579D2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23AFC7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EE9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C30BF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vienstiebių metalinių atramų išardymas ir jų išvežimas į Rangovo pasirinktą vietą (iki 25 km atstumu)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ADD92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11E7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23,00 / 0,23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A9840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49A07E8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989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8E51D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ant dvistiebių atramų metalinių skydų išardymas ir jų išvežimas į Rangovo pasirinktą vietą (iki 25 km atstumu)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E56F8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5700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8,00 / 0,01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D6B2E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D20FEE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2DC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E93E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dvistiebių metalinių atramų išardymas ir jų išvežimas į Rangovo pasirinktą vietą (iki 25 km atstumu)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9D5E7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CADC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2,00 / 0,04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E382E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08B818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D43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DE65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Demontuojami metalinės tvoros segmentai su stulpeliais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DADB6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 / 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F7D3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29,00 / 0,675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13AAC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894D19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5E8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8414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Ø62cm Medžio kirtimas, kelmo rovimas ir jo išvežimas į Rangovo pasirinktą vietą (iki 25 km atstumu)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2C16C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2CB0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E3934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5D4850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A74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1.16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6357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Medžių atkuriamoji vertė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ED2A6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Eurai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0C96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1736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BA297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B282F5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3BF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1.17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66FA7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4028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281B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37F11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FC7A9DD" w14:textId="77777777" w:rsidTr="00FD19ED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AA0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0348F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44DE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D8D1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A234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AA2264F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6C0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596C9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 (dangų suvedimas)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69B3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E659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ABB74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69E28BB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870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DD872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Suvedimui asfalto dangos nufrezavimas arba išlaužimas, hvid=10 cm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972BE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C07F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4B9BA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7DEC5A1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857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45357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asfalto dangos išvežimas į Rangovo pasirinktą vietą (iki 25 km atstumu)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20E1E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76CA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6027A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1BE479C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8AA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E4085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betoninių gatvės bordiūrų su pamatais išardymas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213CD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6C26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FD47F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95ED6A2" w14:textId="77777777" w:rsidTr="00FD19ED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220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FD72F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1301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E0C6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F0B3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4F7F0A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FCE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5E6A0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15848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9F2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0BE0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E815666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93C0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F77F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AC9E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1589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0B4B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FD19ED" w:rsidRPr="00FD19ED" w14:paraId="0AB37D2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C6E4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08BB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CBC1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91C5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223C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5B38BE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4542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D04A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7719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ED88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4642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0139274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B054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6E91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7C3F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664B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306A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B61BA4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65F2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D547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EA91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95F8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269C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25EA3F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5449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4167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E980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AA18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1650,00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47EB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BB0F4B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571B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7F5F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Piltinis gruntas (užpylimo medžiagos ŽB, ŽG, ŽP, ŽD, ŽM, SB, SG, S, SD, SM)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3A39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81E7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68FA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58543F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A1FD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4A75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Lovio grunto planiravimas mechanizuotai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58B5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EE8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4531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2D4C33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C6E9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C2C6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Lovio grunto planiravimas rankiniu būdu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FCA6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39AD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72AE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ABC5008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302A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8C3E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sutankinimas iškasoje (lovio)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0B14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E301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78B6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8361367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6F36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8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C3E47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FCE3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FD19ED" w:rsidRPr="00FD19ED" w14:paraId="31862946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33BF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F917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CB1A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79C9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2F601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217AF8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A30E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2086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Drenažo iš plastikinių D113/126 mm su geotekstilės filtru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8F0A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5C92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E1DE3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A8D30B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611D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6E3E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Neaustinės geotekstilės GRK-3 klasės drenažui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218B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B11C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2160,00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D6BFE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D876EA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221C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7F9C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Skaldos pagrindo fr. 11/22 h-0,10 m drenažui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669F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BE95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2CF4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79DB2AC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CC0A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6B0A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Skaldos užpildo fr. 11/22 drenažo prizmei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42AD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D80E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8151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990C12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C6DD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EA699" w14:textId="4265025B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Drenažo tranšėjos užpylimas apsaugini</w:t>
            </w:r>
            <w:r w:rsidR="00BC2B8F">
              <w:rPr>
                <w:rFonts w:cs="Arial"/>
                <w:color w:val="000000"/>
                <w:szCs w:val="20"/>
                <w:lang w:eastAsia="lt-LT"/>
              </w:rPr>
              <w:t>u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 šalčiui atspariu sluoksniu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A1F2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A5117" w14:textId="06B0EE70" w:rsidR="00FD19ED" w:rsidRPr="00FD19ED" w:rsidRDefault="007A5720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27</w:t>
            </w:r>
            <w:r w:rsidR="00FD19ED" w:rsidRPr="00FD19ED">
              <w:rPr>
                <w:rFonts w:cs="Arial"/>
                <w:color w:val="000000"/>
                <w:szCs w:val="20"/>
                <w:lang w:eastAsia="lt-LT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5E07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F4C603D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E7DB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97DB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Nepriklausomybės gatvės dangų konstrukcijų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8C41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6EAA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4520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1BAE8C54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4E1C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5313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D896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D3BB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99D2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05F4B4B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A3DF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8299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F445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CAA7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3BB2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14D909D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82F5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D3E8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h-0,25m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7488A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C213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27EF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0A6BA8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1AA6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41E2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63A2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1BE8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1205/145/58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77BD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5A1F29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DA0B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B224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F1EE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0D88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FD31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D3D13B1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497F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5F9E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FF3D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A8DD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0724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75F5BFC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9377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23CC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2891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124D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1205/50/20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054B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5F0E6B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8820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20CB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E497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4CED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FF6E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400FAE1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00E0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67BE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B4B1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3BAD5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56DC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6C12EFA5" w14:textId="77777777" w:rsidTr="00FD19E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55B2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804E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atsparus sluoksnis, h-0,39 m įrengimas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1AC7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2768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9C12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4C9B02F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0731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B433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h-0,20m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D9DD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D48A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8F8B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072774B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8EE0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FDB5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F0BF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B281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E1C5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0158076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766D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123D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8D1D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7CE3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E35D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75B3452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DD72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lastRenderedPageBreak/>
              <w:t>4.3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4CEE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Šaligatvio, techninio šaligatvio ir takelių iš betoninių lygiabriaunių trinkelių konstrukcijos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2A7E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FE19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D6EA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504DAC9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2E8F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0D20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Šalčiui nejautrių medžiagų sluoksnis, h-0,14 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73A1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BE6A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DA41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24EFEB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34F0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BE3D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h-0,20m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155B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27C2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1835,00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13F8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FBB2B6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DFF0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CAB5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7257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52AC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1835,00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731B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B697CD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BB8F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3092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33D4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3201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1835,00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2F4E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B3F0DD4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6E57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402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3B83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E125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43,00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21B5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A2D020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24D3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9109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vedimo sistemos iš betoninių trinkelių 20.10.8 cm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E7A5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88E1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FAF1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D387BF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3F6B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C0C4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Bordiūrų įrengimas: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055D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AD71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AD5C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FD19ED" w:rsidRPr="00FD19ED" w14:paraId="3ECD5ED8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803C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4BAD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1692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BF84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1020,00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0800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2AE87DD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C626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8E74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CABE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B064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550,00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D5B9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5081EA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F205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8C1E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4D23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1E43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1140,00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C25F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2A7E206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D154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552F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Bordiūrų užsandarinimas bitumine juosta h-0.04 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D1E0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5F13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1210,00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4DDA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9BB765F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6ED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9824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6B9B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EE9F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2455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B79133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8EAD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5E2C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Kelkraščių iš skaldažolės, h-0,10 m, (skaldos fr. 11/22 ir dirvožemio mišinio)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A516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2879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570,00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92A5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8BEFAEF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2B16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D358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Piltinis gruntas (užpylimo medžiagos ŽB, ŽG, ŽP, ŽD, ŽM, SB, SG, S, SD, SM)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C60B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6A43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70,00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7CA0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95D5997" w14:textId="77777777" w:rsidTr="00FD19E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D953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32D0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Plotų tvirtinimas 10 cm storio dirvožemio sluoksniu mechanizuotai, užsėjant žole (dirvožemis naudojamas iš nukasto augalinio sluoksnio)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29C7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 / 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A3D8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450,00 / 45,00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64C6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7C33BFD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2D7B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A438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Dangų suvedimui: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C4C0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CBFA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0EB6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B16C143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1188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6AEA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85FE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3927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66A3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0C9F4EC8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1010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153A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29C3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F911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E188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DE4665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E056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31E5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h-0,25m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F86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19F2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4BEB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C10823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7E45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090D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04AE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6B43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150/18/7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BBD0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6B4E5E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0B12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8127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8F9A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F74F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7E5B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44FE00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517A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92CB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6756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1C38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81D1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EB280C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257F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670E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55E2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8CB2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150/6/2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6E66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24D4552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1EC1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BEE5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4AA9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2763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D2D3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ABCDACE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90B3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F3DA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 lygiabriaunių trinkelių konstrukcijos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E15B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542F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7AE7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0F6FB7A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2E71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7C6B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atsparus sluoksnis, h-0,14 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FACF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AEF4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91F3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005862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57BB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4.7.2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8644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h-0,20m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C3CE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A4C5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F127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3B421DD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75A5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2420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AFE4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8A79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1D0C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D742A7B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3E98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2125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685F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D814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4B3D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F1FBC06" w14:textId="77777777" w:rsidTr="007A57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E6F5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51974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2617C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6AE69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DED2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2B35C8C" w14:textId="77777777" w:rsidTr="007A57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CF74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26B15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vedimo sistemos iš betoninių trinkelių 20.10.8 cm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6D1A1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8E978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8189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0747C7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25A0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4791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Bordiūrų įrengimas: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52F5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5A58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BD0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FD19ED" w:rsidRPr="00FD19ED" w14:paraId="27BFCCAB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7C0D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DC94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E91A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6F26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65,00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F77B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1DE94DB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B904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A59D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6795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989F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55,00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FC67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183FD8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1818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30E6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Bordiūrų užsandarinimas bitumine juosta h-0.04 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D6B7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1E9A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65,00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DE26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A92A74B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2428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EA24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5A12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4BAD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0002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FD19ED" w:rsidRPr="00FD19ED" w14:paraId="6C19BEA6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8BAE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6A41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178C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3E26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08CE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6EF39E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3CC8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967C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vienstiebių metalinių atramų (d=76mm) ant monolitinių betoninių pamatų pastatymas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EFAE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B95C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68 / 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DDFC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37A6F3B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D0D8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C363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skydų montavimas prie vienstiebių atramų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92E8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ADA9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138 / 43,00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1B6B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4D93B06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9F67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1DAE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779F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E5BA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F29F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FD19ED" w:rsidRPr="00FD19ED" w14:paraId="01AC3B2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A36A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FD74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359A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3037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8644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7BD28C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54F6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5252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Apsauginiai elektros tinklų vamzdžiai HDPE D110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E184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5A1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CF8A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4000B102" w14:textId="77777777" w:rsidR="00FD19ED" w:rsidRDefault="00FD19ED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p w14:paraId="3A9E1723" w14:textId="5EBB382F" w:rsidR="00FD19ED" w:rsidRPr="007E1FA5" w:rsidRDefault="00FD19ED" w:rsidP="00FD19ED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2</w:t>
      </w:r>
      <w:r w:rsidRPr="007E1FA5">
        <w:rPr>
          <w:b/>
          <w:bCs/>
          <w:lang w:eastAsia="en-US"/>
        </w:rPr>
        <w:t xml:space="preserve"> ETAPAS</w:t>
      </w:r>
    </w:p>
    <w:p w14:paraId="5DEA628B" w14:textId="4F674F58" w:rsidR="00FD19ED" w:rsidRPr="007E1FA5" w:rsidRDefault="00FD19ED" w:rsidP="00FD19ED">
      <w:pPr>
        <w:jc w:val="center"/>
        <w:rPr>
          <w:b/>
          <w:bCs/>
          <w:lang w:eastAsia="en-US"/>
        </w:rPr>
      </w:pPr>
      <w:r w:rsidRPr="007E1FA5">
        <w:rPr>
          <w:b/>
          <w:bCs/>
          <w:lang w:eastAsia="en-US"/>
        </w:rPr>
        <w:t xml:space="preserve"> I variantas</w:t>
      </w:r>
    </w:p>
    <w:p w14:paraId="4D47A68D" w14:textId="77777777" w:rsidR="00FD19ED" w:rsidRDefault="00FD19ED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960"/>
        <w:gridCol w:w="5272"/>
        <w:gridCol w:w="960"/>
        <w:gridCol w:w="1902"/>
        <w:gridCol w:w="1106"/>
      </w:tblGrid>
      <w:tr w:rsidR="00FD19ED" w:rsidRPr="00FD19ED" w14:paraId="005ACC24" w14:textId="77777777" w:rsidTr="0011086C">
        <w:trPr>
          <w:trHeight w:val="510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E357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6F85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20C3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BF93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3AA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FD19ED" w:rsidRPr="00FD19ED" w14:paraId="1A4A0578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637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3B7D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0142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2420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D192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1C7D487B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0977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7EDBD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C572E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58B3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1,302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4A968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775AA6F0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25A3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5AFCE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hvid=10 cm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A490A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EC1C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5810,00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6D622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74E4A7BE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3374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2D776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49F8E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E1A3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9FC20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51764871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40C4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56C03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Akmens grindinio dangos išardymas ir jų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1853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 xml:space="preserve">2 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 t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F80B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47,00 / 7,00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3ACA7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117A0526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5F1A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D3EB3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F326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4321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370,00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A21E8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4A18FD7B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4500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200D5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AC9D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E50C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DCFE6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4D53D8F5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1216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2BAF2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EB6E9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E87C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190,00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AB868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6BCC4E19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6FD8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290BA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180F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DD93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185,00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72665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6FCA9A66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D0E0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6F8FE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FC88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D1E2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AA13E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182512E1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2233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5D6E4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DC68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6369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B8D08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59C6A50F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205E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BA13D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 (dangų suvedimas)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6EDA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8DAE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623CE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20232B4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70D1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1.11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7CE5C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Suvedimui asfalto dangos nufrezavimas arba išlaužimas, hvid=10 cm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8790E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FD6B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C5B9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4E51A74E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FF97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F2D89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asfalto dangos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B40A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C9B9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0AB86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2A5825E9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C2B4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65621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Suvedimui betoninių trinkelių ir betoninių plytelių dangų išardymas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70ECA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312C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4A69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23782FD0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313D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0D01C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betoninių gatvės bordiūrų su pamatais išardymas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0A5E5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17BF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8E204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4D0465BA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EFC1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A969F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betoninių veja bordiūrų su pamatais išardymas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53661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FC0F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1AAA4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1127FD50" w14:textId="77777777" w:rsidTr="0011086C">
        <w:trPr>
          <w:trHeight w:val="52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F5FE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FA1E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3B59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B7B4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4A5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20077CED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DA70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6D7D8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Betono išvežimas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75708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B6F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21,00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C9CC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369CCF68" w14:textId="77777777" w:rsidTr="0011086C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0428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4F1E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057D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602A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FD78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FD19ED" w:rsidRPr="00FD19ED" w14:paraId="77F75E27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D8F7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4A08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FBA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A6C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590,00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CAD0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3B8B7A1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3F23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0A93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8460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4147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590,00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339A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0A177DF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9792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9829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3C83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6209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165,00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CCC2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2B46499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06F3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77C9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30D4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27DD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425,00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2A1C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DFCD76D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4023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6FB5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5D56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8E09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3070,00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C79E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474BD3F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141E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9CB1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Piltinis gruntas (užpylimo medžiagos ŽB, ŽG, ŽP, ŽD, ŽM, SB, SG, S, SD, SM)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187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F78C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81BF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9C8655E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D0BC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9AEB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Lovio grunto planiravimas mechanizuotai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102E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8BF3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3160,00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B96E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B5915EC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5BE5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4A8F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Lovio grunto planiravimas rankiniu būdu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2C18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741E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8A11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CF1EC4B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AD06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9FF2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sutankinimas iškasoje (lovio)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F093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1285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3510,00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6907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C1C4CA2" w14:textId="77777777" w:rsidTr="0011086C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2CDC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8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9CADD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628E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FD19ED" w:rsidRPr="00FD19ED" w14:paraId="17E07452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4C27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4FA0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83A6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652D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490,00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4196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F5059E2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B1BB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348F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Drenažo iš plastikinių D113/126 mm su geotekstilės filtru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2435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ED2E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9E91E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9C66CB4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4FC7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5E7A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Neaustinės geotekstilės GRK-3 klasės drenažui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5A32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0D7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2160,00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9FC1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355A376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4F9C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0011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Skaldos pagrindo fr. 11/22 h-0,10 m drenažui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6C47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C05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5DF5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C826F7F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CA8B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0DC2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Skaldos užpildo fr. 11/22 drenažo prizmei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9B6A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013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2C81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F0ACFFE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C38D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EA5C4" w14:textId="3513E72B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Drenažo tranšėjos užpylimas apsaugini</w:t>
            </w:r>
            <w:r w:rsidR="00BC2B8F">
              <w:rPr>
                <w:rFonts w:cs="Arial"/>
                <w:color w:val="000000"/>
                <w:szCs w:val="20"/>
                <w:lang w:eastAsia="lt-LT"/>
              </w:rPr>
              <w:t>u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 šalčiui atspariu sluoksniu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A39A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19EC5" w14:textId="6981E781" w:rsidR="00FD19ED" w:rsidRPr="00FD19ED" w:rsidRDefault="007A5720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27</w:t>
            </w:r>
            <w:r w:rsidR="00FD19ED" w:rsidRPr="00FD19ED">
              <w:rPr>
                <w:rFonts w:cs="Arial"/>
                <w:color w:val="000000"/>
                <w:szCs w:val="20"/>
                <w:lang w:eastAsia="lt-LT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4B7C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760F0D3" w14:textId="77777777" w:rsidTr="0011086C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A0B6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551B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Nepriklausomybės gatvės dangų konstrukcijų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D337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B856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9132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04E99EAC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39BD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lastRenderedPageBreak/>
              <w:t>4.1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DF14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EF65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DE3A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3CC1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D2E856B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8D9D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8FCA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17F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21AC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A244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CECF1C7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13A9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212E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CB92B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840E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E061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B8B8DA5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4536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191A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CB23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CE07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1040/125/80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AEBF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330B9A0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5B2C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8733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875D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DC52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108F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C7579E8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E122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C4DA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B921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0BD2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51C2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2768816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2712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CB88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F92B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D675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1040/42/17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2C9D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C1F4F1B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F904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FD1C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FD08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EBF7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38FC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FD0AB42" w14:textId="77777777" w:rsidTr="0011086C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AB72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0EC6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Pėščiųjų - dviračių tako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AA6E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0CFB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C9DD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3474AD75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6CE8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D084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Šalčiui nejautrių medžiagų sluoksnis, h-0,17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438E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8DCE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560,00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F469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2D6C770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F32B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9DF8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08B9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8FCDF" w14:textId="133FFE40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</w:t>
            </w:r>
            <w:r w:rsidR="0011086C">
              <w:rPr>
                <w:rFonts w:cs="Arial"/>
                <w:color w:val="000000"/>
                <w:szCs w:val="20"/>
                <w:lang w:eastAsia="lt-LT"/>
              </w:rPr>
              <w:t>187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9D3F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A83F410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DD97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BC85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2DC2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560E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3015,00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3140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1086C" w:rsidRPr="00FD19ED" w14:paraId="674E1680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66143F" w14:textId="18B6DE0F" w:rsidR="0011086C" w:rsidRPr="00FD19ED" w:rsidRDefault="0011086C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36D01" w14:textId="61EC96C4" w:rsidR="0011086C" w:rsidRPr="00FD19ED" w:rsidRDefault="0011086C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 xml:space="preserve">Pasluoksnio iš nesurištųjų mineralinių medžiagų mišinio </w:t>
            </w:r>
            <w:proofErr w:type="spellStart"/>
            <w:r>
              <w:rPr>
                <w:rFonts w:cs="Arial"/>
                <w:szCs w:val="20"/>
              </w:rPr>
              <w:t>fr</w:t>
            </w:r>
            <w:proofErr w:type="spellEnd"/>
            <w:r>
              <w:rPr>
                <w:rFonts w:cs="Arial"/>
                <w:szCs w:val="20"/>
              </w:rPr>
              <w:t>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9C171" w14:textId="36692683" w:rsidR="0011086C" w:rsidRPr="00FD19ED" w:rsidRDefault="0011086C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1ECC1D" w14:textId="437C1F60" w:rsidR="0011086C" w:rsidRPr="00FD19ED" w:rsidRDefault="0011086C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172,00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8959FD" w14:textId="77777777" w:rsidR="0011086C" w:rsidRPr="00FD19ED" w:rsidRDefault="0011086C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FD19ED" w:rsidRPr="00FD19ED" w14:paraId="1E9705BA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6C109" w14:textId="656B52E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</w:t>
            </w:r>
            <w:r w:rsidR="0011086C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84B1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57C8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6684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A8E6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FB354B4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7C66" w14:textId="14328662" w:rsidR="00FD19ED" w:rsidRPr="00FD19ED" w:rsidRDefault="0011086C" w:rsidP="0011086C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4.2.6</w:t>
            </w:r>
          </w:p>
        </w:tc>
        <w:tc>
          <w:tcPr>
            <w:tcW w:w="5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8280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vedimo sistemos iš betoninių trinkelių 20.10.8 cm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7364C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ED61B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92,00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B3B6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AC797F0" w14:textId="77777777" w:rsidTr="0011086C">
        <w:trPr>
          <w:trHeight w:val="76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57F9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D9E8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Automobilių stovėjimo aikštelių dangos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84C0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8B8D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7572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1E402F1B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C961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6201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atsparus sluoksnis, h-0,44 m įrengimas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A977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2243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37C3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2A8AF4C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BE75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6C7D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h-0,15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DC87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0680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445,00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2C1F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72D950E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9CCC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1C3C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0D98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5CBE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445,00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C888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8240919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C0BF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48A7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1528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891D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EA10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A2A6883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DB44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9405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 (raudonos spalvos) (vietų atskyrimui)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50BF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8C07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CAF3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D260E0E" w14:textId="77777777" w:rsidTr="0011086C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81E6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3A48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B5E4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BB89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5053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45421CD2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631A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CF77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atsparus sluoksnis, h-0,44 m įrengimas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F6C5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C689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4ABD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FDA561C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86E7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2C4B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h-0,15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07EA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6FFD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2BA8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1CDCDD1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6492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2882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F536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0936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4AF1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4F67E8B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D70D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4.4.4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EBE8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F0F8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3EF3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CA86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605C4C3" w14:textId="77777777" w:rsidTr="0011086C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17AA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A4E0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Šaligatvio, techninio šaligatvio ir takelių iš betoninių lygiabriaunių trinkelių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1213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4025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98DE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7D6D546D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A519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A000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Šalčiui nejautrių medžiagų sluoksnis, h-0,19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EE58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84A9A" w14:textId="40E1AEEB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</w:t>
            </w:r>
            <w:r w:rsidR="0011086C">
              <w:rPr>
                <w:rFonts w:cs="Arial"/>
                <w:color w:val="000000"/>
                <w:szCs w:val="20"/>
                <w:lang w:eastAsia="lt-LT"/>
              </w:rPr>
              <w:t>4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2D8A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F54CC30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CE5C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84A8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h-0,15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FF63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52EEF" w14:textId="7DCFDEC3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74</w:t>
            </w:r>
            <w:r w:rsidR="0011086C">
              <w:rPr>
                <w:rFonts w:cs="Arial"/>
                <w:color w:val="000000"/>
                <w:szCs w:val="20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6854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F5BE0BF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A38E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5221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902E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217A4" w14:textId="1D2D6F3C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74</w:t>
            </w:r>
            <w:r w:rsidR="0011086C">
              <w:rPr>
                <w:rFonts w:cs="Arial"/>
                <w:color w:val="000000"/>
                <w:szCs w:val="20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1A46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A3BB79B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9F27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80C2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7529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7751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740,00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2F8B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1A08653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F813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CCE8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C100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071A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3FC3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7A7BAAD" w14:textId="77777777" w:rsidTr="0011086C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E1A0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8A23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Bordiūrų įrengimas: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493A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1BF9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0E8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FD19ED" w:rsidRPr="00FD19ED" w14:paraId="06335B1B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1662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9925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F936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5DB8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1020,00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3F4C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B50E1F8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ACD3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05A0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99EB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AE82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1040,00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A502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B1E4C9D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9DB1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6955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CD75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F0F0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2030,00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0969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0554D5D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E057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5805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Bordiūrų užsandarinimas bitumine juosta h-0.04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8C9E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7071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1040,00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7416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705F93A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591B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33A4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E61E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E745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1375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52C284D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6E50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C6DB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Kelkraščių iš skaldažolės, h-0,10 m, (skaldos fr. 11/22 ir dirvožemio mišinio)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B011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4CA5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540,00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3F57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2051254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2DE8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0932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Piltinis gruntas (užpylimo medžiagos ŽB, ŽG, ŽP, ŽD, ŽM, SB, SG, S, SD, SM)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90C9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5C2A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60,00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9051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24A6B7A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D0B9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268F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Plotų tvirtinimas 10 cm storio dirvožemio sluoksniu mechanizuotai, užsėjant žole (dirvožemis naudojamas iš nukasto augalinio sluoksnio)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2702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 / 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6460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400,00 / 40,00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8CF0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A8FFC52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9E27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0C89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Dangų suvedimui: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C23E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9D64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DD2E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497BD46" w14:textId="77777777" w:rsidTr="0011086C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FB5E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FA4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90E1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EC2C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3232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344B674C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4EBD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76C0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8C7E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99D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F9E5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53C215F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69EB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3664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6F06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0A37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CBBC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5027D77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92B2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A4C3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BB9C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8CE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11/2/1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4B86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440160D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40D5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12EB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996A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4F6F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2E5A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0EA5795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AABE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21CE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ABAA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78D7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B885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6D78616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ED12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A0CA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4FE1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5CAB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11/1/1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EDE6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0AAFC9C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FE45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6C79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4200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EB35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407C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F202F1E" w14:textId="77777777" w:rsidTr="0011086C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9EA2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9A3C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Pėščiųjų - dviračių tako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CE48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8FE9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AD87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739B9975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C677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4.9.1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A2AB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Šalčiui nejautrių medžiagų sluoksnis, h-0,17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5198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022B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15AF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D797C18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B14A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4.9.2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3AA3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633F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4236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E373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BED17C4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A7E4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4.9.3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A862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8D69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D2B9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DCCF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2557574" w14:textId="77777777" w:rsidTr="0011086C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593B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1BC2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 lygiabriaunių trinkelių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D40F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1771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21B1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2604DA58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7BCE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4.10.1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6DAF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Šalčiui nejautrių medžiagų sluoksnis, h-0,19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BD30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CB44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DBD5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0D4B60B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916A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4.10.2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6860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h-0,15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02BA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6BA1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D24A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BB92F45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8C2D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4.10.3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7EC9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CAD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2AED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A2CE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AB0E905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7615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4.10.4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E9A2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BB51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DEED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FB71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B577192" w14:textId="77777777" w:rsidTr="0011086C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8269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DCE3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Bordiūrų įrengimas: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CFFE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123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7006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FD19ED" w:rsidRPr="00FD19ED" w14:paraId="6DE2B1E8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CB52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E34B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A30D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1984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21,00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CBD9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F3BC9CB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FFFE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8121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B9EE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CD35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45,00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5C53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A9568B7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9191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323A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Bordiūrų užsandarinimas bitumine juosta h-0.04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B70E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7CA8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21,00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0764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D562652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F0AC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E178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9E46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BD9A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A734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1392D4B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8C6F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6E8C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Kelkraščių iš skaldažolės, h-0,10 m, (skaldos fr. 11/22 ir dirvožemio mišinio)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BC58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4785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AA92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47AE800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B592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8353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F399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1BDF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23BB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FD19ED" w:rsidRPr="00FD19ED" w14:paraId="5C076CD0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32B2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A76D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D03F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F1FD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5122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3FAD8A4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65C4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FCFA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vienstiebių metalinių atramų (d=76mm) ant monolitinių betoninių pamatų pastatymas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E707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E736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26/100,00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E2A5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BEAF20F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5FCA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A237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skydų montavimas prie vienstiebių atramų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EE6F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06D8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45/14,00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7747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876E051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50F9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36A6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679E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FE75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ACC9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123478C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8771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E7EC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1AF8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843E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145,00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10D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825C534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CC31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42AB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Asmens, sėdinčio asmens su negalia vežimėlyje, simbolis 1.24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833C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65B9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3851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77AD49C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B53C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9C4B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DA9D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A019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AC45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FD19ED" w:rsidRPr="00FD19ED" w14:paraId="471DB8CE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B357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E28E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44C0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5C37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9AAE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7FE825E" w14:textId="77777777" w:rsidTr="0011086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797B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4425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Apsauginiai elektros tinklų vamzdžiai HDPE D110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2BF6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6AA0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490,00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61B9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17F94418" w14:textId="77777777" w:rsidR="00A83484" w:rsidRDefault="00A83484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p w14:paraId="4F5646AB" w14:textId="77777777" w:rsidR="00FD19ED" w:rsidRPr="007E1FA5" w:rsidRDefault="00FD19ED" w:rsidP="00FD19ED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2</w:t>
      </w:r>
      <w:r w:rsidRPr="007E1FA5">
        <w:rPr>
          <w:b/>
          <w:bCs/>
          <w:lang w:eastAsia="en-US"/>
        </w:rPr>
        <w:t xml:space="preserve"> ETAPAS</w:t>
      </w:r>
    </w:p>
    <w:p w14:paraId="3BE2003D" w14:textId="682FF023" w:rsidR="00FD19ED" w:rsidRPr="007E1FA5" w:rsidRDefault="00FD19ED" w:rsidP="00FD19ED">
      <w:pPr>
        <w:jc w:val="center"/>
        <w:rPr>
          <w:b/>
          <w:bCs/>
          <w:lang w:eastAsia="en-US"/>
        </w:rPr>
      </w:pPr>
      <w:r w:rsidRPr="007E1FA5">
        <w:rPr>
          <w:b/>
          <w:bCs/>
          <w:lang w:eastAsia="en-US"/>
        </w:rPr>
        <w:t xml:space="preserve"> I</w:t>
      </w:r>
      <w:r>
        <w:rPr>
          <w:b/>
          <w:bCs/>
          <w:lang w:eastAsia="en-US"/>
        </w:rPr>
        <w:t>I</w:t>
      </w:r>
      <w:r w:rsidRPr="007E1FA5">
        <w:rPr>
          <w:b/>
          <w:bCs/>
          <w:lang w:eastAsia="en-US"/>
        </w:rPr>
        <w:t xml:space="preserve"> variantas</w:t>
      </w:r>
    </w:p>
    <w:tbl>
      <w:tblPr>
        <w:tblW w:w="10246" w:type="dxa"/>
        <w:tblLook w:val="04A0" w:firstRow="1" w:lastRow="0" w:firstColumn="1" w:lastColumn="0" w:noHBand="0" w:noVBand="1"/>
      </w:tblPr>
      <w:tblGrid>
        <w:gridCol w:w="960"/>
        <w:gridCol w:w="5272"/>
        <w:gridCol w:w="960"/>
        <w:gridCol w:w="1940"/>
        <w:gridCol w:w="8"/>
        <w:gridCol w:w="1098"/>
        <w:gridCol w:w="8"/>
      </w:tblGrid>
      <w:tr w:rsidR="00FD19ED" w:rsidRPr="00FD19ED" w14:paraId="345394D5" w14:textId="77777777" w:rsidTr="00FD19ED">
        <w:trPr>
          <w:gridAfter w:val="1"/>
          <w:wAfter w:w="8" w:type="dxa"/>
          <w:trHeight w:val="51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CBF6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735B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4BE3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327A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5881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FD19ED" w:rsidRPr="00FD19ED" w14:paraId="554E700F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1701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7065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B107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3B5C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108E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4DDDD428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DE4D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B1BDF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D171B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544A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1,302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2801E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4B7E84F5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0E92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9E841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hvid=10 cm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3D71C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2542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5810,00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A24D5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7A32C30C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F903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0D107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3E31D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B32A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1350,00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A2A22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5706A4E2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1954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77A13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Akmens grindinio dangos išardymas ir jų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70F3E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 xml:space="preserve">2 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 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9C9D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47,00 / 7,00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D1571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33EAB217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04D4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D202E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C6046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49F6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370,00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83AF5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0ECBFF92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EDE2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5D02D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43396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E77A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1220,00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40AA2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751F8C69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84B5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10525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34348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076E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190,00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6EAE4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37935506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A9D1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48780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30AE9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74E0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185,00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69DEC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47E523CF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1A8E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28E0E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9195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D2DF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BA1C8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37E7A242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BA1F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A0DAB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4815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2CA0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DD969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5C5A8F2A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891A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09493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 (dangų suvedimas)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A21F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4CA0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C85B1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619AB9D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31EF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38BCD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Suvedimui asfalto dangos nufrezavimas arba išlaužimas, hvid=10 cm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B1FB7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80EB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2A700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5C7E420B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9A0C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F96D6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asfalto dangos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E7A97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E17C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28,00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C2C7F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1BD12339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88EB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48D45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Suvedimui betoninių trinkelių ir betoninių plytelių dangų išardymas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069B7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7153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46023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7FF98729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1109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26EE6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betoninių gatvės bordiūrų su pamatais išardymas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9525C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667C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592BF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428E7810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3329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77DC7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betoninių veja bordiūrų su pamatais išardymas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526BE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20AC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56,00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64654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327F1DA3" w14:textId="77777777" w:rsidTr="00FD19ED">
        <w:trPr>
          <w:gridAfter w:val="1"/>
          <w:wAfter w:w="8" w:type="dxa"/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0CFC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5020E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BBB8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6E47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6A32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685A25B9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0CE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26BD1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Betono išvežimas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30CBD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8983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4A77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5F6597D1" w14:textId="77777777" w:rsidTr="00FD19ED">
        <w:trPr>
          <w:gridAfter w:val="1"/>
          <w:wAfter w:w="8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616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1D1D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B951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2B25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FEB6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FD19ED" w:rsidRPr="00FD19ED" w14:paraId="451FE516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E13E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D683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4F3A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50E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590,00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3EA4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B89FC96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44C6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46D0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77C6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BA97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590,00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06AB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EF92BA8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C031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FB29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43DC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1CD3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165,00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B528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0D7FADC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C8B1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1FBD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7C10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3D89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425,00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81C0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1868F93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F7F7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B001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FE4E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D245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3070,00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8274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2349CB3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EE5A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C023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Piltinis gruntas (užpylimo medžiagos ŽB, ŽG, ŽP, ŽD, ŽM, SB, SG, S, SD, SM)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CEE3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A7FD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7B4E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D3A55CF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C462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B6EA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Lovio grunto planiravimas mechanizuotai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0D08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C155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3160,00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ABB8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5ED84D3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ABF9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4D21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Lovio grunto planiravimas rankiniu būdu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C3B6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EEA9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350,00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A10A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EBB4AE5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D684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F6B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sutankinimas iškasoje (lovio)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297E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B3EB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3510,00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176E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EEC6394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4F7E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8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17220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20AF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FD19ED" w:rsidRPr="00FD19ED" w14:paraId="3F00F342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4EC2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3.1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531C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4227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B3AB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490,00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D9939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C9B268D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1032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35A7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Drenažo iš plastikinių D113/126 mm su geotekstilės filtru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1886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9B73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1350,00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66D23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1BCE579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2CD4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9353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Neaustinės geotekstilės GRK-3 klasės drenažui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C645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1345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2160,00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D1E14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5D1C23B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C03A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546C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Skaldos pagrindo fr. 11/22 h-0,10 m drenažui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93F1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57C4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54,00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D17A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3E30DA8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5135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4F75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Skaldos užpildo fr. 11/22 drenažo prizmei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241B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FD34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152,00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96E2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EEC2277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FB0C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ED9AE" w14:textId="15241A0A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Drenažo tranšėjos užpylimas apsaugini</w:t>
            </w:r>
            <w:r w:rsidR="00BC2B8F">
              <w:rPr>
                <w:rFonts w:cs="Arial"/>
                <w:color w:val="000000"/>
                <w:szCs w:val="20"/>
                <w:lang w:eastAsia="lt-LT"/>
              </w:rPr>
              <w:t>u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 šalčiui atspariu sluoksniu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1B20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71A13" w14:textId="34CE0B29" w:rsidR="00FD19ED" w:rsidRPr="00FD19ED" w:rsidRDefault="007A5720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27</w:t>
            </w:r>
            <w:r w:rsidR="00FD19ED" w:rsidRPr="00FD19ED">
              <w:rPr>
                <w:rFonts w:cs="Arial"/>
                <w:color w:val="000000"/>
                <w:szCs w:val="20"/>
                <w:lang w:eastAsia="lt-LT"/>
              </w:rPr>
              <w:t>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FFD7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5F81EE1" w14:textId="77777777" w:rsidTr="00FD19ED">
        <w:trPr>
          <w:gridAfter w:val="1"/>
          <w:wAfter w:w="8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2F8E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2E52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Nepriklausomybės gatvės dangų konstrukcijų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D9D9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4CD2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F3CB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0A47BC6D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569A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2927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AC46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DEBC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AFFE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8F0E322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458F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604D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4E24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8C74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180,00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0FB2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4FA4CEA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67DD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7AAD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h-0,25m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425B0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B736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768B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8438D28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58B9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81C5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4B15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52E1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1040/125/80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6F14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6D13B91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B193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40D9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AC1F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0C6C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5844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B1EA154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6E8F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51E6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C563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4856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E78D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44DEF1E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FE97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C147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9960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CABD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1040/42/17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8F3C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56B17E7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B1E1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E9AD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8252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6B97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5D1B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A515974" w14:textId="77777777" w:rsidTr="00FD19ED">
        <w:trPr>
          <w:gridAfter w:val="1"/>
          <w:wAfter w:w="8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09D4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DCA7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Pėščiųjų - dviračių tako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DEB4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738B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69F7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4197630F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15ED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0B55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Šalčiui nejautrių medžiagų sluoksnis, h-0,17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AF82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F70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560,00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7208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381A9A6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020F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EBBB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h-0,20m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436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F3A44" w14:textId="483A7AD0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</w:t>
            </w:r>
            <w:r w:rsidR="00EF726B">
              <w:rPr>
                <w:rFonts w:cs="Arial"/>
                <w:color w:val="000000"/>
                <w:szCs w:val="20"/>
                <w:lang w:eastAsia="lt-LT"/>
              </w:rPr>
              <w:t>187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AFC6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B6C32DA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621F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2DB3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009C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3B56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3015,00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2F41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1086C" w:rsidRPr="00FD19ED" w14:paraId="0F51F2BA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6231A0" w14:textId="6BEB9F44" w:rsidR="0011086C" w:rsidRPr="00FD19ED" w:rsidRDefault="0011086C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</w:t>
            </w:r>
            <w:r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6C023" w14:textId="79EDDD33" w:rsidR="0011086C" w:rsidRPr="00FD19ED" w:rsidRDefault="0011086C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 xml:space="preserve">Pasluoksnio iš nesurištųjų mineralinių medžiagų mišinio </w:t>
            </w:r>
            <w:proofErr w:type="spellStart"/>
            <w:r>
              <w:rPr>
                <w:rFonts w:cs="Arial"/>
                <w:szCs w:val="20"/>
              </w:rPr>
              <w:t>fr</w:t>
            </w:r>
            <w:proofErr w:type="spellEnd"/>
            <w:r>
              <w:rPr>
                <w:rFonts w:cs="Arial"/>
                <w:szCs w:val="20"/>
              </w:rPr>
              <w:t>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5BF9A" w14:textId="3A7F0C9E" w:rsidR="0011086C" w:rsidRPr="00FD19ED" w:rsidRDefault="0011086C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45C53" w14:textId="1DE23BA9" w:rsidR="0011086C" w:rsidRPr="00FD19ED" w:rsidRDefault="0011086C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172,00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F6ACDA" w14:textId="77777777" w:rsidR="0011086C" w:rsidRPr="00FD19ED" w:rsidRDefault="0011086C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FD19ED" w:rsidRPr="00FD19ED" w14:paraId="3EE75B59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7CB0E" w14:textId="142900D4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</w:t>
            </w:r>
            <w:r w:rsidR="0011086C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5CD9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C530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ADA9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1780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DF88750" w14:textId="77777777" w:rsidTr="0011086C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829E4" w14:textId="2C511692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</w:t>
            </w:r>
            <w:r w:rsidR="0011086C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BF16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vedimo sistemos iš betoninių trinkelių 20.10.8 cm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48297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BDDE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92,00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BA8D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99AAC7F" w14:textId="77777777" w:rsidTr="00FD19ED">
        <w:trPr>
          <w:gridAfter w:val="1"/>
          <w:wAfter w:w="8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BC7A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819D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Automobilių stovėjimo aikštelių dangos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4B08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4763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81A0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132CAA67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8620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54A8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atsparus sluoksnis, h-0,39 m įrengimas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83E4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94C6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180,00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60BB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1B16781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1DE0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E82C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h-0,20m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B47B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C97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445,00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DCA9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A829443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CB49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951A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D9E0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434C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445,00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9A60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BE4BBBD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E99A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9177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6503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FAD2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420,00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2E8A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E7943AF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336C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4.3.5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9202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 (raudonos spalvos) (vietų atskyrimui)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4147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138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CCCC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131A982" w14:textId="77777777" w:rsidTr="00FD19ED">
        <w:trPr>
          <w:gridAfter w:val="1"/>
          <w:wAfter w:w="8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69CC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8DF5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7D327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0711D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37D7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392257B2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0A13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49AC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atsparus sluoksnis, h-0,39 m įrengimas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2DD8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922B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49EF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86FF53D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B20D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744B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h-0,20m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35F3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8B93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320,00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7478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32B7157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FEDE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7122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074C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DC85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320,00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CAD9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EC24203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7CC0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B15F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5798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3BB4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320,00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49C6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8D4E100" w14:textId="77777777" w:rsidTr="00FD19ED">
        <w:trPr>
          <w:gridAfter w:val="1"/>
          <w:wAfter w:w="8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B585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7CC3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Šaligatvio, techninio šaligatvio ir takelių iš betoninių lygiabriaunių trinkelių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1CA3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8A72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276D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548D9719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8BC3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9E76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Šalčiui nejautrių medžiagų sluoksnis, h-0,14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EDDD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24EC3" w14:textId="2316A3E1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</w:t>
            </w:r>
            <w:r w:rsidR="0011086C">
              <w:rPr>
                <w:rFonts w:cs="Arial"/>
                <w:color w:val="000000"/>
                <w:szCs w:val="20"/>
                <w:lang w:eastAsia="lt-LT"/>
              </w:rPr>
              <w:t>0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462C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106F8B2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A862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876F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h-0,20m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9509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6007B" w14:textId="3EC5CB98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74</w:t>
            </w:r>
            <w:r w:rsidR="0011086C">
              <w:rPr>
                <w:rFonts w:cs="Arial"/>
                <w:color w:val="000000"/>
                <w:szCs w:val="20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D551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A8B443E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FC99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5625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9D40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8147F" w14:textId="04F5665B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74</w:t>
            </w:r>
            <w:r w:rsidR="0011086C">
              <w:rPr>
                <w:rFonts w:cs="Arial"/>
                <w:color w:val="000000"/>
                <w:szCs w:val="20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6FAA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C1A97A2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5E6D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6707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590D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1B16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740,00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0034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E97323F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7D75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4.5.5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D65B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33AE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67BB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4FB3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5D2F80E" w14:textId="77777777" w:rsidTr="00FD19ED">
        <w:trPr>
          <w:gridAfter w:val="1"/>
          <w:wAfter w:w="8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F619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0D63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Bordiūrų įrengimas: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70AC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5EF8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2E97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FD19ED" w:rsidRPr="00FD19ED" w14:paraId="6963A2D9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3270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CE76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6F6B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2EA3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1020,00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F70B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70695B0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B498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0B30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2195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2349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1040,00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8112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D0A890F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96FF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8616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D284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FDCD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2030,00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7761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4B4EA8B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8AE1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4.6.4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C41B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Bordiūrų užsandarinimas bitumine juosta h-0.04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1BF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3F0A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1040,00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49CE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E93E9DB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6A40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03A1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2A85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07C1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5C64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13AAC36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F579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4.7.1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01E4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Kelkraščių iš skaldažolės, h-0,10 m, (skaldos fr. 11/22 ir dirvožemio mišinio)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7B07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9912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540,00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19F5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841B546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D8B2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F3FF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Dangų suvedimui: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5AB7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ED72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1E45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42ACDE6" w14:textId="77777777" w:rsidTr="00FD19ED">
        <w:trPr>
          <w:gridAfter w:val="1"/>
          <w:wAfter w:w="8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405D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0C08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7CAF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18B1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0ED4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027B8048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9D0F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34AF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06D8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7A96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B36A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8CC651F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4E9B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663E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h-0,25m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45B2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9E22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4C23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8DD9952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00A4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6886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CA08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645B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11/2/1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D309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508AECC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FCCD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2E73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E0EC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9357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5F6C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9CBA948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689A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C62D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9171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7BBA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6B78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A8029AE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A16E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4.8.6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E984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3CFC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5E64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11/1/1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0BA8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0F2B238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BB5E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4.8.7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D3F0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78B3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3B19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1B39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BCF6CC0" w14:textId="77777777" w:rsidTr="00FD19ED">
        <w:trPr>
          <w:gridAfter w:val="1"/>
          <w:wAfter w:w="8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BE19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A302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Pėščiųjų - dviračių tako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5266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EEAA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DBD9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05D6651E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BD73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4.9.1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D490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Šalčiui nejautrių medžiagų sluoksnis, h-0,17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773C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151D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E6A7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96C4E92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1F13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4.9.2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0739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h-0,20m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0790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FA1F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6335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8FBB3CB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F193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4.9.3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66B0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5D46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21E8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8FF6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5B4FFE7" w14:textId="77777777" w:rsidTr="00FD19ED">
        <w:trPr>
          <w:gridAfter w:val="1"/>
          <w:wAfter w:w="8" w:type="dxa"/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D394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A498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 lygiabriaunių trinkelių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3B4D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E164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A01D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FD19ED" w:rsidRPr="00FD19ED" w14:paraId="3C023E1E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A0B4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4.10.1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E50E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Šalčiui nejautrių medžiagų sluoksnis, h-0,14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329D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8776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A1B3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58D158B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5EB1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4.10.2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914F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h-0,20m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7383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4EEC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801E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5DF27EC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0324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4.10.3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51A1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Pasluoksnio išnesurištųjų mineralinių medžiagų mišinio fr. 0/5, h-0,03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6D7D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2699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A42B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F367791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B6BB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4.10.4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0234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6EFF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0394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2709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6FEC5E2" w14:textId="77777777" w:rsidTr="00FD19ED">
        <w:trPr>
          <w:gridAfter w:val="1"/>
          <w:wAfter w:w="8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5FBA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3E07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Bordiūrų įrengimas: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6911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9F0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6198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FD19ED" w:rsidRPr="00FD19ED" w14:paraId="75D980E5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A478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679A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6E32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5FC7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2D67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6E6F6C3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2B4D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0B2C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7AD9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AB11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45,00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8FE0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B7CC8E5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57FF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AFA7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Bordiūrų užsandarinimas bitumine juosta h-0.04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8DD3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A486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21,00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9CDE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CB51C00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3D90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9A13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B3D6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FAAF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F1DB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7B9D7F3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0105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4.12.1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F48A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Kelkraščių iš skaldažolės, h-0,10 m, (skaldos fr. 11/22 ir dirvožemio mišinio)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3C66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E2D3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9,00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85BE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936A8D8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E5FD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0924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8845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9A93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D71E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FD19ED" w:rsidRPr="00FD19ED" w14:paraId="33FF99DC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833B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4FE1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4E04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C931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3423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14F3E94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E662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2198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vienstiebių metalinių atramų (d=76mm) ant monolitinių betoninių pamatų pastatymas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AE40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9D39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26/100,00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7A19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AE930FD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08A7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DFA5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Kelio ženklų skydų montavimas prie vienstiebių atramų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A002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4872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45/14,00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1925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9A0F354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911A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7394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CBA6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6B21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B058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41C2A0E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38FC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0340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84C3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03D0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145,00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33DF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64C45F0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63D5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B2B4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Asmens, sėdinčio asmens su negalia vežimėlyje, simbolis 1.24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867B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F82F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F188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F415366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3EBC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8A76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AF52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BD81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E056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FD19ED" w:rsidRPr="00FD19ED" w14:paraId="29C71EC3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93EE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E1AE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9D4C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3874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115,00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91A6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5529EAF" w14:textId="77777777" w:rsidTr="00FD19ED">
        <w:trPr>
          <w:gridAfter w:val="1"/>
          <w:wAfter w:w="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3F8E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09C7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Apsauginiai elektros tinklų vamzdžiai HDPE D110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0812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7F79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490,00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2DCF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667F3C78" w14:textId="77777777" w:rsidR="00FD19ED" w:rsidRDefault="00FD19ED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p w14:paraId="39E9A56A" w14:textId="77777777" w:rsidR="00FD19ED" w:rsidRDefault="00FD19ED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p w14:paraId="3C8DC332" w14:textId="11BE0903" w:rsidR="00FD19ED" w:rsidRPr="007E1FA5" w:rsidRDefault="00FD19ED" w:rsidP="00FD19ED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3</w:t>
      </w:r>
      <w:r w:rsidRPr="007E1FA5">
        <w:rPr>
          <w:b/>
          <w:bCs/>
          <w:lang w:eastAsia="en-US"/>
        </w:rPr>
        <w:t xml:space="preserve"> ETAPAS</w:t>
      </w:r>
    </w:p>
    <w:p w14:paraId="25861827" w14:textId="426C60C7" w:rsidR="00FD19ED" w:rsidRPr="007E1FA5" w:rsidRDefault="00FD19ED" w:rsidP="00FD19ED">
      <w:pPr>
        <w:jc w:val="center"/>
        <w:rPr>
          <w:b/>
          <w:bCs/>
          <w:lang w:eastAsia="en-US"/>
        </w:rPr>
      </w:pPr>
      <w:r w:rsidRPr="007E1FA5">
        <w:rPr>
          <w:b/>
          <w:bCs/>
          <w:lang w:eastAsia="en-US"/>
        </w:rPr>
        <w:t xml:space="preserve"> I variantas</w:t>
      </w:r>
    </w:p>
    <w:p w14:paraId="497CAF1A" w14:textId="77777777" w:rsidR="00FD19ED" w:rsidRDefault="00FD19ED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tbl>
      <w:tblPr>
        <w:tblW w:w="10315" w:type="dxa"/>
        <w:tblLook w:val="04A0" w:firstRow="1" w:lastRow="0" w:firstColumn="1" w:lastColumn="0" w:noHBand="0" w:noVBand="1"/>
      </w:tblPr>
      <w:tblGrid>
        <w:gridCol w:w="960"/>
        <w:gridCol w:w="5272"/>
        <w:gridCol w:w="960"/>
        <w:gridCol w:w="2017"/>
        <w:gridCol w:w="1106"/>
      </w:tblGrid>
      <w:tr w:rsidR="00FD19ED" w:rsidRPr="00FD19ED" w14:paraId="395A4D1B" w14:textId="77777777" w:rsidTr="00FD19ED">
        <w:trPr>
          <w:trHeight w:val="51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5FD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A0D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CA6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555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C8F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FD19ED" w:rsidRPr="00FD19ED" w14:paraId="13CC8ED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CCB5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0B95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3336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8708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1D10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05527F7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FFE9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2764D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5542F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7891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1,302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527B5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7FDE783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1B1C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3F0C0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hvid=10 cm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BDE48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4E37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9320,00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C8011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6201491D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5C96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FCCAA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6B4F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95B3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2200,00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7C637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5CF37302" w14:textId="77777777" w:rsidTr="00FD19ED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EB8D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E72CF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4AD0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0148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23,00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00777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389E50D1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FF3D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8B1A7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 (dangų suvedimas)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3DF8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38F7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43BC5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3300FED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F46A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956D2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Suvedimui asfalto dangos nufrezavimas arba išlaužimas, hvid=10 cm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8827E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FF3D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9F24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005A528C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D3E8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953C6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asfalto dangos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3C0AF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CCEB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1406E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6B32E34C" w14:textId="77777777" w:rsidTr="00FD19ED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D6AE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9BC41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D8A5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1982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6FAD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0320A803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6D3D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9DB6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3321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5B29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1059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FD19ED" w:rsidRPr="00FD19ED" w14:paraId="73BC3C1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A1E1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0DEC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040C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1F82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280,00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8915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48E9576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988B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E5F7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2598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0D0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280,00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31DE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F1EDE01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89D5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90BC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52D0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ED42A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FD19ED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7950,00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3DE9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EC6B009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7D16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A7FF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pakeitimas geresnių savybių gruntu. Kasimas karjere, pakrovimas į savivarčius, atvežimas Rangovo pasirinktu atstumu (iki 30 km), paskleidimas ir sutankinimas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B1A9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8DF9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7572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9B6E621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C1D5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E64C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i/>
                <w:iCs/>
                <w:color w:val="000000"/>
                <w:szCs w:val="20"/>
                <w:lang w:eastAsia="lt-LT"/>
              </w:rPr>
              <w:t>Sankasos silpnų gruntų ruožose tvirtinimas: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DF04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7AB8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C752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95BEF7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76A2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08F9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Apsauginis šalčiui atsparus sluoksnis (fr.≥ 0/16)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0A47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A132B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720,00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3115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126796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DC9E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73C1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Geotinklas iš PP 40/40kN/m armuojamam plotui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93FC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C3A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3300,00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0BC5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65AE2A4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C1A7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F397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C70F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641F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3300,00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D8E5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2647784" w14:textId="77777777" w:rsidTr="00FD19E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5A69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4AFD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Nepriklausomybės gatvės dangų konstrukcijų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9D14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E36E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E33C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23DD94F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9B4E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EEE3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5D06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9EFF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8A98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2086DDC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87C2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0D04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1CB1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81E4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2800,00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E27C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943118F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B5AB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4683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9DD26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C9E0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7165,00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6E3E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A7F1AF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5443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78ED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0587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F0FF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1340/160/80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747A2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153BBB4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92AD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CBEF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7BDB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4D13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7165,00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C1C3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9DA3EE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D20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AA7D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4E32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A398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7165,00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E20B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7A93CB2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B509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FD80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F1AD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6BB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1340/54/27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F526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4C12A6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A352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3.1.7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5233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56C0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DE7A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7165,00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BE4B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338CBAE" w14:textId="77777777" w:rsidTr="00FD19E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46B9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F4B5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AA5F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CFE1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DB07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630D9CD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AC05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23D5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8547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CA6C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7FD5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92D0D64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68F1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D2F6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40D43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A329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815,00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3F1B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F6FFFA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789B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A5FB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7829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AC0A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380/46/23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D13D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7DA7546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F282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4E18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D8F3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C75F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815,00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6731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EADFC7C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1ED8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2FC0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AC52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A165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815,00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8428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C43461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BCBA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1B99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A88F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61A4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380/16/8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B748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66F8B2C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5171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4417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0908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66A1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815,00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080F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21119CA" w14:textId="77777777" w:rsidTr="00FD19E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AE6D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7518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nuovažos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F661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C1CC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7EBE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3E6B9BA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7284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234F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5DE0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2F87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31C9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976C924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F194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8A64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D0FA6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3ACE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D893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C04BD9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F5E1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8A9F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E136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AE44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23/3/2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468C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FBA76C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90F4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C326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716F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9421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890D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728998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C94E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83FA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DA67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88FD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3900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B4BF48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7CDF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4DCA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2232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A536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23/1/1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E428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7B815DF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1196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7E13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753A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0ACE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6946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D2E4575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BFFC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0411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Bordiūrų įrengimas: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F153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D6F0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8C15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FD19ED" w:rsidRPr="00FD19ED" w14:paraId="34D84B6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B4FF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805A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Bordiūrų užsandarinimas bitumine juosta h-0.04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ED89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75CB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2560,00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BAB5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5352C0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13D0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F1F7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Dangų suvedimui: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7F87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3E95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A741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D93AA1D" w14:textId="77777777" w:rsidTr="00FD19E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75B9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28A0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5E8E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51FA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CA1B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1C71B7A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1F7D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D129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F533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86AC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60,00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6240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A5B64E2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F4CA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D358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A79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78CF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8BEC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29B2E6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9F95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00E4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1453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90D0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16/2/1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561F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90459C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FBC5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96C2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6515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B02D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7FD1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97E661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60B8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3.10.5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41B4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703F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F71F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4182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2402AB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F010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75BB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70E3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A3D4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16/1/1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DEE6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38586F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31F3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098E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6CAA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968E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904A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178E0AD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77FF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3.12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4A5C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Bordiūrų įrengimas: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7CF7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E760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298B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FD19ED" w:rsidRPr="00FD19ED" w14:paraId="70809B74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FF19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2FB4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FA41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6996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74A0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3FE844B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89CF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A71E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Bordiūrų užsandarinimas bitumine juosta h-0.04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0209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EA50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45,00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EFB6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3D96FC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5F2B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DE6B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810A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4D12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7CAB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5AB073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20B3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4583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890F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E381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9799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CEA58E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00BD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3088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Horizontaliojo ženklinimo 1.7 „Siaura brūkšninė linija“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BF42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2110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160,00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2F3A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3C4E978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0C2A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921E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Horizontaliojo ženklinimo 1.12 „Iš trikampių sudaryta linija“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606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E45F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03BD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A9B1716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D812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17A5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FDB2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88A0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3A3A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FD19ED" w:rsidRPr="00FD19ED" w14:paraId="0BFF42CC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18EC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EE4F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3E4C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C6D7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0AA3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F5A862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249C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51D9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Apsauginiai elektros  tinklų vamzdžiai HDPE D110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C78C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2451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1FC5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1F43AED1" w14:textId="77777777" w:rsidR="00FD19ED" w:rsidRDefault="00FD19ED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p w14:paraId="78FBE443" w14:textId="77777777" w:rsidR="00FD19ED" w:rsidRPr="007E1FA5" w:rsidRDefault="00FD19ED" w:rsidP="00FD19ED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3</w:t>
      </w:r>
      <w:r w:rsidRPr="007E1FA5">
        <w:rPr>
          <w:b/>
          <w:bCs/>
          <w:lang w:eastAsia="en-US"/>
        </w:rPr>
        <w:t xml:space="preserve"> ETAPAS</w:t>
      </w:r>
    </w:p>
    <w:p w14:paraId="7270D001" w14:textId="6CE8A554" w:rsidR="00FD19ED" w:rsidRPr="007E1FA5" w:rsidRDefault="00FD19ED" w:rsidP="00FD19ED">
      <w:pPr>
        <w:jc w:val="center"/>
        <w:rPr>
          <w:b/>
          <w:bCs/>
          <w:lang w:eastAsia="en-US"/>
        </w:rPr>
      </w:pPr>
      <w:r w:rsidRPr="007E1FA5">
        <w:rPr>
          <w:b/>
          <w:bCs/>
          <w:lang w:eastAsia="en-US"/>
        </w:rPr>
        <w:t xml:space="preserve"> I</w:t>
      </w:r>
      <w:r>
        <w:rPr>
          <w:b/>
          <w:bCs/>
          <w:lang w:eastAsia="en-US"/>
        </w:rPr>
        <w:t>I</w:t>
      </w:r>
      <w:r w:rsidRPr="007E1FA5">
        <w:rPr>
          <w:b/>
          <w:bCs/>
          <w:lang w:eastAsia="en-US"/>
        </w:rPr>
        <w:t xml:space="preserve"> variantas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960"/>
        <w:gridCol w:w="5272"/>
        <w:gridCol w:w="960"/>
        <w:gridCol w:w="1940"/>
        <w:gridCol w:w="1211"/>
      </w:tblGrid>
      <w:tr w:rsidR="00FD19ED" w:rsidRPr="00FD19ED" w14:paraId="3C29E5D9" w14:textId="77777777" w:rsidTr="00FD19ED">
        <w:trPr>
          <w:trHeight w:val="51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7D7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C76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8D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A52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DE6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FD19ED" w:rsidRPr="00FD19ED" w14:paraId="0810C7D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37F3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3279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356F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C7D5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1B8F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7DC27926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EAE1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F86F6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D7C41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9E31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1,302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D8FF2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7747ECD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EA74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5548F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hvid=10 cm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DCAEE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DB95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9320,00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2C230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7FFD49A6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63AF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20F29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06808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DFC2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2200,00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3E819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0784BAB5" w14:textId="77777777" w:rsidTr="00FD19ED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F6B6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C913D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AA70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75AE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23,00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28926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33BF8F38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B63F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67C4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 (dangų suvedimas)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B8F0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BFA4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7E639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1D4F7F7D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6186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42348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Suvedimui asfalto dangos nufrezavimas arba išlaužimas, hvid=10 cm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E6F3F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A366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5E7E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1B869821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A92B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3B21B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asfalto dangos išvežimas į Rangovo pasirinktą vietą (iki 25 km atstumu)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893BE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BDF4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118,00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40FF1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4BAFA494" w14:textId="77777777" w:rsidTr="00FD19ED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6F91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0FA02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Suvedimui 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0EBF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921E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62CC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FD19ED" w:rsidRPr="00FD19ED" w14:paraId="1990FC87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9B20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ED45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3D5E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10A4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3409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FD19ED" w:rsidRPr="00FD19ED" w14:paraId="642C886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498A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09DF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A385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079C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280,00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CEA7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1452EEB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A1D8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BA7C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027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FF6E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280,00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F3BC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FAE775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596E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2.5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27B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208C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C83CE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7950,00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40AC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2A9371A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54FE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6F7B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Grunto pakeitimas geresnių savybių gruntu. Kasimas karjere, pakrovimas į savivarčius, atvežimas Rangovo pasirinktu atstumu (iki 30 km), paskleidimas ir sutankinimas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A9E3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4C0A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1100,00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FBFA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149898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39F9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F023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i/>
                <w:iCs/>
                <w:color w:val="000000"/>
                <w:szCs w:val="20"/>
                <w:lang w:eastAsia="lt-LT"/>
              </w:rPr>
              <w:t>Sankasos silpnų gruntų ruožose tvirtinimas: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5741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46A5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0521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FBC692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D70A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74A6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Apsauginis šalčiui atsparus sluoksnis (fr.≥ 0/16)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E85D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61984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720,00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C538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2FECDED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C0A6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946E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Geotinklas iš PP 40/40kN/m armuojamam plotui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2BCA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C223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3300,00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A7A9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D44184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EBE5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2.10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9B14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2D35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1EB8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3300,00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53B6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57A1CED" w14:textId="77777777" w:rsidTr="00FD19E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481C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2D62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Nepriklausomybės gatvės dangų konstrukcijų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D83F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D25C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F04D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5894341C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481F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BDB9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331E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E37C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F4E8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452676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FF04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2F43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0DDC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9847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2450,00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BD3A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5F4D20D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5E92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E7E5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h-0,25m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A1D58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8800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7165,00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4F91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882094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B2FB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3388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C8F5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4304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1340/160/80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D2A0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D9F19CB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B1EF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EF33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4915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9929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7165,00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8D98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974F1CC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D483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8BDD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8137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E6ED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7165,00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F7FC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03EDD49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CDB2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F476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3CA3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03FA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1340/54/27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67D3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21EBE42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BEA7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E08B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0D3C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A6DB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7165,00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EC95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D2E0AB3" w14:textId="77777777" w:rsidTr="00FD19E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5D7E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86EF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4EBF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D497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7E87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2B382B91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D5D5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2335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9342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28D0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280,00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8ABE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08313F1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C214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6A00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h-0,25m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F6F01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53BE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815,00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80AC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DAFE15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0EA9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4FEE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4699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2C49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380/46/23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D3B7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757ED6D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4594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141F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BBC4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1CD3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815,00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9F13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3F2168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C40A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8CFD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9182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190B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815,00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903C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AFC52B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5EAF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4D87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1C81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5F94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380/16/8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96B0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8DEE266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5E5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9FE9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9850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06B8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815,00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8FC2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2CC6931" w14:textId="77777777" w:rsidTr="00FD19E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048A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03A9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nuovažos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35E8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D83E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A3DA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5BF8937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C4CC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9345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90E1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DB20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410E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DF5F2AD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EA64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EE94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h-0,25m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C76A8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ED0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9163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6BABC16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BC79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lastRenderedPageBreak/>
              <w:t>3.3.3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5BA0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EC99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90D1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23/3/2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7CD4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369E007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6D89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F183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0617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75B7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C79D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B9DD5C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4409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F993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6503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10BE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26B5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C3B1D02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025D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77E9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F70F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EA4D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23/1/1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629B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431EFA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4B32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3.3.7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A192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34D7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FFB3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125,00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63CA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1010B57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3550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196F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Bordiūrų įrengimas: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9DFD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C3D7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E4D8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FD19ED" w:rsidRPr="00FD19ED" w14:paraId="5021052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CAD2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C3D0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Bordiūrų užsandarinimas bitumine juosta h-0.04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E759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333C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2560,00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762AA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4073CB1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E6FA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DF0A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Dangų suvedimui: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6C74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7017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0584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2FCFFE3" w14:textId="77777777" w:rsidTr="00FD19E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FFBC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C262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0FDB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3056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29CF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FD19ED" w:rsidRPr="00FD19ED" w14:paraId="2FA9D8B2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1629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FD40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628F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DB74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D509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9ED946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AF9B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A74D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Žvyro pagrindo sluoksnis, h-0,25m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0242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7EF25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E256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25BA20F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3A8F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5A1F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4185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77D2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16/2/1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8308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28C6E2E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4F79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A082F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8C7B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3A79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1A82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2FB81601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BB34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9791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7607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B96E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9239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4A92591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0E14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F547C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8DDE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FD19ED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FD19ED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5E458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16/1/1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606DE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741D7A9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0135A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3.10.7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361A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6042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B419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0E2E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DC71A9E" w14:textId="77777777" w:rsidTr="00FD19ED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5591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3.12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87EF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szCs w:val="20"/>
                <w:lang w:eastAsia="lt-LT"/>
              </w:rPr>
              <w:t>Bordiūrų įrengimas: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C4E0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A637E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7C9D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FD19ED" w:rsidRPr="00FD19ED" w14:paraId="499BAD85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4ED4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E7F8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F184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2A159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20,00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4B976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5AFEE4C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CB65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3.12.4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CC89B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Bordiūrų užsandarinimas bitumine juosta h-0.04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8AC6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B2AA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45,00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F77A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CD23C68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B008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0264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8D5D9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0A2E7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62CD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6EA5960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4485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8BE7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F112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0E02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80,00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4F93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376F8E6C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384E7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E6144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Horizontaliojo ženklinimo 1.7 „Siaura brūkšninė linija“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6554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1798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160,00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F0A0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121F68D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798B4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A1892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FD19ED">
              <w:rPr>
                <w:rFonts w:cs="Arial"/>
                <w:szCs w:val="20"/>
                <w:lang w:eastAsia="lt-LT"/>
              </w:rPr>
              <w:t>Horizontaliojo ženklinimo 1.12 „Iš trikampių sudaryta linija“ įrengimas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D5116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C8DB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64FD8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01ED0D0A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C340C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58C6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6F473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CB4C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EDC7B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FD19ED" w:rsidRPr="00FD19ED" w14:paraId="4060F663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9EE81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FBBB5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0EE6F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816CD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300,00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FA7B1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FD19ED" w:rsidRPr="00FD19ED" w14:paraId="1A9A73FB" w14:textId="77777777" w:rsidTr="00FD19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8F992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5.2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B4C6D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Apsauginiai elektros  tinklų vamzdžiai HDPE D110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FCB23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0D9E0" w14:textId="77777777" w:rsidR="00FD19ED" w:rsidRPr="00FD19ED" w:rsidRDefault="00FD19ED" w:rsidP="00FD19E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150,00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35040" w14:textId="77777777" w:rsidR="00FD19ED" w:rsidRPr="00FD19ED" w:rsidRDefault="00FD19ED" w:rsidP="00FD19E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FD19ED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16F27E78" w14:textId="76B3A65C" w:rsidR="00FD19ED" w:rsidRDefault="00FD19ED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p w14:paraId="1C626619" w14:textId="77777777" w:rsidR="00FD19ED" w:rsidRDefault="00FD19ED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p w14:paraId="124651F2" w14:textId="77777777" w:rsidR="00FD19ED" w:rsidRDefault="00FD19ED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p w14:paraId="66613794" w14:textId="77777777" w:rsidR="00FD19ED" w:rsidRDefault="00FD19ED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1078"/>
        <w:gridCol w:w="1239"/>
        <w:gridCol w:w="960"/>
        <w:gridCol w:w="1260"/>
        <w:gridCol w:w="1632"/>
        <w:gridCol w:w="1769"/>
        <w:gridCol w:w="2410"/>
      </w:tblGrid>
      <w:tr w:rsidR="00F22A28" w:rsidRPr="00D20A88" w14:paraId="646F2648" w14:textId="77777777" w:rsidTr="00A955CE">
        <w:trPr>
          <w:trHeight w:val="765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8222" w14:textId="77777777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lastRenderedPageBreak/>
              <w:t>Piketas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2BBE" w14:textId="77777777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Medžiai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E641" w14:textId="77777777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F102" w14:textId="77777777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ø, mm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7F58" w14:textId="77777777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Medžių grupė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18FD" w14:textId="77777777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Medžių atkuriamosios vertės įkainiai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8514" w14:textId="77777777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Želdinių atkuriamosios vertės įkainiai, €</w:t>
            </w:r>
          </w:p>
        </w:tc>
      </w:tr>
      <w:tr w:rsidR="00F22A28" w:rsidRPr="00D20A88" w14:paraId="715C3FB6" w14:textId="77777777" w:rsidTr="00A955CE">
        <w:trPr>
          <w:trHeight w:val="30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8614" w14:textId="3142BA1A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7</w:t>
            </w:r>
            <w:r w:rsidRPr="00D20A88">
              <w:rPr>
                <w:rFonts w:cs="Arial"/>
                <w:color w:val="000000"/>
                <w:szCs w:val="20"/>
                <w:lang w:eastAsia="lt-LT"/>
              </w:rPr>
              <w:t>+</w:t>
            </w:r>
            <w:r>
              <w:rPr>
                <w:rFonts w:cs="Arial"/>
                <w:color w:val="000000"/>
                <w:szCs w:val="20"/>
                <w:lang w:eastAsia="lt-LT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72A6" w14:textId="4CC89EFE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Klevas paprastasis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2BC9" w14:textId="77777777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A3EC" w14:textId="2FC743EE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620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C6FC7" w14:textId="47886518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</w:t>
            </w:r>
            <w:r>
              <w:rPr>
                <w:rFonts w:cs="Arial"/>
                <w:color w:val="000000"/>
                <w:szCs w:val="20"/>
                <w:lang w:eastAsia="lt-LT"/>
              </w:rPr>
              <w:t>I</w:t>
            </w: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gr.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8CD02" w14:textId="3419CB72" w:rsidR="00F22A28" w:rsidRPr="00D20A88" w:rsidRDefault="00F22A28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</w:t>
            </w:r>
            <w:r w:rsidR="00562017">
              <w:rPr>
                <w:rFonts w:cs="Arial"/>
                <w:color w:val="000000"/>
                <w:szCs w:val="20"/>
                <w:lang w:eastAsia="lt-LT"/>
              </w:rPr>
              <w:t>9</w:t>
            </w: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,00 €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D838B" w14:textId="75538B1E" w:rsidR="00F22A28" w:rsidRPr="00D20A88" w:rsidRDefault="00A83484" w:rsidP="001327F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837</w:t>
            </w:r>
            <w:r w:rsidR="00F22A28" w:rsidRPr="00D20A88">
              <w:rPr>
                <w:rFonts w:cs="Arial"/>
                <w:color w:val="000000"/>
                <w:szCs w:val="20"/>
                <w:lang w:eastAsia="lt-LT"/>
              </w:rPr>
              <w:t xml:space="preserve">,00 € </w:t>
            </w:r>
          </w:p>
        </w:tc>
      </w:tr>
      <w:tr w:rsidR="00F22A28" w:rsidRPr="00D20A88" w14:paraId="74289357" w14:textId="77777777" w:rsidTr="00A955CE">
        <w:trPr>
          <w:trHeight w:val="30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E6FC" w14:textId="77777777" w:rsidR="00F22A28" w:rsidRPr="00D20A88" w:rsidRDefault="00F22A28" w:rsidP="001327F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3A25" w14:textId="77777777" w:rsidR="00F22A28" w:rsidRPr="00D20A88" w:rsidRDefault="00F22A28" w:rsidP="001327F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8D29" w14:textId="77777777" w:rsidR="00F22A28" w:rsidRPr="00D20A88" w:rsidRDefault="00F22A28" w:rsidP="001327F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3110" w14:textId="77777777" w:rsidR="00F22A28" w:rsidRPr="00D20A88" w:rsidRDefault="00F22A28" w:rsidP="001327F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247A" w14:textId="77777777" w:rsidR="00F22A28" w:rsidRPr="00D20A88" w:rsidRDefault="00F22A28" w:rsidP="001327F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4B37" w14:textId="77777777" w:rsidR="00F22A28" w:rsidRPr="00D20A88" w:rsidRDefault="00F22A28" w:rsidP="001327F9">
            <w:pPr>
              <w:tabs>
                <w:tab w:val="clear" w:pos="709"/>
              </w:tabs>
              <w:jc w:val="right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Bendra</w:t>
            </w:r>
            <w:r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</w:t>
            </w:r>
            <w:r w:rsidRPr="00D20A88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vertė: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503A" w14:textId="0A0A025E" w:rsidR="00F22A28" w:rsidRPr="00D20A88" w:rsidRDefault="00A83484" w:rsidP="00A8348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lt-LT"/>
              </w:rPr>
              <w:t>837</w:t>
            </w:r>
            <w:r w:rsidR="00F22A28" w:rsidRPr="00D20A88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,00 €</w:t>
            </w:r>
          </w:p>
        </w:tc>
      </w:tr>
    </w:tbl>
    <w:p w14:paraId="6AE9D310" w14:textId="77777777" w:rsidR="00F22A28" w:rsidRPr="00F044A5" w:rsidRDefault="00F22A28" w:rsidP="007E1FA5">
      <w:pPr>
        <w:tabs>
          <w:tab w:val="clear" w:pos="709"/>
          <w:tab w:val="left" w:pos="7875"/>
        </w:tabs>
        <w:jc w:val="both"/>
        <w:rPr>
          <w:lang w:eastAsia="en-US"/>
        </w:rPr>
      </w:pPr>
    </w:p>
    <w:sectPr w:rsidR="00F22A28" w:rsidRPr="00F044A5" w:rsidSect="007E1FA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7AAA" w14:textId="77777777" w:rsidR="002D0D30" w:rsidRDefault="002D0D30" w:rsidP="00127C15">
      <w:r>
        <w:separator/>
      </w:r>
    </w:p>
    <w:p w14:paraId="1E0BB436" w14:textId="77777777" w:rsidR="002D0D30" w:rsidRDefault="002D0D30" w:rsidP="00127C15"/>
  </w:endnote>
  <w:endnote w:type="continuationSeparator" w:id="0">
    <w:p w14:paraId="10052FAF" w14:textId="77777777" w:rsidR="002D0D30" w:rsidRDefault="002D0D30" w:rsidP="00127C15">
      <w:r>
        <w:continuationSeparator/>
      </w:r>
    </w:p>
    <w:p w14:paraId="32031721" w14:textId="77777777" w:rsidR="002D0D30" w:rsidRDefault="002D0D30" w:rsidP="0012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667" w:type="dxa"/>
      <w:tblInd w:w="452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242"/>
      <w:gridCol w:w="850"/>
      <w:gridCol w:w="735"/>
      <w:gridCol w:w="840"/>
    </w:tblGrid>
    <w:tr w:rsidR="00FA548C" w:rsidRPr="00794C2D" w14:paraId="3100CDAF" w14:textId="77777777" w:rsidTr="00FD58FF">
      <w:trPr>
        <w:cantSplit/>
        <w:trHeight w:val="283"/>
      </w:trPr>
      <w:tc>
        <w:tcPr>
          <w:tcW w:w="3242" w:type="dxa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</w:tcPr>
        <w:p w14:paraId="3569BD10" w14:textId="77777777" w:rsidR="00FA548C" w:rsidRPr="00D31640" w:rsidRDefault="00FA548C" w:rsidP="004D539B">
          <w:pPr>
            <w:pStyle w:val="tampasymuokair"/>
            <w:rPr>
              <w:noProof/>
            </w:rPr>
          </w:pPr>
          <w:r w:rsidRPr="00D31640">
            <w:rPr>
              <w:noProof/>
            </w:rPr>
            <w:t>Dokumento žymuo</w:t>
          </w:r>
        </w:p>
        <w:p w14:paraId="3486D206" w14:textId="77777777" w:rsidR="00FA548C" w:rsidRPr="00D31640" w:rsidRDefault="00FA548C" w:rsidP="00127C15">
          <w:pPr>
            <w:rPr>
              <w:noProof/>
            </w:rPr>
          </w:pPr>
        </w:p>
        <w:p w14:paraId="33340766" w14:textId="726009E1" w:rsidR="00FA548C" w:rsidRPr="00897161" w:rsidRDefault="00FD58FF" w:rsidP="004D539B">
          <w:pPr>
            <w:pStyle w:val="tampasuraascentras"/>
          </w:pPr>
          <w:r w:rsidRPr="00630B43">
            <w:t>P2</w:t>
          </w:r>
          <w:r w:rsidR="00C473B5">
            <w:t>4</w:t>
          </w:r>
          <w:r w:rsidR="002A2850">
            <w:t>-</w:t>
          </w:r>
          <w:r w:rsidR="00E5593E">
            <w:t>19</w:t>
          </w:r>
          <w:r w:rsidR="00621027">
            <w:t>-0</w:t>
          </w:r>
          <w:r w:rsidR="002C29FC">
            <w:t>5</w:t>
          </w:r>
          <w:r w:rsidR="002A2850">
            <w:t>-</w:t>
          </w:r>
          <w:r w:rsidR="00AC0EA6">
            <w:t>TDP</w:t>
          </w:r>
          <w:r w:rsidRPr="00630B43">
            <w:t>-</w:t>
          </w:r>
          <w:r w:rsidR="007538BF">
            <w:t>S</w:t>
          </w:r>
          <w:r w:rsidR="00E5593E">
            <w:t>MG</w:t>
          </w:r>
          <w:r w:rsidR="007538BF">
            <w:t>_</w:t>
          </w:r>
          <w:r w:rsidR="00F044A5">
            <w:t>SŽ</w:t>
          </w:r>
        </w:p>
      </w:tc>
      <w:tc>
        <w:tcPr>
          <w:tcW w:w="85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0C9803" w14:textId="77777777" w:rsidR="00FA548C" w:rsidRPr="00D31640" w:rsidRDefault="00FA548C" w:rsidP="004D539B">
          <w:pPr>
            <w:pStyle w:val="tampasymuo"/>
            <w:rPr>
              <w:b/>
              <w:sz w:val="18"/>
              <w:szCs w:val="18"/>
            </w:rPr>
          </w:pPr>
          <w:r w:rsidRPr="00794C2D">
            <w:t>Lapas</w:t>
          </w:r>
        </w:p>
      </w:tc>
      <w:tc>
        <w:tcPr>
          <w:tcW w:w="735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30A1A0" w14:textId="77777777" w:rsidR="00FA548C" w:rsidRPr="00794C2D" w:rsidRDefault="00FA548C" w:rsidP="004D539B">
          <w:pPr>
            <w:pStyle w:val="tampasymuo"/>
          </w:pPr>
          <w:r w:rsidRPr="00794C2D">
            <w:t>Lapų</w:t>
          </w:r>
        </w:p>
      </w:tc>
      <w:tc>
        <w:tcPr>
          <w:tcW w:w="84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B55EC1" w14:textId="77777777" w:rsidR="00FA548C" w:rsidRPr="00794C2D" w:rsidRDefault="00FA548C" w:rsidP="004D539B">
          <w:pPr>
            <w:pStyle w:val="tampasymuo"/>
          </w:pPr>
          <w:r w:rsidRPr="00794C2D">
            <w:t>Laida</w:t>
          </w:r>
        </w:p>
      </w:tc>
    </w:tr>
    <w:tr w:rsidR="00D55ACF" w:rsidRPr="00794C2D" w14:paraId="7AF3FFB1" w14:textId="77777777" w:rsidTr="00FD58FF">
      <w:trPr>
        <w:cantSplit/>
        <w:trHeight w:val="567"/>
      </w:trPr>
      <w:tc>
        <w:tcPr>
          <w:tcW w:w="3242" w:type="dxa"/>
          <w:vMerge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06DF7590" w14:textId="77777777" w:rsidR="00D55ACF" w:rsidRPr="00D31640" w:rsidRDefault="00D55ACF" w:rsidP="00127C15"/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5ADD7A0" w14:textId="355644EE" w:rsidR="00D55ACF" w:rsidRPr="00794C2D" w:rsidRDefault="00D55ACF" w:rsidP="00D55ACF">
          <w:pPr>
            <w:pStyle w:val="tampasuraascentras"/>
            <w:rPr>
              <w:noProof/>
            </w:rPr>
          </w:pPr>
          <w:r w:rsidRPr="00D55ACF">
            <w:fldChar w:fldCharType="begin"/>
          </w:r>
          <w:r w:rsidRPr="00D55ACF">
            <w:instrText>PAGE   \* MERGEFORMAT</w:instrText>
          </w:r>
          <w:r w:rsidRPr="00D55ACF">
            <w:fldChar w:fldCharType="separate"/>
          </w:r>
          <w:r w:rsidR="0042580F">
            <w:rPr>
              <w:noProof/>
            </w:rPr>
            <w:t>21</w:t>
          </w:r>
          <w:r w:rsidRPr="00D55ACF">
            <w:fldChar w:fldCharType="end"/>
          </w: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935E573" w14:textId="62ACB916" w:rsidR="00D55ACF" w:rsidRPr="00794C2D" w:rsidRDefault="0042580F" w:rsidP="00D55ACF">
          <w:pPr>
            <w:pStyle w:val="tampasuraascentras"/>
            <w:rPr>
              <w:noProof/>
            </w:rPr>
          </w:pPr>
          <w:fldSimple w:instr=" NUMPAGES  \* Arabic  \* MERGEFORMAT ">
            <w:r>
              <w:rPr>
                <w:noProof/>
              </w:rPr>
              <w:t>22</w:t>
            </w:r>
          </w:fldSimple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B03BD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794C2D">
            <w:rPr>
              <w:noProof/>
            </w:rPr>
            <w:t>0</w:t>
          </w:r>
        </w:p>
      </w:tc>
    </w:tr>
  </w:tbl>
  <w:p w14:paraId="27F14281" w14:textId="77777777" w:rsidR="000D475A" w:rsidRDefault="000D475A" w:rsidP="00127C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9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45"/>
      <w:gridCol w:w="761"/>
      <w:gridCol w:w="922"/>
      <w:gridCol w:w="1413"/>
      <w:gridCol w:w="1152"/>
      <w:gridCol w:w="3577"/>
      <w:gridCol w:w="839"/>
      <w:gridCol w:w="840"/>
    </w:tblGrid>
    <w:tr w:rsidR="00AC0EA6" w:rsidRPr="00377D58" w14:paraId="14243166" w14:textId="77777777" w:rsidTr="00C473B5">
      <w:trPr>
        <w:trHeight w:val="283"/>
        <w:jc w:val="center"/>
      </w:trPr>
      <w:tc>
        <w:tcPr>
          <w:tcW w:w="845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34AA669" w14:textId="5317E07F" w:rsidR="00AC0EA6" w:rsidRPr="00377D58" w:rsidRDefault="00AC0EA6" w:rsidP="00AC0EA6">
          <w:pPr>
            <w:pStyle w:val="tampasymuo"/>
          </w:pPr>
          <w:r w:rsidRPr="00377D58">
            <w:t>0</w:t>
          </w:r>
        </w:p>
      </w:tc>
      <w:tc>
        <w:tcPr>
          <w:tcW w:w="1683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1DEF751" w14:textId="43A49B84" w:rsidR="00AC0EA6" w:rsidRPr="00377D58" w:rsidRDefault="00AC0EA6" w:rsidP="00AC0EA6">
          <w:pPr>
            <w:pStyle w:val="tampasymuo"/>
          </w:pPr>
          <w:r w:rsidRPr="00377D58">
            <w:t>202</w:t>
          </w:r>
          <w:r w:rsidR="002C29FC">
            <w:t>5</w:t>
          </w:r>
        </w:p>
      </w:tc>
      <w:tc>
        <w:tcPr>
          <w:tcW w:w="7821" w:type="dxa"/>
          <w:gridSpan w:val="5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1C2AAEE" w14:textId="030D9703" w:rsidR="00AC0EA6" w:rsidRPr="00377D58" w:rsidRDefault="002C29FC" w:rsidP="00AC0EA6">
          <w:pPr>
            <w:pStyle w:val="tampasymuo"/>
          </w:pPr>
          <w:r w:rsidRPr="002C29FC">
            <w:t>Statybą leidžiančiam dokumentui gauti. konkursui. statybai</w:t>
          </w:r>
        </w:p>
      </w:tc>
    </w:tr>
    <w:tr w:rsidR="00AC0EA6" w:rsidRPr="00377D58" w14:paraId="190FF69D" w14:textId="77777777" w:rsidTr="00C473B5">
      <w:trPr>
        <w:trHeight w:val="283"/>
        <w:jc w:val="center"/>
      </w:trPr>
      <w:tc>
        <w:tcPr>
          <w:tcW w:w="845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B87CDBA" w14:textId="5E5909E7" w:rsidR="00AC0EA6" w:rsidRPr="00377D58" w:rsidRDefault="00AC0EA6" w:rsidP="00AC0EA6">
          <w:pPr>
            <w:pStyle w:val="tampasymuo"/>
          </w:pPr>
          <w:r w:rsidRPr="00377D58">
            <w:t>LAIDA</w:t>
          </w:r>
        </w:p>
      </w:tc>
      <w:tc>
        <w:tcPr>
          <w:tcW w:w="1683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3EC30D6" w14:textId="77777777" w:rsidR="00AC0EA6" w:rsidRPr="00377D58" w:rsidRDefault="00AC0EA6" w:rsidP="00AC0EA6">
          <w:pPr>
            <w:pStyle w:val="tampasymuo"/>
          </w:pPr>
          <w:r w:rsidRPr="00377D58">
            <w:t>IŠLEIDIMO DATA</w:t>
          </w:r>
        </w:p>
      </w:tc>
      <w:tc>
        <w:tcPr>
          <w:tcW w:w="7821" w:type="dxa"/>
          <w:gridSpan w:val="5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71A5A89" w14:textId="77777777" w:rsidR="00AC0EA6" w:rsidRPr="00377D58" w:rsidRDefault="00AC0EA6" w:rsidP="00AC0EA6">
          <w:pPr>
            <w:pStyle w:val="tampasymuo"/>
          </w:pPr>
          <w:r w:rsidRPr="00377D58">
            <w:t>LAIDOS STATUSAS. KEITIMO PRIEŽASTIS (JEI TAIKOMA)</w:t>
          </w:r>
        </w:p>
      </w:tc>
    </w:tr>
    <w:tr w:rsidR="00AC0EA6" w:rsidRPr="00377D58" w14:paraId="1E0136B5" w14:textId="77777777" w:rsidTr="00C473B5">
      <w:trPr>
        <w:trHeight w:val="850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474AB65" w14:textId="669B5354" w:rsidR="00AC0EA6" w:rsidRPr="00377D58" w:rsidRDefault="00AC0EA6" w:rsidP="00AC0EA6">
          <w:pPr>
            <w:pStyle w:val="tampasymuo"/>
          </w:pPr>
          <w:r w:rsidRPr="00377D58">
            <w:t>KVAL. PATV. DOK. NR.</w:t>
          </w:r>
        </w:p>
      </w:tc>
      <w:tc>
        <w:tcPr>
          <w:tcW w:w="4248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AE00AAC" w14:textId="0A2CE32F" w:rsidR="00AC0EA6" w:rsidRPr="00377D58" w:rsidRDefault="00AC0EA6" w:rsidP="00AC0EA6">
          <w:pPr>
            <w:jc w:val="center"/>
          </w:pPr>
          <w:r w:rsidRPr="00377D58">
            <w:rPr>
              <w:noProof/>
              <w:lang w:eastAsia="lt-LT"/>
            </w:rPr>
            <w:drawing>
              <wp:inline distT="0" distB="0" distL="0" distR="0" wp14:anchorId="3B7D0294" wp14:editId="5D17F6BD">
                <wp:extent cx="1308100" cy="622300"/>
                <wp:effectExtent l="0" t="0" r="0" b="0"/>
                <wp:docPr id="1642531839" name="Picture 16425318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81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13EA4743" w14:textId="4206168A" w:rsidR="007538BF" w:rsidRPr="00671C24" w:rsidRDefault="00AC0EA6" w:rsidP="007538BF">
          <w:pPr>
            <w:pStyle w:val="tampasymuokair"/>
          </w:pPr>
          <w:r w:rsidRPr="00C602B0">
            <w:t>Statinio</w:t>
          </w:r>
          <w:r>
            <w:t xml:space="preserve"> (komplekso)</w:t>
          </w:r>
          <w:r w:rsidRPr="00C602B0">
            <w:t xml:space="preserve"> pavadinimas</w:t>
          </w:r>
        </w:p>
        <w:p w14:paraId="5D1587A2" w14:textId="3B191A51" w:rsidR="00AC0EA6" w:rsidRPr="00351028" w:rsidRDefault="00621027" w:rsidP="007538BF">
          <w:pPr>
            <w:pStyle w:val="tampasuraascentras"/>
            <w:rPr>
              <w:rFonts w:cs="Arial"/>
              <w:lang w:eastAsia="lt-LT"/>
            </w:rPr>
          </w:pPr>
          <w:r w:rsidRPr="00B40417">
            <w:rPr>
              <w:rFonts w:cs="Arial"/>
              <w:szCs w:val="20"/>
              <w:lang w:eastAsia="lt-LT"/>
            </w:rPr>
            <w:t xml:space="preserve">Kelmės m. centrinėje dalyje esančių gatvių (Ke-34 Kooperacijos g., Ke-37 L. Giros g., Ke-13 Birutės g., Ke-44 </w:t>
          </w:r>
          <w:proofErr w:type="spellStart"/>
          <w:r w:rsidRPr="00B40417">
            <w:rPr>
              <w:rFonts w:cs="Arial"/>
              <w:szCs w:val="20"/>
              <w:lang w:eastAsia="lt-LT"/>
            </w:rPr>
            <w:t>M.Valančiaus</w:t>
          </w:r>
          <w:proofErr w:type="spellEnd"/>
          <w:r w:rsidRPr="00B40417">
            <w:rPr>
              <w:rFonts w:cs="Arial"/>
              <w:szCs w:val="20"/>
              <w:lang w:eastAsia="lt-LT"/>
            </w:rPr>
            <w:t xml:space="preserve"> g., Ke-54 Nepriklausomybės g.) kapitalinis remontas įrengiant pė</w:t>
          </w:r>
          <w:r w:rsidR="007E1FA5">
            <w:rPr>
              <w:rFonts w:cs="Arial"/>
              <w:szCs w:val="20"/>
              <w:lang w:eastAsia="lt-LT"/>
            </w:rPr>
            <w:t>s</w:t>
          </w:r>
          <w:r w:rsidRPr="00B40417">
            <w:rPr>
              <w:rFonts w:cs="Arial"/>
              <w:szCs w:val="20"/>
              <w:lang w:eastAsia="lt-LT"/>
            </w:rPr>
            <w:t>čiųjų-dviračių takus</w:t>
          </w:r>
        </w:p>
      </w:tc>
    </w:tr>
    <w:tr w:rsidR="00AC0EA6" w:rsidRPr="00377D58" w14:paraId="794F733C" w14:textId="77777777" w:rsidTr="00C473B5">
      <w:trPr>
        <w:trHeight w:val="850"/>
        <w:jc w:val="center"/>
      </w:trPr>
      <w:tc>
        <w:tcPr>
          <w:tcW w:w="845" w:type="dxa"/>
          <w:vMerge/>
          <w:tcBorders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2F9C83F7" w14:textId="77777777" w:rsidR="00AC0EA6" w:rsidRPr="00377D58" w:rsidRDefault="00AC0EA6" w:rsidP="00AC0EA6">
          <w:pPr>
            <w:pStyle w:val="tampasymuo"/>
          </w:pPr>
        </w:p>
      </w:tc>
      <w:tc>
        <w:tcPr>
          <w:tcW w:w="4248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27F55C7" w14:textId="77777777" w:rsidR="00AC0EA6" w:rsidRPr="00377D58" w:rsidRDefault="00AC0EA6" w:rsidP="00AC0EA6">
          <w:pPr>
            <w:jc w:val="center"/>
            <w:rPr>
              <w:noProof/>
            </w:rPr>
          </w:pP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4CD8DC72" w14:textId="3F463A6D" w:rsidR="00AC0EA6" w:rsidRPr="00621027" w:rsidRDefault="00621027" w:rsidP="00621027">
          <w:pPr>
            <w:pStyle w:val="tampasymuokair"/>
          </w:pPr>
          <w:r>
            <w:t>Statinio pavadinimas</w:t>
          </w:r>
        </w:p>
        <w:p w14:paraId="368DCF1E" w14:textId="7CE57DC7" w:rsidR="00AC0EA6" w:rsidRDefault="00621027" w:rsidP="00AC0EA6">
          <w:pPr>
            <w:pStyle w:val="tampasuraascentras"/>
            <w:rPr>
              <w:rFonts w:ascii="ArialMT" w:hAnsi="ArialMT" w:cs="ArialMT"/>
              <w:szCs w:val="20"/>
              <w:lang w:eastAsia="lt-LT"/>
            </w:rPr>
          </w:pPr>
          <w:r w:rsidRPr="005116AC">
            <w:rPr>
              <w:rFonts w:cs="Arial"/>
              <w:color w:val="000000"/>
              <w:szCs w:val="20"/>
              <w:lang w:eastAsia="en-US"/>
            </w:rPr>
            <w:t>Susisiekimo komunikacijų (gatvės) paskirties statinio – Kelmės miesto Nepriklausomybės gatvės kapitalinio remonto techninis darbo projektas, įrengiant lietaus nuotekų tinklus ir pė</w:t>
          </w:r>
          <w:r w:rsidR="007E1FA5">
            <w:rPr>
              <w:rFonts w:cs="Arial"/>
              <w:color w:val="000000"/>
              <w:szCs w:val="20"/>
              <w:lang w:eastAsia="en-US"/>
            </w:rPr>
            <w:t>s</w:t>
          </w:r>
          <w:r w:rsidRPr="005116AC">
            <w:rPr>
              <w:rFonts w:cs="Arial"/>
              <w:color w:val="000000"/>
              <w:szCs w:val="20"/>
              <w:lang w:eastAsia="en-US"/>
            </w:rPr>
            <w:t>čiųjų-dviračių takus</w:t>
          </w:r>
        </w:p>
      </w:tc>
    </w:tr>
    <w:tr w:rsidR="00AC0EA6" w:rsidRPr="00377D58" w14:paraId="012F05BC" w14:textId="77777777" w:rsidTr="00C473B5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7804AD9E" w14:textId="77777777" w:rsidR="00AC0EA6" w:rsidRPr="00377D58" w:rsidRDefault="00AC0EA6" w:rsidP="00AC0EA6">
          <w:pPr>
            <w:pStyle w:val="tampasuraascentras"/>
          </w:pPr>
          <w:r w:rsidRPr="00377D58">
            <w:t>13931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66858B18" w14:textId="77777777" w:rsidR="00AC0EA6" w:rsidRPr="00377D58" w:rsidRDefault="00AC0EA6" w:rsidP="00AC0EA6">
          <w:pPr>
            <w:pStyle w:val="tampasuraascentras"/>
          </w:pPr>
          <w:r w:rsidRPr="00377D58">
            <w:t>SPV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2C360BEF" w14:textId="77777777" w:rsidR="00AC0EA6" w:rsidRPr="00377D58" w:rsidRDefault="00AC0EA6" w:rsidP="00AC0EA6">
          <w:pPr>
            <w:pStyle w:val="tampasVP"/>
          </w:pPr>
          <w:r w:rsidRPr="00377D58">
            <w:t>Mindaugas Gaigalas</w:t>
          </w:r>
        </w:p>
      </w:tc>
      <w:tc>
        <w:tcPr>
          <w:tcW w:w="1152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30749F1A" w14:textId="560C548F" w:rsidR="00AC0EA6" w:rsidRPr="00377D58" w:rsidRDefault="000F639C" w:rsidP="00AC0EA6">
          <w:r>
            <w:rPr>
              <w:noProof/>
              <w:lang w:eastAsia="lt-LT"/>
            </w:rPr>
            <w:drawing>
              <wp:anchor distT="0" distB="0" distL="114300" distR="114300" simplePos="0" relativeHeight="251674624" behindDoc="0" locked="0" layoutInCell="1" allowOverlap="1" wp14:anchorId="36AC4993" wp14:editId="3177A9FB">
                <wp:simplePos x="0" y="0"/>
                <wp:positionH relativeFrom="column">
                  <wp:posOffset>-59690</wp:posOffset>
                </wp:positionH>
                <wp:positionV relativeFrom="paragraph">
                  <wp:posOffset>-21590</wp:posOffset>
                </wp:positionV>
                <wp:extent cx="647700" cy="407670"/>
                <wp:effectExtent l="0" t="0" r="0" b="0"/>
                <wp:wrapNone/>
                <wp:docPr id="1747666461" name="Picture 17476664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 w:val="restart"/>
          <w:tcBorders>
            <w:left w:val="single" w:sz="8" w:space="0" w:color="auto"/>
          </w:tcBorders>
          <w:shd w:val="clear" w:color="auto" w:fill="auto"/>
        </w:tcPr>
        <w:p w14:paraId="050862AB" w14:textId="77777777" w:rsidR="00AC0EA6" w:rsidRPr="00377D58" w:rsidRDefault="00AC0EA6" w:rsidP="00AC0EA6">
          <w:pPr>
            <w:pStyle w:val="tampasymuokair"/>
          </w:pPr>
          <w:r w:rsidRPr="00377D58">
            <w:t>Statinio numeris ir pavadinimas. Dokumento pavadinimas</w:t>
          </w:r>
        </w:p>
        <w:p w14:paraId="2DBDF2C5" w14:textId="77777777" w:rsidR="00AC0EA6" w:rsidRPr="00377D58" w:rsidRDefault="00AC0EA6" w:rsidP="00AC0EA6">
          <w:pPr>
            <w:pStyle w:val="tampasuraascentras"/>
          </w:pPr>
        </w:p>
        <w:p w14:paraId="6B172F54" w14:textId="61620E15" w:rsidR="00AC0EA6" w:rsidRPr="0044230F" w:rsidRDefault="00F044A5" w:rsidP="00AC0EA6">
          <w:pPr>
            <w:pStyle w:val="tampasuraascentras"/>
            <w:rPr>
              <w:szCs w:val="20"/>
            </w:rPr>
          </w:pPr>
          <w:r>
            <w:rPr>
              <w:szCs w:val="20"/>
            </w:rPr>
            <w:t>Sąnaudų kiekių žiniaraštis</w:t>
          </w:r>
        </w:p>
      </w:tc>
      <w:tc>
        <w:tcPr>
          <w:tcW w:w="835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737F9975" w14:textId="77777777" w:rsidR="00AC0EA6" w:rsidRPr="00377D58" w:rsidRDefault="00AC0EA6" w:rsidP="00AC0EA6">
          <w:pPr>
            <w:pStyle w:val="tampasymuo"/>
            <w:rPr>
              <w:sz w:val="20"/>
            </w:rPr>
          </w:pPr>
          <w:r w:rsidRPr="00377D58">
            <w:t>Laida</w:t>
          </w:r>
        </w:p>
      </w:tc>
    </w:tr>
    <w:tr w:rsidR="00AC0EA6" w:rsidRPr="00377D58" w14:paraId="2A90D38B" w14:textId="77777777" w:rsidTr="00C473B5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03FBA3E4" w14:textId="1724FC73" w:rsidR="00AC0EA6" w:rsidRPr="00377D58" w:rsidRDefault="00C473B5" w:rsidP="00AC0EA6">
          <w:pPr>
            <w:pStyle w:val="tampasuraascentras"/>
          </w:pPr>
          <w:r>
            <w:t>23861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67CB03D8" w14:textId="71CBC11F" w:rsidR="00AC0EA6" w:rsidRPr="00377D58" w:rsidRDefault="00C473B5" w:rsidP="00AC0EA6">
          <w:pPr>
            <w:pStyle w:val="tampasuraascentras"/>
          </w:pPr>
          <w:r>
            <w:t>SPDV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725F6CA3" w14:textId="63E2379B" w:rsidR="00AC0EA6" w:rsidRPr="00377D58" w:rsidRDefault="00C473B5" w:rsidP="00AC0EA6">
          <w:pPr>
            <w:pStyle w:val="tampasVP"/>
          </w:pPr>
          <w:r>
            <w:t>Mindaugas Gaigalas</w:t>
          </w:r>
        </w:p>
      </w:tc>
      <w:tc>
        <w:tcPr>
          <w:tcW w:w="1152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51D78AC5" w14:textId="11F1FF18" w:rsidR="00AC0EA6" w:rsidRPr="00377D58" w:rsidRDefault="00C473B5" w:rsidP="00AC0EA6">
          <w:r>
            <w:rPr>
              <w:noProof/>
              <w:lang w:eastAsia="lt-LT"/>
            </w:rPr>
            <w:drawing>
              <wp:anchor distT="0" distB="0" distL="114300" distR="114300" simplePos="0" relativeHeight="251676672" behindDoc="0" locked="0" layoutInCell="1" allowOverlap="1" wp14:anchorId="0BD3FC3C" wp14:editId="31A7AB7D">
                <wp:simplePos x="0" y="0"/>
                <wp:positionH relativeFrom="column">
                  <wp:posOffset>-76200</wp:posOffset>
                </wp:positionH>
                <wp:positionV relativeFrom="paragraph">
                  <wp:posOffset>-40005</wp:posOffset>
                </wp:positionV>
                <wp:extent cx="647700" cy="407670"/>
                <wp:effectExtent l="0" t="0" r="0" b="0"/>
                <wp:wrapNone/>
                <wp:docPr id="1231333571" name="Picture 12313335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</w:tcBorders>
          <w:shd w:val="clear" w:color="auto" w:fill="auto"/>
        </w:tcPr>
        <w:p w14:paraId="54F39496" w14:textId="77777777" w:rsidR="00AC0EA6" w:rsidRPr="00377D58" w:rsidRDefault="00AC0EA6" w:rsidP="00AC0EA6"/>
      </w:tc>
      <w:tc>
        <w:tcPr>
          <w:tcW w:w="835" w:type="dxa"/>
          <w:vMerge w:val="restart"/>
          <w:tcBorders>
            <w:right w:val="single" w:sz="8" w:space="0" w:color="auto"/>
          </w:tcBorders>
          <w:shd w:val="clear" w:color="auto" w:fill="auto"/>
          <w:vAlign w:val="center"/>
        </w:tcPr>
        <w:p w14:paraId="1F982359" w14:textId="77777777" w:rsidR="00AC0EA6" w:rsidRPr="00377D58" w:rsidRDefault="00AC0EA6" w:rsidP="00AC0EA6">
          <w:pPr>
            <w:pStyle w:val="tampasuraascentras"/>
          </w:pPr>
          <w:r w:rsidRPr="00377D58">
            <w:t>0</w:t>
          </w:r>
        </w:p>
      </w:tc>
    </w:tr>
    <w:tr w:rsidR="00AC0EA6" w:rsidRPr="00377D58" w14:paraId="5F1EC9A0" w14:textId="77777777" w:rsidTr="00C473B5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110368B" w14:textId="77777777" w:rsidR="00AC0EA6" w:rsidRPr="00377D58" w:rsidRDefault="00AC0EA6" w:rsidP="00AC0EA6"/>
      </w:tc>
      <w:tc>
        <w:tcPr>
          <w:tcW w:w="761" w:type="dxa"/>
          <w:tcBorders>
            <w:left w:val="single" w:sz="8" w:space="0" w:color="auto"/>
            <w:bottom w:val="single" w:sz="8" w:space="0" w:color="auto"/>
          </w:tcBorders>
          <w:shd w:val="clear" w:color="auto" w:fill="auto"/>
          <w:vAlign w:val="center"/>
        </w:tcPr>
        <w:p w14:paraId="36092B11" w14:textId="20759DBD" w:rsidR="00AC0EA6" w:rsidRPr="00377D58" w:rsidRDefault="00EB7DA1" w:rsidP="00AC0EA6">
          <w:pPr>
            <w:jc w:val="center"/>
          </w:pPr>
          <w:r>
            <w:t>INŽ</w:t>
          </w:r>
        </w:p>
      </w:tc>
      <w:tc>
        <w:tcPr>
          <w:tcW w:w="2335" w:type="dxa"/>
          <w:gridSpan w:val="2"/>
          <w:tcBorders>
            <w:bottom w:val="single" w:sz="8" w:space="0" w:color="auto"/>
          </w:tcBorders>
          <w:shd w:val="clear" w:color="auto" w:fill="auto"/>
          <w:vAlign w:val="center"/>
        </w:tcPr>
        <w:p w14:paraId="18C60A56" w14:textId="2A4A24D8" w:rsidR="00AC0EA6" w:rsidRPr="00377D58" w:rsidRDefault="00EB7DA1" w:rsidP="00AC0EA6">
          <w:r>
            <w:t>Justinas Gorys</w:t>
          </w:r>
        </w:p>
      </w:tc>
      <w:tc>
        <w:tcPr>
          <w:tcW w:w="1152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08752F2" w14:textId="65DE3838" w:rsidR="00AC0EA6" w:rsidRPr="00377D58" w:rsidRDefault="00EB7DA1" w:rsidP="00AC0EA6">
          <w:r>
            <w:rPr>
              <w:noProof/>
              <w:lang w:eastAsia="lt-LT"/>
            </w:rPr>
            <w:drawing>
              <wp:anchor distT="0" distB="0" distL="114300" distR="114300" simplePos="0" relativeHeight="251678720" behindDoc="0" locked="0" layoutInCell="1" allowOverlap="1" wp14:anchorId="191FB55B" wp14:editId="76A1B459">
                <wp:simplePos x="0" y="0"/>
                <wp:positionH relativeFrom="column">
                  <wp:posOffset>-57150</wp:posOffset>
                </wp:positionH>
                <wp:positionV relativeFrom="paragraph">
                  <wp:posOffset>-20955</wp:posOffset>
                </wp:positionV>
                <wp:extent cx="452755" cy="304800"/>
                <wp:effectExtent l="0" t="0" r="4445" b="0"/>
                <wp:wrapNone/>
                <wp:docPr id="8426779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5071799" name="Picture 1495071799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2755" cy="30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6285CF40" w14:textId="77777777" w:rsidR="00AC0EA6" w:rsidRPr="00377D58" w:rsidRDefault="00AC0EA6" w:rsidP="00AC0EA6"/>
      </w:tc>
      <w:tc>
        <w:tcPr>
          <w:tcW w:w="835" w:type="dxa"/>
          <w:vMerge/>
          <w:tcBorders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26CB313" w14:textId="77777777" w:rsidR="00AC0EA6" w:rsidRPr="00377D58" w:rsidRDefault="00AC0EA6" w:rsidP="00AC0EA6"/>
      </w:tc>
    </w:tr>
    <w:tr w:rsidR="00AC0EA6" w:rsidRPr="00377D58" w14:paraId="6AE16C74" w14:textId="77777777" w:rsidTr="00C473B5">
      <w:trPr>
        <w:trHeight w:val="283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  <w:shd w:val="clear" w:color="auto" w:fill="auto"/>
          <w:vAlign w:val="center"/>
        </w:tcPr>
        <w:p w14:paraId="3B29E447" w14:textId="77777777" w:rsidR="00AC0EA6" w:rsidRPr="00377D58" w:rsidRDefault="00AC0EA6" w:rsidP="00AC0EA6">
          <w:pPr>
            <w:pStyle w:val="tampasuraascentras"/>
          </w:pPr>
          <w:r w:rsidRPr="00377D58">
            <w:t>LT</w:t>
          </w:r>
        </w:p>
      </w:tc>
      <w:tc>
        <w:tcPr>
          <w:tcW w:w="4248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512759E0" w14:textId="77777777" w:rsidR="00AC0EA6" w:rsidRPr="00377D58" w:rsidRDefault="00AC0EA6" w:rsidP="00AC0EA6">
          <w:pPr>
            <w:pStyle w:val="tampasymuokair"/>
          </w:pPr>
          <w:r w:rsidRPr="00377D58">
            <w:t>Statytojas ir (arba) užsakovas</w:t>
          </w:r>
        </w:p>
        <w:p w14:paraId="6DAFB74C" w14:textId="77777777" w:rsidR="00AC0EA6" w:rsidRPr="00377D58" w:rsidRDefault="00AC0EA6" w:rsidP="00C473B5">
          <w:pPr>
            <w:pStyle w:val="tampasuraascentras"/>
            <w:tabs>
              <w:tab w:val="left" w:pos="3901"/>
            </w:tabs>
            <w:ind w:left="-533"/>
          </w:pPr>
        </w:p>
        <w:p w14:paraId="0917BF0C" w14:textId="37FEBF73" w:rsidR="00AC0EA6" w:rsidRPr="00377D58" w:rsidRDefault="00C473B5" w:rsidP="00AC0EA6">
          <w:pPr>
            <w:pStyle w:val="tampasuraascentras"/>
          </w:pPr>
          <w:r>
            <w:rPr>
              <w:rFonts w:ascii="ArialMT" w:hAnsi="ArialMT" w:cs="ArialMT"/>
              <w:szCs w:val="20"/>
              <w:lang w:eastAsia="lt-LT"/>
            </w:rPr>
            <w:t>K</w:t>
          </w:r>
          <w:r w:rsidR="00E5593E">
            <w:rPr>
              <w:rFonts w:ascii="ArialMT" w:hAnsi="ArialMT" w:cs="ArialMT"/>
              <w:szCs w:val="20"/>
              <w:lang w:eastAsia="lt-LT"/>
            </w:rPr>
            <w:t>elmės</w:t>
          </w:r>
          <w:r w:rsidR="00AC0EA6">
            <w:rPr>
              <w:rFonts w:ascii="ArialMT" w:hAnsi="ArialMT" w:cs="ArialMT"/>
              <w:szCs w:val="20"/>
              <w:lang w:eastAsia="lt-LT"/>
            </w:rPr>
            <w:t xml:space="preserve"> rajono savivaldybė</w:t>
          </w:r>
        </w:p>
      </w:tc>
      <w:tc>
        <w:tcPr>
          <w:tcW w:w="3577" w:type="dxa"/>
          <w:vMerge w:val="restart"/>
          <w:tcBorders>
            <w:top w:val="single" w:sz="8" w:space="0" w:color="auto"/>
            <w:left w:val="single" w:sz="8" w:space="0" w:color="auto"/>
          </w:tcBorders>
          <w:shd w:val="clear" w:color="auto" w:fill="auto"/>
        </w:tcPr>
        <w:p w14:paraId="6F08DA24" w14:textId="77777777" w:rsidR="00AC0EA6" w:rsidRPr="00377D58" w:rsidRDefault="00AC0EA6" w:rsidP="00AC0EA6">
          <w:pPr>
            <w:pStyle w:val="tampasymuokair"/>
          </w:pPr>
          <w:r w:rsidRPr="00377D58">
            <w:t>Dokumento žymuo</w:t>
          </w:r>
        </w:p>
        <w:p w14:paraId="41A58C6B" w14:textId="77777777" w:rsidR="00AC0EA6" w:rsidRPr="00377D58" w:rsidRDefault="00AC0EA6" w:rsidP="00AC0EA6"/>
        <w:p w14:paraId="0708A9BC" w14:textId="004366E1" w:rsidR="00AC0EA6" w:rsidRPr="00377D58" w:rsidRDefault="00AC0EA6" w:rsidP="00AC0EA6">
          <w:pPr>
            <w:pStyle w:val="tampasuraascentras"/>
          </w:pPr>
          <w:r>
            <w:rPr>
              <w:rFonts w:ascii="ArialMT" w:hAnsi="ArialMT" w:cs="ArialMT"/>
              <w:szCs w:val="20"/>
              <w:lang w:eastAsia="lt-LT"/>
            </w:rPr>
            <w:t>P2</w:t>
          </w:r>
          <w:r w:rsidR="00C473B5">
            <w:rPr>
              <w:rFonts w:ascii="ArialMT" w:hAnsi="ArialMT" w:cs="ArialMT"/>
              <w:szCs w:val="20"/>
              <w:lang w:eastAsia="lt-LT"/>
            </w:rPr>
            <w:t>4</w:t>
          </w:r>
          <w:r w:rsidR="002A2850">
            <w:rPr>
              <w:rFonts w:ascii="ArialMT" w:hAnsi="ArialMT" w:cs="ArialMT"/>
              <w:szCs w:val="20"/>
              <w:lang w:eastAsia="lt-LT"/>
            </w:rPr>
            <w:t>-</w:t>
          </w:r>
          <w:r w:rsidR="00E5593E">
            <w:rPr>
              <w:rFonts w:ascii="ArialMT" w:hAnsi="ArialMT" w:cs="ArialMT"/>
              <w:szCs w:val="20"/>
              <w:lang w:eastAsia="lt-LT"/>
            </w:rPr>
            <w:t>19</w:t>
          </w:r>
          <w:r w:rsidR="00621027">
            <w:rPr>
              <w:rFonts w:ascii="ArialMT" w:hAnsi="ArialMT" w:cs="ArialMT"/>
              <w:szCs w:val="20"/>
              <w:lang w:eastAsia="lt-LT"/>
            </w:rPr>
            <w:t>-0</w:t>
          </w:r>
          <w:r w:rsidR="002C29FC">
            <w:rPr>
              <w:rFonts w:ascii="ArialMT" w:hAnsi="ArialMT" w:cs="ArialMT"/>
              <w:szCs w:val="20"/>
              <w:lang w:eastAsia="lt-LT"/>
            </w:rPr>
            <w:t>5</w:t>
          </w:r>
          <w:r w:rsidR="002A2850">
            <w:rPr>
              <w:rFonts w:ascii="ArialMT" w:hAnsi="ArialMT" w:cs="ArialMT"/>
              <w:szCs w:val="20"/>
              <w:lang w:eastAsia="lt-LT"/>
            </w:rPr>
            <w:t>-</w:t>
          </w:r>
          <w:r>
            <w:rPr>
              <w:rFonts w:ascii="ArialMT" w:hAnsi="ArialMT" w:cs="ArialMT"/>
              <w:szCs w:val="20"/>
              <w:lang w:eastAsia="lt-LT"/>
            </w:rPr>
            <w:t>TDP-</w:t>
          </w:r>
          <w:r w:rsidR="007538BF">
            <w:rPr>
              <w:rFonts w:ascii="ArialMT" w:hAnsi="ArialMT" w:cs="ArialMT"/>
              <w:szCs w:val="20"/>
              <w:lang w:eastAsia="lt-LT"/>
            </w:rPr>
            <w:t>S</w:t>
          </w:r>
          <w:r w:rsidR="00E5593E">
            <w:rPr>
              <w:rFonts w:ascii="ArialMT" w:hAnsi="ArialMT" w:cs="ArialMT"/>
              <w:szCs w:val="20"/>
              <w:lang w:eastAsia="lt-LT"/>
            </w:rPr>
            <w:t>MG</w:t>
          </w:r>
          <w:r w:rsidR="007538BF">
            <w:rPr>
              <w:rFonts w:ascii="ArialMT" w:hAnsi="ArialMT" w:cs="ArialMT"/>
              <w:szCs w:val="20"/>
              <w:lang w:eastAsia="lt-LT"/>
            </w:rPr>
            <w:t>_</w:t>
          </w:r>
          <w:r w:rsidR="00F044A5">
            <w:rPr>
              <w:rFonts w:cs="ArialMT"/>
            </w:rPr>
            <w:t>SŽ</w:t>
          </w:r>
        </w:p>
      </w:tc>
      <w:tc>
        <w:tcPr>
          <w:tcW w:w="839" w:type="dxa"/>
          <w:tcBorders>
            <w:top w:val="single" w:sz="8" w:space="0" w:color="auto"/>
          </w:tcBorders>
          <w:shd w:val="clear" w:color="auto" w:fill="auto"/>
          <w:vAlign w:val="center"/>
        </w:tcPr>
        <w:p w14:paraId="726441FF" w14:textId="77777777" w:rsidR="00AC0EA6" w:rsidRPr="00377D58" w:rsidRDefault="00AC0EA6" w:rsidP="00AC0EA6">
          <w:pPr>
            <w:pStyle w:val="tampasymuo"/>
          </w:pPr>
          <w:r w:rsidRPr="00377D58">
            <w:t>Lapas</w:t>
          </w:r>
        </w:p>
      </w:tc>
      <w:tc>
        <w:tcPr>
          <w:tcW w:w="835" w:type="dxa"/>
          <w:tcBorders>
            <w:top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B44D664" w14:textId="77777777" w:rsidR="00AC0EA6" w:rsidRPr="00377D58" w:rsidRDefault="00AC0EA6" w:rsidP="00AC0EA6">
          <w:pPr>
            <w:pStyle w:val="tampasymuo"/>
          </w:pPr>
          <w:r w:rsidRPr="00377D58">
            <w:t>Lapų</w:t>
          </w:r>
        </w:p>
      </w:tc>
    </w:tr>
    <w:tr w:rsidR="00AC0EA6" w:rsidRPr="00377D58" w14:paraId="51A17E74" w14:textId="77777777" w:rsidTr="00C473B5">
      <w:trPr>
        <w:trHeight w:val="567"/>
        <w:jc w:val="center"/>
      </w:trPr>
      <w:tc>
        <w:tcPr>
          <w:tcW w:w="845" w:type="dxa"/>
          <w:vMerge/>
          <w:tcBorders>
            <w:top w:val="single" w:sz="4" w:space="0" w:color="000000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650A8BD5" w14:textId="77777777" w:rsidR="00AC0EA6" w:rsidRPr="00377D58" w:rsidRDefault="00AC0EA6" w:rsidP="00AC0EA6"/>
      </w:tc>
      <w:tc>
        <w:tcPr>
          <w:tcW w:w="4248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60A36795" w14:textId="77777777" w:rsidR="00AC0EA6" w:rsidRPr="00377D58" w:rsidRDefault="00AC0EA6" w:rsidP="00AC0EA6"/>
      </w:tc>
      <w:tc>
        <w:tcPr>
          <w:tcW w:w="3577" w:type="dxa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77C9ACF8" w14:textId="77777777" w:rsidR="00AC0EA6" w:rsidRPr="00377D58" w:rsidRDefault="00AC0EA6" w:rsidP="00AC0EA6"/>
      </w:tc>
      <w:tc>
        <w:tcPr>
          <w:tcW w:w="839" w:type="dxa"/>
          <w:tcBorders>
            <w:bottom w:val="single" w:sz="8" w:space="0" w:color="auto"/>
          </w:tcBorders>
          <w:shd w:val="clear" w:color="auto" w:fill="auto"/>
          <w:vAlign w:val="center"/>
        </w:tcPr>
        <w:p w14:paraId="0EFDB13D" w14:textId="1428D10A" w:rsidR="00AC0EA6" w:rsidRPr="00377D58" w:rsidRDefault="00AC0EA6" w:rsidP="00AC0EA6">
          <w:pPr>
            <w:pStyle w:val="tampasuraascentras"/>
            <w:rPr>
              <w:rFonts w:cs="Arial"/>
            </w:rPr>
          </w:pPr>
          <w:r w:rsidRPr="00377D58">
            <w:fldChar w:fldCharType="begin"/>
          </w:r>
          <w:r w:rsidRPr="00377D58">
            <w:instrText>PAGE   \* MERGEFORMAT</w:instrText>
          </w:r>
          <w:r w:rsidRPr="00377D58">
            <w:fldChar w:fldCharType="separate"/>
          </w:r>
          <w:r w:rsidR="0042580F">
            <w:rPr>
              <w:noProof/>
            </w:rPr>
            <w:t>1</w:t>
          </w:r>
          <w:r w:rsidRPr="00377D58">
            <w:fldChar w:fldCharType="end"/>
          </w:r>
        </w:p>
      </w:tc>
      <w:tc>
        <w:tcPr>
          <w:tcW w:w="835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585307A" w14:textId="58E5EAB6" w:rsidR="00AC0EA6" w:rsidRPr="00377D58" w:rsidRDefault="0042580F" w:rsidP="00AC0EA6">
          <w:pPr>
            <w:pStyle w:val="tampasuraascentras"/>
            <w:rPr>
              <w:rFonts w:cs="Arial"/>
            </w:rPr>
          </w:pPr>
          <w:fldSimple w:instr=" NUMPAGES  \* Arabic  \* MERGEFORMAT ">
            <w:r>
              <w:rPr>
                <w:noProof/>
              </w:rPr>
              <w:t>22</w:t>
            </w:r>
          </w:fldSimple>
        </w:p>
      </w:tc>
    </w:tr>
  </w:tbl>
  <w:p w14:paraId="2AF70623" w14:textId="77777777" w:rsidR="000D475A" w:rsidRPr="00377D58" w:rsidRDefault="000D475A" w:rsidP="00127C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F312" w14:textId="77777777" w:rsidR="002D0D30" w:rsidRDefault="002D0D30" w:rsidP="00127C15">
      <w:r>
        <w:separator/>
      </w:r>
    </w:p>
    <w:p w14:paraId="0D8CC765" w14:textId="77777777" w:rsidR="002D0D30" w:rsidRDefault="002D0D30" w:rsidP="00127C15"/>
  </w:footnote>
  <w:footnote w:type="continuationSeparator" w:id="0">
    <w:p w14:paraId="1FD1F288" w14:textId="77777777" w:rsidR="002D0D30" w:rsidRDefault="002D0D30" w:rsidP="00127C15">
      <w:r>
        <w:continuationSeparator/>
      </w:r>
    </w:p>
    <w:p w14:paraId="54520420" w14:textId="77777777" w:rsidR="002D0D30" w:rsidRDefault="002D0D30" w:rsidP="00127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2E5B8" w14:textId="48360D58" w:rsidR="008A4106" w:rsidRDefault="008A4106" w:rsidP="008A4106">
    <w:pPr>
      <w:pStyle w:val="Headeruraas"/>
    </w:pPr>
  </w:p>
  <w:p w14:paraId="3ED3AD1E" w14:textId="05140FF8" w:rsidR="008A4106" w:rsidRDefault="00AC0EA6" w:rsidP="00AC0EA6">
    <w:pPr>
      <w:pStyle w:val="Headeruraas"/>
      <w:jc w:val="right"/>
      <w:rPr>
        <w:color w:val="auto"/>
      </w:rPr>
    </w:pPr>
    <w:r>
      <w:rPr>
        <w:noProof/>
        <w:color w:val="auto"/>
        <w:lang w:eastAsia="lt-LT"/>
      </w:rPr>
      <w:drawing>
        <wp:inline distT="0" distB="0" distL="0" distR="0" wp14:anchorId="71577DB5" wp14:editId="2BE4D6E0">
          <wp:extent cx="450850" cy="414655"/>
          <wp:effectExtent l="0" t="0" r="6350" b="4445"/>
          <wp:docPr id="150630103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A539AE" w14:textId="77777777" w:rsidR="008A4106" w:rsidRPr="00302FB8" w:rsidRDefault="008A4106" w:rsidP="008A4106">
    <w:pPr>
      <w:pStyle w:val="Headeruraas"/>
      <w:spacing w:line="120" w:lineRule="auto"/>
      <w:rPr>
        <w:color w:val="auto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19F810F" wp14:editId="0F270414">
              <wp:simplePos x="0" y="0"/>
              <wp:positionH relativeFrom="column">
                <wp:posOffset>-720090</wp:posOffset>
              </wp:positionH>
              <wp:positionV relativeFrom="paragraph">
                <wp:posOffset>127635</wp:posOffset>
              </wp:positionV>
              <wp:extent cx="7610475" cy="0"/>
              <wp:effectExtent l="0" t="0" r="0" b="0"/>
              <wp:wrapNone/>
              <wp:docPr id="6" name="AutoShap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104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86F00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3" o:spid="_x0000_s1026" type="#_x0000_t32" style="position:absolute;margin-left:-56.7pt;margin-top:10.05pt;width:599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" strokecolor="black [3213]"/>
          </w:pict>
        </mc:Fallback>
      </mc:AlternateContent>
    </w:r>
  </w:p>
  <w:p w14:paraId="32A2A3A0" w14:textId="77777777" w:rsidR="008A4106" w:rsidRDefault="008A4106" w:rsidP="008A4106"/>
  <w:p w14:paraId="75E0C916" w14:textId="77777777" w:rsidR="000D475A" w:rsidRPr="008A4106" w:rsidRDefault="000D475A" w:rsidP="008A410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7A6ED" w14:textId="06AA4381" w:rsidR="008A4106" w:rsidRDefault="00AC0EA6" w:rsidP="00AC0EA6">
    <w:pPr>
      <w:pStyle w:val="Headeruraas"/>
      <w:jc w:val="right"/>
    </w:pPr>
    <w:r>
      <w:rPr>
        <w:noProof/>
        <w:lang w:eastAsia="lt-LT"/>
      </w:rPr>
      <w:drawing>
        <wp:inline distT="0" distB="0" distL="0" distR="0" wp14:anchorId="64A46D57" wp14:editId="32E4980F">
          <wp:extent cx="450850" cy="414655"/>
          <wp:effectExtent l="0" t="0" r="6350" b="4445"/>
          <wp:docPr id="95105049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88157F" w14:textId="77777777" w:rsidR="008A4106" w:rsidRPr="00302FB8" w:rsidRDefault="008A4106" w:rsidP="008A4106">
    <w:pPr>
      <w:pStyle w:val="Headeruraas"/>
      <w:spacing w:line="120" w:lineRule="auto"/>
      <w:rPr>
        <w:color w:val="auto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C7C689D" wp14:editId="7BC6432C">
              <wp:simplePos x="0" y="0"/>
              <wp:positionH relativeFrom="column">
                <wp:posOffset>-720090</wp:posOffset>
              </wp:positionH>
              <wp:positionV relativeFrom="paragraph">
                <wp:posOffset>127635</wp:posOffset>
              </wp:positionV>
              <wp:extent cx="7610475" cy="0"/>
              <wp:effectExtent l="0" t="0" r="0" b="0"/>
              <wp:wrapNone/>
              <wp:docPr id="1" name="AutoShap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104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65D6E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3" o:spid="_x0000_s1026" type="#_x0000_t32" style="position:absolute;margin-left:-56.7pt;margin-top:10.05pt;width:599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" strokecolor="black [3213]"/>
          </w:pict>
        </mc:Fallback>
      </mc:AlternateContent>
    </w:r>
  </w:p>
  <w:p w14:paraId="28AD78CA" w14:textId="77777777" w:rsidR="008A4106" w:rsidRDefault="008A4106" w:rsidP="008A4106"/>
  <w:p w14:paraId="25333521" w14:textId="77777777" w:rsidR="0021313F" w:rsidRPr="008A4106" w:rsidRDefault="0021313F" w:rsidP="008A410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41CF6670"/>
    <w:multiLevelType w:val="multilevel"/>
    <w:tmpl w:val="378431E8"/>
    <w:lvl w:ilvl="0">
      <w:start w:val="1"/>
      <w:numFmt w:val="decimal"/>
      <w:pStyle w:val="Antrat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Antrat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ntrat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Antrat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57B743C9"/>
    <w:multiLevelType w:val="hybridMultilevel"/>
    <w:tmpl w:val="1B8C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C0CAA"/>
    <w:multiLevelType w:val="hybridMultilevel"/>
    <w:tmpl w:val="7CAAF006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4" w15:restartNumberingAfterBreak="0">
    <w:nsid w:val="731F2ACB"/>
    <w:multiLevelType w:val="hybridMultilevel"/>
    <w:tmpl w:val="F510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0E6403"/>
    <w:multiLevelType w:val="multilevel"/>
    <w:tmpl w:val="A4E6BE04"/>
    <w:name w:val="WW8Num2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6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 w16cid:durableId="733507414">
    <w:abstractNumId w:val="6"/>
  </w:num>
  <w:num w:numId="2" w16cid:durableId="1862010981">
    <w:abstractNumId w:val="1"/>
  </w:num>
  <w:num w:numId="3" w16cid:durableId="595796439">
    <w:abstractNumId w:val="3"/>
  </w:num>
  <w:num w:numId="4" w16cid:durableId="1267346896">
    <w:abstractNumId w:val="4"/>
  </w:num>
  <w:num w:numId="5" w16cid:durableId="46917595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0NTI2sjQ0MjIwN7ZU0lEKTi0uzszPAykwrQUAwC2suiwAAAA="/>
  </w:docVars>
  <w:rsids>
    <w:rsidRoot w:val="005F4E16"/>
    <w:rsid w:val="00000002"/>
    <w:rsid w:val="00000259"/>
    <w:rsid w:val="0000077A"/>
    <w:rsid w:val="0000227C"/>
    <w:rsid w:val="000023FC"/>
    <w:rsid w:val="00002B7B"/>
    <w:rsid w:val="00002E03"/>
    <w:rsid w:val="000032A8"/>
    <w:rsid w:val="0000349B"/>
    <w:rsid w:val="00003BA3"/>
    <w:rsid w:val="00005423"/>
    <w:rsid w:val="000062C1"/>
    <w:rsid w:val="00006E81"/>
    <w:rsid w:val="00010E70"/>
    <w:rsid w:val="00010F15"/>
    <w:rsid w:val="000113F4"/>
    <w:rsid w:val="00012924"/>
    <w:rsid w:val="00012D9C"/>
    <w:rsid w:val="00014D0E"/>
    <w:rsid w:val="00014EA8"/>
    <w:rsid w:val="00016AD6"/>
    <w:rsid w:val="00020490"/>
    <w:rsid w:val="00020D72"/>
    <w:rsid w:val="000226EF"/>
    <w:rsid w:val="000228BF"/>
    <w:rsid w:val="00023FF4"/>
    <w:rsid w:val="0002423A"/>
    <w:rsid w:val="0002446D"/>
    <w:rsid w:val="00024C24"/>
    <w:rsid w:val="00024EA2"/>
    <w:rsid w:val="00025244"/>
    <w:rsid w:val="00027186"/>
    <w:rsid w:val="00027DB2"/>
    <w:rsid w:val="00032489"/>
    <w:rsid w:val="000324CC"/>
    <w:rsid w:val="00032A3D"/>
    <w:rsid w:val="00033523"/>
    <w:rsid w:val="000351E7"/>
    <w:rsid w:val="00035543"/>
    <w:rsid w:val="00037DF3"/>
    <w:rsid w:val="00040239"/>
    <w:rsid w:val="0004075E"/>
    <w:rsid w:val="00040CEF"/>
    <w:rsid w:val="000412FB"/>
    <w:rsid w:val="0004177A"/>
    <w:rsid w:val="00042B2E"/>
    <w:rsid w:val="0004388A"/>
    <w:rsid w:val="00046954"/>
    <w:rsid w:val="0004719E"/>
    <w:rsid w:val="00052B45"/>
    <w:rsid w:val="00052F7A"/>
    <w:rsid w:val="00053021"/>
    <w:rsid w:val="00054A13"/>
    <w:rsid w:val="00054F74"/>
    <w:rsid w:val="000552F2"/>
    <w:rsid w:val="0005570B"/>
    <w:rsid w:val="00055F3C"/>
    <w:rsid w:val="00057132"/>
    <w:rsid w:val="0005728A"/>
    <w:rsid w:val="000617CC"/>
    <w:rsid w:val="00062571"/>
    <w:rsid w:val="00062C04"/>
    <w:rsid w:val="00063F51"/>
    <w:rsid w:val="00066721"/>
    <w:rsid w:val="00066C36"/>
    <w:rsid w:val="00067B4A"/>
    <w:rsid w:val="000718A0"/>
    <w:rsid w:val="0007264D"/>
    <w:rsid w:val="000736B8"/>
    <w:rsid w:val="00074272"/>
    <w:rsid w:val="000743E8"/>
    <w:rsid w:val="00081614"/>
    <w:rsid w:val="0008276F"/>
    <w:rsid w:val="000831B1"/>
    <w:rsid w:val="000833C9"/>
    <w:rsid w:val="0009098F"/>
    <w:rsid w:val="000916E3"/>
    <w:rsid w:val="0009319D"/>
    <w:rsid w:val="000963A8"/>
    <w:rsid w:val="0009743F"/>
    <w:rsid w:val="000A0413"/>
    <w:rsid w:val="000A2736"/>
    <w:rsid w:val="000A3220"/>
    <w:rsid w:val="000A359B"/>
    <w:rsid w:val="000A416A"/>
    <w:rsid w:val="000A47A7"/>
    <w:rsid w:val="000A48AF"/>
    <w:rsid w:val="000A4F4C"/>
    <w:rsid w:val="000B0798"/>
    <w:rsid w:val="000B0A6B"/>
    <w:rsid w:val="000B3733"/>
    <w:rsid w:val="000B5259"/>
    <w:rsid w:val="000B59D6"/>
    <w:rsid w:val="000B610A"/>
    <w:rsid w:val="000B614B"/>
    <w:rsid w:val="000B64FB"/>
    <w:rsid w:val="000B7A4F"/>
    <w:rsid w:val="000C03A5"/>
    <w:rsid w:val="000C0D6E"/>
    <w:rsid w:val="000C11BF"/>
    <w:rsid w:val="000C2E0D"/>
    <w:rsid w:val="000C49A8"/>
    <w:rsid w:val="000C4DAB"/>
    <w:rsid w:val="000D00D6"/>
    <w:rsid w:val="000D0832"/>
    <w:rsid w:val="000D1610"/>
    <w:rsid w:val="000D1D3D"/>
    <w:rsid w:val="000D1D47"/>
    <w:rsid w:val="000D379C"/>
    <w:rsid w:val="000D3AF1"/>
    <w:rsid w:val="000D4123"/>
    <w:rsid w:val="000D475A"/>
    <w:rsid w:val="000D7D30"/>
    <w:rsid w:val="000D7FA3"/>
    <w:rsid w:val="000E108D"/>
    <w:rsid w:val="000E192C"/>
    <w:rsid w:val="000E1E39"/>
    <w:rsid w:val="000E1F64"/>
    <w:rsid w:val="000E2D48"/>
    <w:rsid w:val="000E34FF"/>
    <w:rsid w:val="000E3D5E"/>
    <w:rsid w:val="000E4623"/>
    <w:rsid w:val="000E5AAC"/>
    <w:rsid w:val="000E5D4C"/>
    <w:rsid w:val="000E6B42"/>
    <w:rsid w:val="000F04C8"/>
    <w:rsid w:val="000F2476"/>
    <w:rsid w:val="000F3098"/>
    <w:rsid w:val="000F39E5"/>
    <w:rsid w:val="000F41C0"/>
    <w:rsid w:val="000F639C"/>
    <w:rsid w:val="000F6891"/>
    <w:rsid w:val="000F72E5"/>
    <w:rsid w:val="00101079"/>
    <w:rsid w:val="0010136E"/>
    <w:rsid w:val="00103F88"/>
    <w:rsid w:val="001054FF"/>
    <w:rsid w:val="00105519"/>
    <w:rsid w:val="0010558C"/>
    <w:rsid w:val="00106C0B"/>
    <w:rsid w:val="00107271"/>
    <w:rsid w:val="001073F0"/>
    <w:rsid w:val="001078D8"/>
    <w:rsid w:val="001102B9"/>
    <w:rsid w:val="0011086C"/>
    <w:rsid w:val="001112CA"/>
    <w:rsid w:val="00112464"/>
    <w:rsid w:val="001129DD"/>
    <w:rsid w:val="00112D55"/>
    <w:rsid w:val="00114280"/>
    <w:rsid w:val="00114A94"/>
    <w:rsid w:val="001159E1"/>
    <w:rsid w:val="00115BBF"/>
    <w:rsid w:val="0011643C"/>
    <w:rsid w:val="001213A8"/>
    <w:rsid w:val="001230C0"/>
    <w:rsid w:val="001238D9"/>
    <w:rsid w:val="001254A0"/>
    <w:rsid w:val="001258E8"/>
    <w:rsid w:val="00125C4B"/>
    <w:rsid w:val="0012606E"/>
    <w:rsid w:val="00126630"/>
    <w:rsid w:val="00126963"/>
    <w:rsid w:val="00126980"/>
    <w:rsid w:val="00127C15"/>
    <w:rsid w:val="001305F4"/>
    <w:rsid w:val="001307F5"/>
    <w:rsid w:val="00132878"/>
    <w:rsid w:val="001340EC"/>
    <w:rsid w:val="0013490E"/>
    <w:rsid w:val="001366AB"/>
    <w:rsid w:val="0013686D"/>
    <w:rsid w:val="00137800"/>
    <w:rsid w:val="00140956"/>
    <w:rsid w:val="00141AFC"/>
    <w:rsid w:val="00141DA6"/>
    <w:rsid w:val="001429AE"/>
    <w:rsid w:val="00144B39"/>
    <w:rsid w:val="00145133"/>
    <w:rsid w:val="001458BC"/>
    <w:rsid w:val="0014659D"/>
    <w:rsid w:val="00146C17"/>
    <w:rsid w:val="00146E2F"/>
    <w:rsid w:val="00150C34"/>
    <w:rsid w:val="00150F0A"/>
    <w:rsid w:val="0015137A"/>
    <w:rsid w:val="0015188E"/>
    <w:rsid w:val="00152557"/>
    <w:rsid w:val="00153EF7"/>
    <w:rsid w:val="00154916"/>
    <w:rsid w:val="0015796A"/>
    <w:rsid w:val="00160262"/>
    <w:rsid w:val="00160E62"/>
    <w:rsid w:val="001616F4"/>
    <w:rsid w:val="001619B1"/>
    <w:rsid w:val="00161DA6"/>
    <w:rsid w:val="0016295B"/>
    <w:rsid w:val="0016437B"/>
    <w:rsid w:val="00164785"/>
    <w:rsid w:val="001647E2"/>
    <w:rsid w:val="001649A3"/>
    <w:rsid w:val="00165F0E"/>
    <w:rsid w:val="001663E8"/>
    <w:rsid w:val="00166503"/>
    <w:rsid w:val="00167617"/>
    <w:rsid w:val="001704F5"/>
    <w:rsid w:val="001706A2"/>
    <w:rsid w:val="0017153A"/>
    <w:rsid w:val="00171987"/>
    <w:rsid w:val="001727C0"/>
    <w:rsid w:val="001729B2"/>
    <w:rsid w:val="00172BE0"/>
    <w:rsid w:val="00172E96"/>
    <w:rsid w:val="00172E9F"/>
    <w:rsid w:val="00174200"/>
    <w:rsid w:val="00175002"/>
    <w:rsid w:val="00177295"/>
    <w:rsid w:val="00177994"/>
    <w:rsid w:val="00180BDB"/>
    <w:rsid w:val="00180F62"/>
    <w:rsid w:val="0018257B"/>
    <w:rsid w:val="00183360"/>
    <w:rsid w:val="00183425"/>
    <w:rsid w:val="00183A82"/>
    <w:rsid w:val="0018463E"/>
    <w:rsid w:val="001848C1"/>
    <w:rsid w:val="00186CB3"/>
    <w:rsid w:val="00187506"/>
    <w:rsid w:val="00190094"/>
    <w:rsid w:val="00193A09"/>
    <w:rsid w:val="001945C2"/>
    <w:rsid w:val="001963BC"/>
    <w:rsid w:val="001964ED"/>
    <w:rsid w:val="00196A8E"/>
    <w:rsid w:val="00196DD2"/>
    <w:rsid w:val="001975C4"/>
    <w:rsid w:val="001A0719"/>
    <w:rsid w:val="001A10A7"/>
    <w:rsid w:val="001A228E"/>
    <w:rsid w:val="001A3BFB"/>
    <w:rsid w:val="001A4254"/>
    <w:rsid w:val="001A460F"/>
    <w:rsid w:val="001A49DF"/>
    <w:rsid w:val="001A4C63"/>
    <w:rsid w:val="001A59AA"/>
    <w:rsid w:val="001A5D55"/>
    <w:rsid w:val="001A62A7"/>
    <w:rsid w:val="001A63B0"/>
    <w:rsid w:val="001A6BB2"/>
    <w:rsid w:val="001A7EBB"/>
    <w:rsid w:val="001B03A8"/>
    <w:rsid w:val="001B10D0"/>
    <w:rsid w:val="001B18F0"/>
    <w:rsid w:val="001B1CB9"/>
    <w:rsid w:val="001B2D3F"/>
    <w:rsid w:val="001B5899"/>
    <w:rsid w:val="001B5CF0"/>
    <w:rsid w:val="001B6AE5"/>
    <w:rsid w:val="001B6B16"/>
    <w:rsid w:val="001C048B"/>
    <w:rsid w:val="001C0898"/>
    <w:rsid w:val="001C08EE"/>
    <w:rsid w:val="001C0A87"/>
    <w:rsid w:val="001C1112"/>
    <w:rsid w:val="001C317C"/>
    <w:rsid w:val="001C4E7B"/>
    <w:rsid w:val="001C5D79"/>
    <w:rsid w:val="001C629B"/>
    <w:rsid w:val="001C7E40"/>
    <w:rsid w:val="001D0CF1"/>
    <w:rsid w:val="001D0F0B"/>
    <w:rsid w:val="001D29D3"/>
    <w:rsid w:val="001D44D6"/>
    <w:rsid w:val="001D578C"/>
    <w:rsid w:val="001D5F7E"/>
    <w:rsid w:val="001D61E1"/>
    <w:rsid w:val="001D7832"/>
    <w:rsid w:val="001E038B"/>
    <w:rsid w:val="001E0434"/>
    <w:rsid w:val="001E097A"/>
    <w:rsid w:val="001E0B12"/>
    <w:rsid w:val="001E1A4D"/>
    <w:rsid w:val="001E1F48"/>
    <w:rsid w:val="001E2273"/>
    <w:rsid w:val="001E24D3"/>
    <w:rsid w:val="001E309F"/>
    <w:rsid w:val="001E4214"/>
    <w:rsid w:val="001E4C97"/>
    <w:rsid w:val="001E6024"/>
    <w:rsid w:val="001E6093"/>
    <w:rsid w:val="001E72BB"/>
    <w:rsid w:val="001E7918"/>
    <w:rsid w:val="001E7D24"/>
    <w:rsid w:val="001F010B"/>
    <w:rsid w:val="001F0F0F"/>
    <w:rsid w:val="001F2BF7"/>
    <w:rsid w:val="001F2D68"/>
    <w:rsid w:val="001F30C3"/>
    <w:rsid w:val="001F49FA"/>
    <w:rsid w:val="001F6B29"/>
    <w:rsid w:val="0020188E"/>
    <w:rsid w:val="002025F2"/>
    <w:rsid w:val="00203498"/>
    <w:rsid w:val="002054D3"/>
    <w:rsid w:val="0020739D"/>
    <w:rsid w:val="0020758C"/>
    <w:rsid w:val="002106FA"/>
    <w:rsid w:val="002123F0"/>
    <w:rsid w:val="0021313F"/>
    <w:rsid w:val="0021319D"/>
    <w:rsid w:val="00213C7F"/>
    <w:rsid w:val="0021424A"/>
    <w:rsid w:val="00215164"/>
    <w:rsid w:val="00215C24"/>
    <w:rsid w:val="00215C42"/>
    <w:rsid w:val="0021618D"/>
    <w:rsid w:val="00216C75"/>
    <w:rsid w:val="00216D77"/>
    <w:rsid w:val="00217ACF"/>
    <w:rsid w:val="00217F94"/>
    <w:rsid w:val="002206BF"/>
    <w:rsid w:val="00222CF1"/>
    <w:rsid w:val="002234B8"/>
    <w:rsid w:val="00223529"/>
    <w:rsid w:val="00225DCB"/>
    <w:rsid w:val="00226081"/>
    <w:rsid w:val="0022617E"/>
    <w:rsid w:val="00226D11"/>
    <w:rsid w:val="0022700F"/>
    <w:rsid w:val="0022734C"/>
    <w:rsid w:val="00227358"/>
    <w:rsid w:val="00230384"/>
    <w:rsid w:val="00230C3C"/>
    <w:rsid w:val="00231944"/>
    <w:rsid w:val="002321FC"/>
    <w:rsid w:val="00232DDD"/>
    <w:rsid w:val="00233D8A"/>
    <w:rsid w:val="0023437B"/>
    <w:rsid w:val="00234C99"/>
    <w:rsid w:val="002353FC"/>
    <w:rsid w:val="00235736"/>
    <w:rsid w:val="00242349"/>
    <w:rsid w:val="00242534"/>
    <w:rsid w:val="00243483"/>
    <w:rsid w:val="00243BBF"/>
    <w:rsid w:val="00243F09"/>
    <w:rsid w:val="00244CCB"/>
    <w:rsid w:val="002503C1"/>
    <w:rsid w:val="002515B4"/>
    <w:rsid w:val="00251661"/>
    <w:rsid w:val="00251CAC"/>
    <w:rsid w:val="0025267D"/>
    <w:rsid w:val="00252F49"/>
    <w:rsid w:val="00253226"/>
    <w:rsid w:val="00253F06"/>
    <w:rsid w:val="00254D25"/>
    <w:rsid w:val="00255AF4"/>
    <w:rsid w:val="0025767D"/>
    <w:rsid w:val="002639AF"/>
    <w:rsid w:val="00263A60"/>
    <w:rsid w:val="00263DC4"/>
    <w:rsid w:val="002654A8"/>
    <w:rsid w:val="00266471"/>
    <w:rsid w:val="0026654E"/>
    <w:rsid w:val="00266B25"/>
    <w:rsid w:val="00266BA4"/>
    <w:rsid w:val="00267745"/>
    <w:rsid w:val="00267778"/>
    <w:rsid w:val="002708B7"/>
    <w:rsid w:val="00271554"/>
    <w:rsid w:val="002725A1"/>
    <w:rsid w:val="002732A3"/>
    <w:rsid w:val="00274153"/>
    <w:rsid w:val="002746A6"/>
    <w:rsid w:val="00274A42"/>
    <w:rsid w:val="00274BFC"/>
    <w:rsid w:val="00275FC5"/>
    <w:rsid w:val="0027668C"/>
    <w:rsid w:val="00276DF4"/>
    <w:rsid w:val="00277226"/>
    <w:rsid w:val="0028051D"/>
    <w:rsid w:val="00281196"/>
    <w:rsid w:val="00281456"/>
    <w:rsid w:val="002818DE"/>
    <w:rsid w:val="00281DA0"/>
    <w:rsid w:val="00281DE7"/>
    <w:rsid w:val="00282909"/>
    <w:rsid w:val="002845D3"/>
    <w:rsid w:val="00285779"/>
    <w:rsid w:val="00285D9B"/>
    <w:rsid w:val="002869D8"/>
    <w:rsid w:val="002872BD"/>
    <w:rsid w:val="00290287"/>
    <w:rsid w:val="00291461"/>
    <w:rsid w:val="002925F2"/>
    <w:rsid w:val="00292A40"/>
    <w:rsid w:val="00292C73"/>
    <w:rsid w:val="0029487E"/>
    <w:rsid w:val="002954FF"/>
    <w:rsid w:val="00296DEA"/>
    <w:rsid w:val="00297341"/>
    <w:rsid w:val="002A0E37"/>
    <w:rsid w:val="002A18BD"/>
    <w:rsid w:val="002A2352"/>
    <w:rsid w:val="002A2850"/>
    <w:rsid w:val="002A48A0"/>
    <w:rsid w:val="002A498D"/>
    <w:rsid w:val="002B02F0"/>
    <w:rsid w:val="002B1825"/>
    <w:rsid w:val="002B1F87"/>
    <w:rsid w:val="002B1FBC"/>
    <w:rsid w:val="002B2123"/>
    <w:rsid w:val="002B2757"/>
    <w:rsid w:val="002B2B15"/>
    <w:rsid w:val="002B38CA"/>
    <w:rsid w:val="002B4533"/>
    <w:rsid w:val="002B6CF7"/>
    <w:rsid w:val="002B7176"/>
    <w:rsid w:val="002B7387"/>
    <w:rsid w:val="002C05E6"/>
    <w:rsid w:val="002C10C2"/>
    <w:rsid w:val="002C1BD9"/>
    <w:rsid w:val="002C29FC"/>
    <w:rsid w:val="002C389C"/>
    <w:rsid w:val="002C3EB7"/>
    <w:rsid w:val="002C52F3"/>
    <w:rsid w:val="002C54CD"/>
    <w:rsid w:val="002C6E00"/>
    <w:rsid w:val="002D0D30"/>
    <w:rsid w:val="002D1BF5"/>
    <w:rsid w:val="002D2216"/>
    <w:rsid w:val="002D285B"/>
    <w:rsid w:val="002D326D"/>
    <w:rsid w:val="002D4460"/>
    <w:rsid w:val="002D6464"/>
    <w:rsid w:val="002D6EB1"/>
    <w:rsid w:val="002E08B0"/>
    <w:rsid w:val="002E09AD"/>
    <w:rsid w:val="002E0EE7"/>
    <w:rsid w:val="002E1223"/>
    <w:rsid w:val="002E13D4"/>
    <w:rsid w:val="002E1829"/>
    <w:rsid w:val="002E24FD"/>
    <w:rsid w:val="002E2849"/>
    <w:rsid w:val="002E2F4C"/>
    <w:rsid w:val="002E38EB"/>
    <w:rsid w:val="002E4A30"/>
    <w:rsid w:val="002E557F"/>
    <w:rsid w:val="002E5667"/>
    <w:rsid w:val="002F0AD2"/>
    <w:rsid w:val="002F3564"/>
    <w:rsid w:val="002F583F"/>
    <w:rsid w:val="002F637C"/>
    <w:rsid w:val="002F6D10"/>
    <w:rsid w:val="002F7378"/>
    <w:rsid w:val="002F7C2F"/>
    <w:rsid w:val="00300C9C"/>
    <w:rsid w:val="00303E24"/>
    <w:rsid w:val="003045E2"/>
    <w:rsid w:val="0030515C"/>
    <w:rsid w:val="0030644B"/>
    <w:rsid w:val="003068A7"/>
    <w:rsid w:val="00307D98"/>
    <w:rsid w:val="00307EBF"/>
    <w:rsid w:val="00311B3A"/>
    <w:rsid w:val="0031360F"/>
    <w:rsid w:val="0031365C"/>
    <w:rsid w:val="003167DF"/>
    <w:rsid w:val="00317732"/>
    <w:rsid w:val="0032032E"/>
    <w:rsid w:val="00320337"/>
    <w:rsid w:val="0032247E"/>
    <w:rsid w:val="00323137"/>
    <w:rsid w:val="00323C88"/>
    <w:rsid w:val="00326A96"/>
    <w:rsid w:val="00327B6F"/>
    <w:rsid w:val="003301E7"/>
    <w:rsid w:val="00330DDD"/>
    <w:rsid w:val="00330E8A"/>
    <w:rsid w:val="003317B5"/>
    <w:rsid w:val="00332DA1"/>
    <w:rsid w:val="00333060"/>
    <w:rsid w:val="00335767"/>
    <w:rsid w:val="003367D0"/>
    <w:rsid w:val="00336A62"/>
    <w:rsid w:val="00340C98"/>
    <w:rsid w:val="00342187"/>
    <w:rsid w:val="00343269"/>
    <w:rsid w:val="003435C6"/>
    <w:rsid w:val="003444A3"/>
    <w:rsid w:val="00344B42"/>
    <w:rsid w:val="003454CF"/>
    <w:rsid w:val="00345B02"/>
    <w:rsid w:val="00346828"/>
    <w:rsid w:val="00346B63"/>
    <w:rsid w:val="00346C3C"/>
    <w:rsid w:val="00350DE1"/>
    <w:rsid w:val="00352487"/>
    <w:rsid w:val="00352A03"/>
    <w:rsid w:val="00353003"/>
    <w:rsid w:val="003533C0"/>
    <w:rsid w:val="00353BD4"/>
    <w:rsid w:val="003545C7"/>
    <w:rsid w:val="00355767"/>
    <w:rsid w:val="003567FF"/>
    <w:rsid w:val="0035725B"/>
    <w:rsid w:val="00357830"/>
    <w:rsid w:val="00360157"/>
    <w:rsid w:val="00360470"/>
    <w:rsid w:val="00360AA2"/>
    <w:rsid w:val="00361A23"/>
    <w:rsid w:val="00365094"/>
    <w:rsid w:val="0036568C"/>
    <w:rsid w:val="00365BB4"/>
    <w:rsid w:val="003675F9"/>
    <w:rsid w:val="00370CFF"/>
    <w:rsid w:val="0037198F"/>
    <w:rsid w:val="00371B4C"/>
    <w:rsid w:val="00372506"/>
    <w:rsid w:val="0037347F"/>
    <w:rsid w:val="00373F26"/>
    <w:rsid w:val="00377281"/>
    <w:rsid w:val="00377D58"/>
    <w:rsid w:val="0038025C"/>
    <w:rsid w:val="0038092B"/>
    <w:rsid w:val="00380FA1"/>
    <w:rsid w:val="00381140"/>
    <w:rsid w:val="00381763"/>
    <w:rsid w:val="003819DE"/>
    <w:rsid w:val="00381CF3"/>
    <w:rsid w:val="003828D2"/>
    <w:rsid w:val="00382B65"/>
    <w:rsid w:val="003838D3"/>
    <w:rsid w:val="0038714C"/>
    <w:rsid w:val="00390D4C"/>
    <w:rsid w:val="00392892"/>
    <w:rsid w:val="00393ACA"/>
    <w:rsid w:val="00395554"/>
    <w:rsid w:val="00397707"/>
    <w:rsid w:val="003A0A3C"/>
    <w:rsid w:val="003A0DD0"/>
    <w:rsid w:val="003A1C59"/>
    <w:rsid w:val="003A2B1C"/>
    <w:rsid w:val="003A49E8"/>
    <w:rsid w:val="003A4F25"/>
    <w:rsid w:val="003A54BD"/>
    <w:rsid w:val="003A61DB"/>
    <w:rsid w:val="003A61FC"/>
    <w:rsid w:val="003A700B"/>
    <w:rsid w:val="003A7F33"/>
    <w:rsid w:val="003B0207"/>
    <w:rsid w:val="003B4ACD"/>
    <w:rsid w:val="003B4DE4"/>
    <w:rsid w:val="003B5180"/>
    <w:rsid w:val="003B6782"/>
    <w:rsid w:val="003B7648"/>
    <w:rsid w:val="003B790C"/>
    <w:rsid w:val="003B7AE0"/>
    <w:rsid w:val="003B7EBE"/>
    <w:rsid w:val="003C0B8D"/>
    <w:rsid w:val="003C2A30"/>
    <w:rsid w:val="003C3378"/>
    <w:rsid w:val="003C3B1B"/>
    <w:rsid w:val="003C4790"/>
    <w:rsid w:val="003C484B"/>
    <w:rsid w:val="003C7AA1"/>
    <w:rsid w:val="003D1669"/>
    <w:rsid w:val="003D2975"/>
    <w:rsid w:val="003D2E6A"/>
    <w:rsid w:val="003D4111"/>
    <w:rsid w:val="003D42C5"/>
    <w:rsid w:val="003D5AC9"/>
    <w:rsid w:val="003D61AD"/>
    <w:rsid w:val="003D7273"/>
    <w:rsid w:val="003E057D"/>
    <w:rsid w:val="003E19C1"/>
    <w:rsid w:val="003E1CAB"/>
    <w:rsid w:val="003E1E10"/>
    <w:rsid w:val="003E2BE2"/>
    <w:rsid w:val="003E30A1"/>
    <w:rsid w:val="003E3134"/>
    <w:rsid w:val="003E32A2"/>
    <w:rsid w:val="003E3A97"/>
    <w:rsid w:val="003E42B3"/>
    <w:rsid w:val="003E69D0"/>
    <w:rsid w:val="003E73B2"/>
    <w:rsid w:val="003F1763"/>
    <w:rsid w:val="003F2516"/>
    <w:rsid w:val="003F3A14"/>
    <w:rsid w:val="003F59FB"/>
    <w:rsid w:val="003F70E4"/>
    <w:rsid w:val="003F73CC"/>
    <w:rsid w:val="00401EE0"/>
    <w:rsid w:val="004031F9"/>
    <w:rsid w:val="00403293"/>
    <w:rsid w:val="00406947"/>
    <w:rsid w:val="00410501"/>
    <w:rsid w:val="0041089C"/>
    <w:rsid w:val="00411ACF"/>
    <w:rsid w:val="00411CAB"/>
    <w:rsid w:val="00413B5B"/>
    <w:rsid w:val="0041420F"/>
    <w:rsid w:val="00414226"/>
    <w:rsid w:val="00417E73"/>
    <w:rsid w:val="00420598"/>
    <w:rsid w:val="00422151"/>
    <w:rsid w:val="00422F39"/>
    <w:rsid w:val="0042364E"/>
    <w:rsid w:val="00424B47"/>
    <w:rsid w:val="0042580F"/>
    <w:rsid w:val="00425B88"/>
    <w:rsid w:val="004266E1"/>
    <w:rsid w:val="00426743"/>
    <w:rsid w:val="00426B83"/>
    <w:rsid w:val="0042707A"/>
    <w:rsid w:val="00430CEE"/>
    <w:rsid w:val="00431A49"/>
    <w:rsid w:val="00432B80"/>
    <w:rsid w:val="00432BC3"/>
    <w:rsid w:val="00433885"/>
    <w:rsid w:val="00434438"/>
    <w:rsid w:val="0043478B"/>
    <w:rsid w:val="00434A6C"/>
    <w:rsid w:val="00434AFC"/>
    <w:rsid w:val="00437387"/>
    <w:rsid w:val="00437457"/>
    <w:rsid w:val="00437940"/>
    <w:rsid w:val="004408D9"/>
    <w:rsid w:val="00441F32"/>
    <w:rsid w:val="0044230F"/>
    <w:rsid w:val="0044244A"/>
    <w:rsid w:val="00442840"/>
    <w:rsid w:val="00444EEF"/>
    <w:rsid w:val="00445F0B"/>
    <w:rsid w:val="004464B6"/>
    <w:rsid w:val="00446CE9"/>
    <w:rsid w:val="00450909"/>
    <w:rsid w:val="004519CE"/>
    <w:rsid w:val="00451C2C"/>
    <w:rsid w:val="004533E9"/>
    <w:rsid w:val="00453534"/>
    <w:rsid w:val="00453E6E"/>
    <w:rsid w:val="00454F6A"/>
    <w:rsid w:val="00455DD9"/>
    <w:rsid w:val="00456032"/>
    <w:rsid w:val="004564D6"/>
    <w:rsid w:val="00456AC8"/>
    <w:rsid w:val="004573D7"/>
    <w:rsid w:val="0045746E"/>
    <w:rsid w:val="00457DCC"/>
    <w:rsid w:val="004612B8"/>
    <w:rsid w:val="0046391F"/>
    <w:rsid w:val="0046395F"/>
    <w:rsid w:val="00463EAA"/>
    <w:rsid w:val="00465C62"/>
    <w:rsid w:val="00465E5E"/>
    <w:rsid w:val="0046722B"/>
    <w:rsid w:val="004678D5"/>
    <w:rsid w:val="00470A1C"/>
    <w:rsid w:val="004742AE"/>
    <w:rsid w:val="00474A8B"/>
    <w:rsid w:val="004755D1"/>
    <w:rsid w:val="0047640A"/>
    <w:rsid w:val="00476583"/>
    <w:rsid w:val="00477022"/>
    <w:rsid w:val="00480BC1"/>
    <w:rsid w:val="00482072"/>
    <w:rsid w:val="004822E7"/>
    <w:rsid w:val="00482603"/>
    <w:rsid w:val="00482FB0"/>
    <w:rsid w:val="004839FE"/>
    <w:rsid w:val="00483E30"/>
    <w:rsid w:val="0048499A"/>
    <w:rsid w:val="00484D3D"/>
    <w:rsid w:val="00485941"/>
    <w:rsid w:val="00485B1C"/>
    <w:rsid w:val="0048605C"/>
    <w:rsid w:val="00486516"/>
    <w:rsid w:val="00487D11"/>
    <w:rsid w:val="00487E47"/>
    <w:rsid w:val="00491102"/>
    <w:rsid w:val="00491730"/>
    <w:rsid w:val="004919CA"/>
    <w:rsid w:val="00491EF8"/>
    <w:rsid w:val="0049287B"/>
    <w:rsid w:val="00495642"/>
    <w:rsid w:val="00496A34"/>
    <w:rsid w:val="00497BA5"/>
    <w:rsid w:val="00497E50"/>
    <w:rsid w:val="004A01CC"/>
    <w:rsid w:val="004A1902"/>
    <w:rsid w:val="004A293B"/>
    <w:rsid w:val="004A308F"/>
    <w:rsid w:val="004A3290"/>
    <w:rsid w:val="004A498B"/>
    <w:rsid w:val="004A498D"/>
    <w:rsid w:val="004A61BA"/>
    <w:rsid w:val="004A63B7"/>
    <w:rsid w:val="004A7917"/>
    <w:rsid w:val="004B1AB3"/>
    <w:rsid w:val="004B1B04"/>
    <w:rsid w:val="004B3284"/>
    <w:rsid w:val="004B43EF"/>
    <w:rsid w:val="004B4A2D"/>
    <w:rsid w:val="004B4BF3"/>
    <w:rsid w:val="004B5111"/>
    <w:rsid w:val="004B5246"/>
    <w:rsid w:val="004B5D6C"/>
    <w:rsid w:val="004B7085"/>
    <w:rsid w:val="004C0798"/>
    <w:rsid w:val="004C0FAE"/>
    <w:rsid w:val="004C1494"/>
    <w:rsid w:val="004C2AA4"/>
    <w:rsid w:val="004C2E0D"/>
    <w:rsid w:val="004C4731"/>
    <w:rsid w:val="004C4F9F"/>
    <w:rsid w:val="004C6968"/>
    <w:rsid w:val="004D2C75"/>
    <w:rsid w:val="004D2F78"/>
    <w:rsid w:val="004D4344"/>
    <w:rsid w:val="004D4AD6"/>
    <w:rsid w:val="004D4FDF"/>
    <w:rsid w:val="004D539B"/>
    <w:rsid w:val="004D5F01"/>
    <w:rsid w:val="004E016F"/>
    <w:rsid w:val="004E24B3"/>
    <w:rsid w:val="004E7771"/>
    <w:rsid w:val="004E7E13"/>
    <w:rsid w:val="004F0303"/>
    <w:rsid w:val="004F0C50"/>
    <w:rsid w:val="004F2023"/>
    <w:rsid w:val="004F35CF"/>
    <w:rsid w:val="004F449A"/>
    <w:rsid w:val="004F4D28"/>
    <w:rsid w:val="004F6C77"/>
    <w:rsid w:val="004F70A6"/>
    <w:rsid w:val="004F7D2E"/>
    <w:rsid w:val="005029C2"/>
    <w:rsid w:val="005039F3"/>
    <w:rsid w:val="0050510C"/>
    <w:rsid w:val="005055D8"/>
    <w:rsid w:val="00505F5E"/>
    <w:rsid w:val="00506F04"/>
    <w:rsid w:val="00510A08"/>
    <w:rsid w:val="0051185C"/>
    <w:rsid w:val="00511ED3"/>
    <w:rsid w:val="00513009"/>
    <w:rsid w:val="00513AA7"/>
    <w:rsid w:val="0051532F"/>
    <w:rsid w:val="00515BD1"/>
    <w:rsid w:val="0051617C"/>
    <w:rsid w:val="005176D6"/>
    <w:rsid w:val="00520D34"/>
    <w:rsid w:val="00520DFF"/>
    <w:rsid w:val="00524FA7"/>
    <w:rsid w:val="00525BE2"/>
    <w:rsid w:val="005266D9"/>
    <w:rsid w:val="00526A84"/>
    <w:rsid w:val="00527D50"/>
    <w:rsid w:val="005302E2"/>
    <w:rsid w:val="0053068E"/>
    <w:rsid w:val="005318F3"/>
    <w:rsid w:val="005319F5"/>
    <w:rsid w:val="00532A84"/>
    <w:rsid w:val="00532CA9"/>
    <w:rsid w:val="00532F6F"/>
    <w:rsid w:val="005335CA"/>
    <w:rsid w:val="00533D4E"/>
    <w:rsid w:val="005345BB"/>
    <w:rsid w:val="00534744"/>
    <w:rsid w:val="00536749"/>
    <w:rsid w:val="005400D0"/>
    <w:rsid w:val="0054230B"/>
    <w:rsid w:val="005424C7"/>
    <w:rsid w:val="00544128"/>
    <w:rsid w:val="005468CD"/>
    <w:rsid w:val="00547486"/>
    <w:rsid w:val="0054794D"/>
    <w:rsid w:val="005514C5"/>
    <w:rsid w:val="0055237B"/>
    <w:rsid w:val="00553B7F"/>
    <w:rsid w:val="00554305"/>
    <w:rsid w:val="005550DD"/>
    <w:rsid w:val="005564D3"/>
    <w:rsid w:val="00556DD3"/>
    <w:rsid w:val="005608F6"/>
    <w:rsid w:val="00562017"/>
    <w:rsid w:val="00563450"/>
    <w:rsid w:val="00563897"/>
    <w:rsid w:val="005640F4"/>
    <w:rsid w:val="005641D8"/>
    <w:rsid w:val="00565302"/>
    <w:rsid w:val="00565FD8"/>
    <w:rsid w:val="005676B6"/>
    <w:rsid w:val="005712F1"/>
    <w:rsid w:val="005716FF"/>
    <w:rsid w:val="0057225C"/>
    <w:rsid w:val="005726ED"/>
    <w:rsid w:val="005737BE"/>
    <w:rsid w:val="00573978"/>
    <w:rsid w:val="00573BC9"/>
    <w:rsid w:val="005745FC"/>
    <w:rsid w:val="005749B4"/>
    <w:rsid w:val="00576100"/>
    <w:rsid w:val="00576416"/>
    <w:rsid w:val="005774F1"/>
    <w:rsid w:val="00580582"/>
    <w:rsid w:val="005812E3"/>
    <w:rsid w:val="00582AB5"/>
    <w:rsid w:val="00584752"/>
    <w:rsid w:val="00585329"/>
    <w:rsid w:val="00586475"/>
    <w:rsid w:val="0058673B"/>
    <w:rsid w:val="005869E2"/>
    <w:rsid w:val="00590F0D"/>
    <w:rsid w:val="005912FC"/>
    <w:rsid w:val="005915E3"/>
    <w:rsid w:val="00592453"/>
    <w:rsid w:val="00592BBF"/>
    <w:rsid w:val="005959B7"/>
    <w:rsid w:val="00595EBA"/>
    <w:rsid w:val="00595FED"/>
    <w:rsid w:val="00596913"/>
    <w:rsid w:val="005A04A1"/>
    <w:rsid w:val="005A071F"/>
    <w:rsid w:val="005A3786"/>
    <w:rsid w:val="005A3F8B"/>
    <w:rsid w:val="005A62EC"/>
    <w:rsid w:val="005A6B72"/>
    <w:rsid w:val="005A7BAE"/>
    <w:rsid w:val="005B45B5"/>
    <w:rsid w:val="005B5C8B"/>
    <w:rsid w:val="005B6429"/>
    <w:rsid w:val="005B6A5A"/>
    <w:rsid w:val="005B7013"/>
    <w:rsid w:val="005B711F"/>
    <w:rsid w:val="005B76D9"/>
    <w:rsid w:val="005B7E1F"/>
    <w:rsid w:val="005C0365"/>
    <w:rsid w:val="005C1947"/>
    <w:rsid w:val="005C1B4A"/>
    <w:rsid w:val="005C2A1D"/>
    <w:rsid w:val="005C366C"/>
    <w:rsid w:val="005C4105"/>
    <w:rsid w:val="005C43F9"/>
    <w:rsid w:val="005C5589"/>
    <w:rsid w:val="005C5C4C"/>
    <w:rsid w:val="005C71B1"/>
    <w:rsid w:val="005D0335"/>
    <w:rsid w:val="005D1375"/>
    <w:rsid w:val="005D1618"/>
    <w:rsid w:val="005D2CE7"/>
    <w:rsid w:val="005D3953"/>
    <w:rsid w:val="005D3A9A"/>
    <w:rsid w:val="005D5918"/>
    <w:rsid w:val="005D5AC2"/>
    <w:rsid w:val="005E15BB"/>
    <w:rsid w:val="005E29BB"/>
    <w:rsid w:val="005E4B9F"/>
    <w:rsid w:val="005E50F3"/>
    <w:rsid w:val="005E59AD"/>
    <w:rsid w:val="005E5FEC"/>
    <w:rsid w:val="005E6093"/>
    <w:rsid w:val="005E668F"/>
    <w:rsid w:val="005E66B2"/>
    <w:rsid w:val="005F0F53"/>
    <w:rsid w:val="005F1447"/>
    <w:rsid w:val="005F1451"/>
    <w:rsid w:val="005F1BAF"/>
    <w:rsid w:val="005F299E"/>
    <w:rsid w:val="005F2EE5"/>
    <w:rsid w:val="005F321E"/>
    <w:rsid w:val="005F3B81"/>
    <w:rsid w:val="005F3C78"/>
    <w:rsid w:val="005F4E16"/>
    <w:rsid w:val="005F4E67"/>
    <w:rsid w:val="005F5146"/>
    <w:rsid w:val="006002A1"/>
    <w:rsid w:val="00603B35"/>
    <w:rsid w:val="00604263"/>
    <w:rsid w:val="00604BAD"/>
    <w:rsid w:val="006079C7"/>
    <w:rsid w:val="00610D15"/>
    <w:rsid w:val="00613510"/>
    <w:rsid w:val="00613972"/>
    <w:rsid w:val="00613F6C"/>
    <w:rsid w:val="00614A0E"/>
    <w:rsid w:val="00615154"/>
    <w:rsid w:val="00615BF5"/>
    <w:rsid w:val="00615D57"/>
    <w:rsid w:val="00617755"/>
    <w:rsid w:val="00617756"/>
    <w:rsid w:val="00620D46"/>
    <w:rsid w:val="00620DAB"/>
    <w:rsid w:val="00621027"/>
    <w:rsid w:val="00621331"/>
    <w:rsid w:val="00621762"/>
    <w:rsid w:val="00623121"/>
    <w:rsid w:val="006232A7"/>
    <w:rsid w:val="006235CA"/>
    <w:rsid w:val="00623EFA"/>
    <w:rsid w:val="006244E2"/>
    <w:rsid w:val="006246B8"/>
    <w:rsid w:val="00624F00"/>
    <w:rsid w:val="00627355"/>
    <w:rsid w:val="00627570"/>
    <w:rsid w:val="006276C4"/>
    <w:rsid w:val="006305FE"/>
    <w:rsid w:val="00630DF1"/>
    <w:rsid w:val="00631199"/>
    <w:rsid w:val="00631A3B"/>
    <w:rsid w:val="0063388D"/>
    <w:rsid w:val="00633BD8"/>
    <w:rsid w:val="00633E5E"/>
    <w:rsid w:val="006347AC"/>
    <w:rsid w:val="00635957"/>
    <w:rsid w:val="00636007"/>
    <w:rsid w:val="0063623E"/>
    <w:rsid w:val="006363DE"/>
    <w:rsid w:val="00636812"/>
    <w:rsid w:val="00636816"/>
    <w:rsid w:val="0063690C"/>
    <w:rsid w:val="00636C46"/>
    <w:rsid w:val="00637786"/>
    <w:rsid w:val="00637E87"/>
    <w:rsid w:val="00641982"/>
    <w:rsid w:val="00641A93"/>
    <w:rsid w:val="00644C5E"/>
    <w:rsid w:val="0064625E"/>
    <w:rsid w:val="00647532"/>
    <w:rsid w:val="00652373"/>
    <w:rsid w:val="00652397"/>
    <w:rsid w:val="00652D02"/>
    <w:rsid w:val="00654C68"/>
    <w:rsid w:val="00657683"/>
    <w:rsid w:val="00657A1F"/>
    <w:rsid w:val="00661402"/>
    <w:rsid w:val="0066306D"/>
    <w:rsid w:val="00663C8E"/>
    <w:rsid w:val="00664357"/>
    <w:rsid w:val="0066459B"/>
    <w:rsid w:val="00667069"/>
    <w:rsid w:val="006711DB"/>
    <w:rsid w:val="00671E92"/>
    <w:rsid w:val="00672FE3"/>
    <w:rsid w:val="00673903"/>
    <w:rsid w:val="00675454"/>
    <w:rsid w:val="00676271"/>
    <w:rsid w:val="0067767A"/>
    <w:rsid w:val="00681A3E"/>
    <w:rsid w:val="006834C1"/>
    <w:rsid w:val="0068374D"/>
    <w:rsid w:val="00684396"/>
    <w:rsid w:val="00684B6F"/>
    <w:rsid w:val="0068610A"/>
    <w:rsid w:val="00686AE1"/>
    <w:rsid w:val="00687214"/>
    <w:rsid w:val="006872B9"/>
    <w:rsid w:val="0069049F"/>
    <w:rsid w:val="00691324"/>
    <w:rsid w:val="00691385"/>
    <w:rsid w:val="0069142D"/>
    <w:rsid w:val="00691DB0"/>
    <w:rsid w:val="00691E61"/>
    <w:rsid w:val="00693497"/>
    <w:rsid w:val="00693DA2"/>
    <w:rsid w:val="00694387"/>
    <w:rsid w:val="006947E0"/>
    <w:rsid w:val="006A1035"/>
    <w:rsid w:val="006A29EF"/>
    <w:rsid w:val="006A2A5E"/>
    <w:rsid w:val="006A40F7"/>
    <w:rsid w:val="006A4269"/>
    <w:rsid w:val="006A61AC"/>
    <w:rsid w:val="006A6F46"/>
    <w:rsid w:val="006A7258"/>
    <w:rsid w:val="006A75C6"/>
    <w:rsid w:val="006B11DA"/>
    <w:rsid w:val="006B1418"/>
    <w:rsid w:val="006B2001"/>
    <w:rsid w:val="006B23EF"/>
    <w:rsid w:val="006B2C49"/>
    <w:rsid w:val="006B3493"/>
    <w:rsid w:val="006B58AF"/>
    <w:rsid w:val="006B5F63"/>
    <w:rsid w:val="006B62A3"/>
    <w:rsid w:val="006B6563"/>
    <w:rsid w:val="006B7C59"/>
    <w:rsid w:val="006B7E10"/>
    <w:rsid w:val="006C0E49"/>
    <w:rsid w:val="006C17E3"/>
    <w:rsid w:val="006C3336"/>
    <w:rsid w:val="006C7596"/>
    <w:rsid w:val="006D0173"/>
    <w:rsid w:val="006D189D"/>
    <w:rsid w:val="006D1972"/>
    <w:rsid w:val="006D1CB1"/>
    <w:rsid w:val="006D22B4"/>
    <w:rsid w:val="006D29FC"/>
    <w:rsid w:val="006D436D"/>
    <w:rsid w:val="006D4DFA"/>
    <w:rsid w:val="006D5626"/>
    <w:rsid w:val="006D6D57"/>
    <w:rsid w:val="006E1736"/>
    <w:rsid w:val="006E3543"/>
    <w:rsid w:val="006E3B03"/>
    <w:rsid w:val="006E3D70"/>
    <w:rsid w:val="006E4EF6"/>
    <w:rsid w:val="006E55FE"/>
    <w:rsid w:val="006E5A5E"/>
    <w:rsid w:val="006E764A"/>
    <w:rsid w:val="006E7EE9"/>
    <w:rsid w:val="006F247D"/>
    <w:rsid w:val="006F2B07"/>
    <w:rsid w:val="006F2E9B"/>
    <w:rsid w:val="006F3D73"/>
    <w:rsid w:val="006F3E19"/>
    <w:rsid w:val="006F3ECF"/>
    <w:rsid w:val="006F4481"/>
    <w:rsid w:val="006F6CE7"/>
    <w:rsid w:val="006F6E28"/>
    <w:rsid w:val="006F6F8E"/>
    <w:rsid w:val="006F75A1"/>
    <w:rsid w:val="00700640"/>
    <w:rsid w:val="00700D42"/>
    <w:rsid w:val="0070152D"/>
    <w:rsid w:val="007018EA"/>
    <w:rsid w:val="00702374"/>
    <w:rsid w:val="00702A9C"/>
    <w:rsid w:val="00703440"/>
    <w:rsid w:val="0070370D"/>
    <w:rsid w:val="00704E04"/>
    <w:rsid w:val="007064C9"/>
    <w:rsid w:val="00710A21"/>
    <w:rsid w:val="00711739"/>
    <w:rsid w:val="00712098"/>
    <w:rsid w:val="007120B1"/>
    <w:rsid w:val="0071428E"/>
    <w:rsid w:val="00715A1A"/>
    <w:rsid w:val="00715A1D"/>
    <w:rsid w:val="0071711F"/>
    <w:rsid w:val="00721963"/>
    <w:rsid w:val="007238F3"/>
    <w:rsid w:val="00723A98"/>
    <w:rsid w:val="00723CE4"/>
    <w:rsid w:val="007270DF"/>
    <w:rsid w:val="00727E38"/>
    <w:rsid w:val="00730108"/>
    <w:rsid w:val="00730C8F"/>
    <w:rsid w:val="0073251D"/>
    <w:rsid w:val="007330E2"/>
    <w:rsid w:val="00733715"/>
    <w:rsid w:val="00734A01"/>
    <w:rsid w:val="00734E35"/>
    <w:rsid w:val="00735026"/>
    <w:rsid w:val="0073628A"/>
    <w:rsid w:val="007365EC"/>
    <w:rsid w:val="00736852"/>
    <w:rsid w:val="00736A4A"/>
    <w:rsid w:val="00737616"/>
    <w:rsid w:val="007376F6"/>
    <w:rsid w:val="00740114"/>
    <w:rsid w:val="007406DD"/>
    <w:rsid w:val="00740CD6"/>
    <w:rsid w:val="00741EAE"/>
    <w:rsid w:val="00743DB8"/>
    <w:rsid w:val="00745C74"/>
    <w:rsid w:val="00745CB8"/>
    <w:rsid w:val="00745D09"/>
    <w:rsid w:val="00746B92"/>
    <w:rsid w:val="007470C8"/>
    <w:rsid w:val="007474DD"/>
    <w:rsid w:val="00750144"/>
    <w:rsid w:val="00750651"/>
    <w:rsid w:val="0075186F"/>
    <w:rsid w:val="00752062"/>
    <w:rsid w:val="0075248E"/>
    <w:rsid w:val="00752665"/>
    <w:rsid w:val="00753485"/>
    <w:rsid w:val="007538BF"/>
    <w:rsid w:val="00753A4C"/>
    <w:rsid w:val="00753A57"/>
    <w:rsid w:val="00753EC1"/>
    <w:rsid w:val="00753FBC"/>
    <w:rsid w:val="00754095"/>
    <w:rsid w:val="00754460"/>
    <w:rsid w:val="00754E82"/>
    <w:rsid w:val="00755A84"/>
    <w:rsid w:val="00756D61"/>
    <w:rsid w:val="00757796"/>
    <w:rsid w:val="00757C4F"/>
    <w:rsid w:val="00761F91"/>
    <w:rsid w:val="007635A8"/>
    <w:rsid w:val="007640DE"/>
    <w:rsid w:val="00764A8C"/>
    <w:rsid w:val="0076511F"/>
    <w:rsid w:val="007654D3"/>
    <w:rsid w:val="00765E81"/>
    <w:rsid w:val="0076710D"/>
    <w:rsid w:val="007676DF"/>
    <w:rsid w:val="0077394B"/>
    <w:rsid w:val="00773A56"/>
    <w:rsid w:val="00774BF0"/>
    <w:rsid w:val="00777712"/>
    <w:rsid w:val="00781D55"/>
    <w:rsid w:val="00782682"/>
    <w:rsid w:val="0078382B"/>
    <w:rsid w:val="00784EB9"/>
    <w:rsid w:val="007850A2"/>
    <w:rsid w:val="00787C0F"/>
    <w:rsid w:val="007901B8"/>
    <w:rsid w:val="0079085E"/>
    <w:rsid w:val="00790B29"/>
    <w:rsid w:val="007914FD"/>
    <w:rsid w:val="0079300A"/>
    <w:rsid w:val="00793707"/>
    <w:rsid w:val="0079523B"/>
    <w:rsid w:val="00795B18"/>
    <w:rsid w:val="007977C1"/>
    <w:rsid w:val="00797A57"/>
    <w:rsid w:val="00797E45"/>
    <w:rsid w:val="007A0406"/>
    <w:rsid w:val="007A18FD"/>
    <w:rsid w:val="007A1BAB"/>
    <w:rsid w:val="007A2388"/>
    <w:rsid w:val="007A2BBE"/>
    <w:rsid w:val="007A37EB"/>
    <w:rsid w:val="007A4891"/>
    <w:rsid w:val="007A50A7"/>
    <w:rsid w:val="007A5720"/>
    <w:rsid w:val="007A6692"/>
    <w:rsid w:val="007A7634"/>
    <w:rsid w:val="007A7F42"/>
    <w:rsid w:val="007B0FF9"/>
    <w:rsid w:val="007B19B8"/>
    <w:rsid w:val="007B246D"/>
    <w:rsid w:val="007B2597"/>
    <w:rsid w:val="007B3FE5"/>
    <w:rsid w:val="007B49A3"/>
    <w:rsid w:val="007B52B9"/>
    <w:rsid w:val="007B5869"/>
    <w:rsid w:val="007B6BE2"/>
    <w:rsid w:val="007B6CE1"/>
    <w:rsid w:val="007B7110"/>
    <w:rsid w:val="007B7756"/>
    <w:rsid w:val="007C1D16"/>
    <w:rsid w:val="007C3DBE"/>
    <w:rsid w:val="007C4917"/>
    <w:rsid w:val="007C565A"/>
    <w:rsid w:val="007C6558"/>
    <w:rsid w:val="007C7E2E"/>
    <w:rsid w:val="007D0F31"/>
    <w:rsid w:val="007D147C"/>
    <w:rsid w:val="007D39CB"/>
    <w:rsid w:val="007D3A81"/>
    <w:rsid w:val="007D4610"/>
    <w:rsid w:val="007D5066"/>
    <w:rsid w:val="007D5F62"/>
    <w:rsid w:val="007E06A6"/>
    <w:rsid w:val="007E0754"/>
    <w:rsid w:val="007E11D3"/>
    <w:rsid w:val="007E1FA5"/>
    <w:rsid w:val="007E2149"/>
    <w:rsid w:val="007E2874"/>
    <w:rsid w:val="007E2ACB"/>
    <w:rsid w:val="007E3BF4"/>
    <w:rsid w:val="007E4DDE"/>
    <w:rsid w:val="007E4EA3"/>
    <w:rsid w:val="007E616D"/>
    <w:rsid w:val="007E6DFD"/>
    <w:rsid w:val="007E732E"/>
    <w:rsid w:val="007E7768"/>
    <w:rsid w:val="007E776F"/>
    <w:rsid w:val="007E78EE"/>
    <w:rsid w:val="007F042B"/>
    <w:rsid w:val="007F096F"/>
    <w:rsid w:val="007F0DDD"/>
    <w:rsid w:val="007F20A9"/>
    <w:rsid w:val="007F26E5"/>
    <w:rsid w:val="007F29C6"/>
    <w:rsid w:val="007F33F4"/>
    <w:rsid w:val="007F35BE"/>
    <w:rsid w:val="007F3C69"/>
    <w:rsid w:val="007F5564"/>
    <w:rsid w:val="007F6464"/>
    <w:rsid w:val="007F64D3"/>
    <w:rsid w:val="007F67E6"/>
    <w:rsid w:val="007F6895"/>
    <w:rsid w:val="007F7140"/>
    <w:rsid w:val="007F7172"/>
    <w:rsid w:val="007F7E7E"/>
    <w:rsid w:val="0080092D"/>
    <w:rsid w:val="008018B0"/>
    <w:rsid w:val="00802FC1"/>
    <w:rsid w:val="00803D9C"/>
    <w:rsid w:val="008040ED"/>
    <w:rsid w:val="00804827"/>
    <w:rsid w:val="008073D8"/>
    <w:rsid w:val="008079E0"/>
    <w:rsid w:val="00807EC4"/>
    <w:rsid w:val="00807EDD"/>
    <w:rsid w:val="0081086F"/>
    <w:rsid w:val="008109F1"/>
    <w:rsid w:val="0081295E"/>
    <w:rsid w:val="0081750A"/>
    <w:rsid w:val="00820442"/>
    <w:rsid w:val="00821A4B"/>
    <w:rsid w:val="0082222B"/>
    <w:rsid w:val="008228F9"/>
    <w:rsid w:val="00823C3A"/>
    <w:rsid w:val="00824659"/>
    <w:rsid w:val="00825ABC"/>
    <w:rsid w:val="00826961"/>
    <w:rsid w:val="00826A15"/>
    <w:rsid w:val="008277DC"/>
    <w:rsid w:val="00830167"/>
    <w:rsid w:val="00832387"/>
    <w:rsid w:val="00832866"/>
    <w:rsid w:val="00833F17"/>
    <w:rsid w:val="0083586F"/>
    <w:rsid w:val="00836AE3"/>
    <w:rsid w:val="008403DB"/>
    <w:rsid w:val="00841064"/>
    <w:rsid w:val="008445D2"/>
    <w:rsid w:val="0084487D"/>
    <w:rsid w:val="00844C57"/>
    <w:rsid w:val="00845D60"/>
    <w:rsid w:val="00846C98"/>
    <w:rsid w:val="0084726A"/>
    <w:rsid w:val="008500E6"/>
    <w:rsid w:val="00850D39"/>
    <w:rsid w:val="00851AE5"/>
    <w:rsid w:val="00851F30"/>
    <w:rsid w:val="008531BC"/>
    <w:rsid w:val="00853667"/>
    <w:rsid w:val="00853BA6"/>
    <w:rsid w:val="008540C7"/>
    <w:rsid w:val="008545CB"/>
    <w:rsid w:val="008550DF"/>
    <w:rsid w:val="00855DF7"/>
    <w:rsid w:val="00861342"/>
    <w:rsid w:val="00861D22"/>
    <w:rsid w:val="008656DA"/>
    <w:rsid w:val="00865DEA"/>
    <w:rsid w:val="00866358"/>
    <w:rsid w:val="0086645A"/>
    <w:rsid w:val="00866551"/>
    <w:rsid w:val="00866892"/>
    <w:rsid w:val="00870449"/>
    <w:rsid w:val="0087294A"/>
    <w:rsid w:val="00872AAB"/>
    <w:rsid w:val="00873C71"/>
    <w:rsid w:val="00874147"/>
    <w:rsid w:val="00874429"/>
    <w:rsid w:val="00874620"/>
    <w:rsid w:val="00874E52"/>
    <w:rsid w:val="008756AE"/>
    <w:rsid w:val="0087653D"/>
    <w:rsid w:val="0087665C"/>
    <w:rsid w:val="00877A41"/>
    <w:rsid w:val="00877E66"/>
    <w:rsid w:val="00880171"/>
    <w:rsid w:val="0088041A"/>
    <w:rsid w:val="00880D4C"/>
    <w:rsid w:val="00882867"/>
    <w:rsid w:val="008835ED"/>
    <w:rsid w:val="00884043"/>
    <w:rsid w:val="00884636"/>
    <w:rsid w:val="00885346"/>
    <w:rsid w:val="00886496"/>
    <w:rsid w:val="008868D2"/>
    <w:rsid w:val="00886B7F"/>
    <w:rsid w:val="00887016"/>
    <w:rsid w:val="00887A0F"/>
    <w:rsid w:val="00887C66"/>
    <w:rsid w:val="008902A2"/>
    <w:rsid w:val="00890ED1"/>
    <w:rsid w:val="0089119E"/>
    <w:rsid w:val="008917AA"/>
    <w:rsid w:val="008944F7"/>
    <w:rsid w:val="0089516F"/>
    <w:rsid w:val="00897161"/>
    <w:rsid w:val="008A04B5"/>
    <w:rsid w:val="008A1A1B"/>
    <w:rsid w:val="008A1EA9"/>
    <w:rsid w:val="008A4106"/>
    <w:rsid w:val="008A4244"/>
    <w:rsid w:val="008A5CDF"/>
    <w:rsid w:val="008A77EA"/>
    <w:rsid w:val="008A7F57"/>
    <w:rsid w:val="008B062D"/>
    <w:rsid w:val="008B0AF9"/>
    <w:rsid w:val="008B16CE"/>
    <w:rsid w:val="008B2416"/>
    <w:rsid w:val="008B2FE0"/>
    <w:rsid w:val="008B39A0"/>
    <w:rsid w:val="008B67AF"/>
    <w:rsid w:val="008B7EB2"/>
    <w:rsid w:val="008C02F8"/>
    <w:rsid w:val="008C06D7"/>
    <w:rsid w:val="008C0823"/>
    <w:rsid w:val="008C1602"/>
    <w:rsid w:val="008C25CB"/>
    <w:rsid w:val="008C269E"/>
    <w:rsid w:val="008C4458"/>
    <w:rsid w:val="008C4629"/>
    <w:rsid w:val="008C474E"/>
    <w:rsid w:val="008C4DDC"/>
    <w:rsid w:val="008C65CA"/>
    <w:rsid w:val="008C667B"/>
    <w:rsid w:val="008C71E1"/>
    <w:rsid w:val="008D01B8"/>
    <w:rsid w:val="008D01FE"/>
    <w:rsid w:val="008D0C53"/>
    <w:rsid w:val="008D17AF"/>
    <w:rsid w:val="008D282D"/>
    <w:rsid w:val="008D3A9D"/>
    <w:rsid w:val="008D3B67"/>
    <w:rsid w:val="008D407F"/>
    <w:rsid w:val="008D53FD"/>
    <w:rsid w:val="008D6291"/>
    <w:rsid w:val="008D777F"/>
    <w:rsid w:val="008D7C93"/>
    <w:rsid w:val="008D7FBD"/>
    <w:rsid w:val="008E0241"/>
    <w:rsid w:val="008E0670"/>
    <w:rsid w:val="008E22EF"/>
    <w:rsid w:val="008E30A1"/>
    <w:rsid w:val="008E36FC"/>
    <w:rsid w:val="008E3FEA"/>
    <w:rsid w:val="008E48FA"/>
    <w:rsid w:val="008E4E95"/>
    <w:rsid w:val="008E508E"/>
    <w:rsid w:val="008E5097"/>
    <w:rsid w:val="008E5261"/>
    <w:rsid w:val="008E5EDD"/>
    <w:rsid w:val="008E5F3F"/>
    <w:rsid w:val="008E62AD"/>
    <w:rsid w:val="008E7C0E"/>
    <w:rsid w:val="008E7D3C"/>
    <w:rsid w:val="008F0F78"/>
    <w:rsid w:val="008F44E6"/>
    <w:rsid w:val="008F4566"/>
    <w:rsid w:val="008F46EA"/>
    <w:rsid w:val="008F6DB5"/>
    <w:rsid w:val="008F762C"/>
    <w:rsid w:val="009002D1"/>
    <w:rsid w:val="0090041E"/>
    <w:rsid w:val="009011A9"/>
    <w:rsid w:val="009019A3"/>
    <w:rsid w:val="0090302C"/>
    <w:rsid w:val="0090373B"/>
    <w:rsid w:val="00904417"/>
    <w:rsid w:val="009109EC"/>
    <w:rsid w:val="00912037"/>
    <w:rsid w:val="00914E49"/>
    <w:rsid w:val="009150F1"/>
    <w:rsid w:val="00917285"/>
    <w:rsid w:val="009202F0"/>
    <w:rsid w:val="00920C37"/>
    <w:rsid w:val="00920C3F"/>
    <w:rsid w:val="0092130F"/>
    <w:rsid w:val="00921DB1"/>
    <w:rsid w:val="00923C09"/>
    <w:rsid w:val="00924868"/>
    <w:rsid w:val="009254F3"/>
    <w:rsid w:val="00926B72"/>
    <w:rsid w:val="009278FF"/>
    <w:rsid w:val="009302F7"/>
    <w:rsid w:val="00930688"/>
    <w:rsid w:val="00931B92"/>
    <w:rsid w:val="00936CC7"/>
    <w:rsid w:val="00940056"/>
    <w:rsid w:val="009407B9"/>
    <w:rsid w:val="00940AC0"/>
    <w:rsid w:val="0094127D"/>
    <w:rsid w:val="009412A4"/>
    <w:rsid w:val="009415EC"/>
    <w:rsid w:val="00943EAB"/>
    <w:rsid w:val="0094458E"/>
    <w:rsid w:val="0094562C"/>
    <w:rsid w:val="009459AF"/>
    <w:rsid w:val="00945A1C"/>
    <w:rsid w:val="00945BE6"/>
    <w:rsid w:val="009462F8"/>
    <w:rsid w:val="009466F0"/>
    <w:rsid w:val="0094691C"/>
    <w:rsid w:val="00947238"/>
    <w:rsid w:val="009472FE"/>
    <w:rsid w:val="00947B0C"/>
    <w:rsid w:val="00947C89"/>
    <w:rsid w:val="00951A06"/>
    <w:rsid w:val="00951F5B"/>
    <w:rsid w:val="009542DC"/>
    <w:rsid w:val="00954400"/>
    <w:rsid w:val="00954C23"/>
    <w:rsid w:val="00954CD9"/>
    <w:rsid w:val="00955A1C"/>
    <w:rsid w:val="00956F38"/>
    <w:rsid w:val="00957BCC"/>
    <w:rsid w:val="00960129"/>
    <w:rsid w:val="0096226D"/>
    <w:rsid w:val="0096242D"/>
    <w:rsid w:val="00962B9B"/>
    <w:rsid w:val="00963980"/>
    <w:rsid w:val="00963C3B"/>
    <w:rsid w:val="009652F6"/>
    <w:rsid w:val="00965B43"/>
    <w:rsid w:val="00965C82"/>
    <w:rsid w:val="0096633F"/>
    <w:rsid w:val="009675EC"/>
    <w:rsid w:val="00967922"/>
    <w:rsid w:val="009679A0"/>
    <w:rsid w:val="009727A5"/>
    <w:rsid w:val="009728A2"/>
    <w:rsid w:val="00973F8C"/>
    <w:rsid w:val="00974952"/>
    <w:rsid w:val="00976344"/>
    <w:rsid w:val="009768A2"/>
    <w:rsid w:val="009768B7"/>
    <w:rsid w:val="0097731E"/>
    <w:rsid w:val="00977835"/>
    <w:rsid w:val="00977837"/>
    <w:rsid w:val="00977BE7"/>
    <w:rsid w:val="00977C00"/>
    <w:rsid w:val="00977E87"/>
    <w:rsid w:val="00977FA2"/>
    <w:rsid w:val="00981270"/>
    <w:rsid w:val="00982885"/>
    <w:rsid w:val="00982CB3"/>
    <w:rsid w:val="00984852"/>
    <w:rsid w:val="00986F08"/>
    <w:rsid w:val="00987591"/>
    <w:rsid w:val="00992FC7"/>
    <w:rsid w:val="00993452"/>
    <w:rsid w:val="009940BB"/>
    <w:rsid w:val="009946BB"/>
    <w:rsid w:val="00995824"/>
    <w:rsid w:val="00996F23"/>
    <w:rsid w:val="0099760B"/>
    <w:rsid w:val="009A0B11"/>
    <w:rsid w:val="009A0E43"/>
    <w:rsid w:val="009A2B6A"/>
    <w:rsid w:val="009A2BF0"/>
    <w:rsid w:val="009A5D9C"/>
    <w:rsid w:val="009A6396"/>
    <w:rsid w:val="009A6F64"/>
    <w:rsid w:val="009A7738"/>
    <w:rsid w:val="009A7E3A"/>
    <w:rsid w:val="009B0486"/>
    <w:rsid w:val="009B0C38"/>
    <w:rsid w:val="009B22E8"/>
    <w:rsid w:val="009B4EF2"/>
    <w:rsid w:val="009B5E9C"/>
    <w:rsid w:val="009B6D0D"/>
    <w:rsid w:val="009B74BD"/>
    <w:rsid w:val="009C010E"/>
    <w:rsid w:val="009C0341"/>
    <w:rsid w:val="009C426B"/>
    <w:rsid w:val="009C43B7"/>
    <w:rsid w:val="009C466B"/>
    <w:rsid w:val="009C51FD"/>
    <w:rsid w:val="009C5851"/>
    <w:rsid w:val="009C6409"/>
    <w:rsid w:val="009C6F1F"/>
    <w:rsid w:val="009D04FA"/>
    <w:rsid w:val="009D0877"/>
    <w:rsid w:val="009D18B6"/>
    <w:rsid w:val="009D2641"/>
    <w:rsid w:val="009D3321"/>
    <w:rsid w:val="009D40E9"/>
    <w:rsid w:val="009D422A"/>
    <w:rsid w:val="009D45FE"/>
    <w:rsid w:val="009D51C7"/>
    <w:rsid w:val="009D525F"/>
    <w:rsid w:val="009E124A"/>
    <w:rsid w:val="009E14C1"/>
    <w:rsid w:val="009E17BF"/>
    <w:rsid w:val="009E3177"/>
    <w:rsid w:val="009E3B10"/>
    <w:rsid w:val="009E3EE0"/>
    <w:rsid w:val="009E4911"/>
    <w:rsid w:val="009E4EC4"/>
    <w:rsid w:val="009E654B"/>
    <w:rsid w:val="009E6B06"/>
    <w:rsid w:val="009F114E"/>
    <w:rsid w:val="009F1BA7"/>
    <w:rsid w:val="009F34D5"/>
    <w:rsid w:val="009F504C"/>
    <w:rsid w:val="009F6624"/>
    <w:rsid w:val="009F72DF"/>
    <w:rsid w:val="009F7939"/>
    <w:rsid w:val="009F7A90"/>
    <w:rsid w:val="00A0112E"/>
    <w:rsid w:val="00A02846"/>
    <w:rsid w:val="00A02CD7"/>
    <w:rsid w:val="00A03202"/>
    <w:rsid w:val="00A044E4"/>
    <w:rsid w:val="00A04C7E"/>
    <w:rsid w:val="00A04D5B"/>
    <w:rsid w:val="00A05645"/>
    <w:rsid w:val="00A058E7"/>
    <w:rsid w:val="00A07EB4"/>
    <w:rsid w:val="00A114B7"/>
    <w:rsid w:val="00A13702"/>
    <w:rsid w:val="00A1418B"/>
    <w:rsid w:val="00A15FEF"/>
    <w:rsid w:val="00A218EC"/>
    <w:rsid w:val="00A21B1F"/>
    <w:rsid w:val="00A231B9"/>
    <w:rsid w:val="00A23990"/>
    <w:rsid w:val="00A2543C"/>
    <w:rsid w:val="00A2738B"/>
    <w:rsid w:val="00A2749A"/>
    <w:rsid w:val="00A30FE1"/>
    <w:rsid w:val="00A31131"/>
    <w:rsid w:val="00A318DA"/>
    <w:rsid w:val="00A330C5"/>
    <w:rsid w:val="00A34B5A"/>
    <w:rsid w:val="00A362B9"/>
    <w:rsid w:val="00A40AD0"/>
    <w:rsid w:val="00A410B0"/>
    <w:rsid w:val="00A413C5"/>
    <w:rsid w:val="00A41789"/>
    <w:rsid w:val="00A41C2B"/>
    <w:rsid w:val="00A441CE"/>
    <w:rsid w:val="00A46ACE"/>
    <w:rsid w:val="00A46D05"/>
    <w:rsid w:val="00A5034D"/>
    <w:rsid w:val="00A512DB"/>
    <w:rsid w:val="00A51802"/>
    <w:rsid w:val="00A524D4"/>
    <w:rsid w:val="00A53634"/>
    <w:rsid w:val="00A5645B"/>
    <w:rsid w:val="00A57BBC"/>
    <w:rsid w:val="00A60724"/>
    <w:rsid w:val="00A6093B"/>
    <w:rsid w:val="00A61A29"/>
    <w:rsid w:val="00A620D5"/>
    <w:rsid w:val="00A63B7B"/>
    <w:rsid w:val="00A64DF6"/>
    <w:rsid w:val="00A6581A"/>
    <w:rsid w:val="00A66178"/>
    <w:rsid w:val="00A6717E"/>
    <w:rsid w:val="00A71369"/>
    <w:rsid w:val="00A721B5"/>
    <w:rsid w:val="00A72932"/>
    <w:rsid w:val="00A72D94"/>
    <w:rsid w:val="00A7313A"/>
    <w:rsid w:val="00A73302"/>
    <w:rsid w:val="00A745D3"/>
    <w:rsid w:val="00A75252"/>
    <w:rsid w:val="00A7776A"/>
    <w:rsid w:val="00A77DB3"/>
    <w:rsid w:val="00A80C91"/>
    <w:rsid w:val="00A8229F"/>
    <w:rsid w:val="00A83484"/>
    <w:rsid w:val="00A85022"/>
    <w:rsid w:val="00A875CD"/>
    <w:rsid w:val="00A87FDC"/>
    <w:rsid w:val="00A90880"/>
    <w:rsid w:val="00A919D9"/>
    <w:rsid w:val="00A92A1D"/>
    <w:rsid w:val="00A94AAA"/>
    <w:rsid w:val="00A955CE"/>
    <w:rsid w:val="00A95A16"/>
    <w:rsid w:val="00A97846"/>
    <w:rsid w:val="00AA0EAE"/>
    <w:rsid w:val="00AA194A"/>
    <w:rsid w:val="00AA1A33"/>
    <w:rsid w:val="00AA4AB9"/>
    <w:rsid w:val="00AA533C"/>
    <w:rsid w:val="00AA538B"/>
    <w:rsid w:val="00AA59A1"/>
    <w:rsid w:val="00AA5CEC"/>
    <w:rsid w:val="00AA6210"/>
    <w:rsid w:val="00AA681D"/>
    <w:rsid w:val="00AB0D76"/>
    <w:rsid w:val="00AB178C"/>
    <w:rsid w:val="00AB17EE"/>
    <w:rsid w:val="00AB244F"/>
    <w:rsid w:val="00AB2F54"/>
    <w:rsid w:val="00AB3CBB"/>
    <w:rsid w:val="00AB3D54"/>
    <w:rsid w:val="00AB498D"/>
    <w:rsid w:val="00AB61B1"/>
    <w:rsid w:val="00AB7741"/>
    <w:rsid w:val="00AC01B6"/>
    <w:rsid w:val="00AC0E17"/>
    <w:rsid w:val="00AC0EA6"/>
    <w:rsid w:val="00AC1284"/>
    <w:rsid w:val="00AC22ED"/>
    <w:rsid w:val="00AC377E"/>
    <w:rsid w:val="00AC4774"/>
    <w:rsid w:val="00AC4BBF"/>
    <w:rsid w:val="00AC67E8"/>
    <w:rsid w:val="00AC694F"/>
    <w:rsid w:val="00AC6B6E"/>
    <w:rsid w:val="00AC7401"/>
    <w:rsid w:val="00AC7D83"/>
    <w:rsid w:val="00AD12D0"/>
    <w:rsid w:val="00AD1BF4"/>
    <w:rsid w:val="00AD2334"/>
    <w:rsid w:val="00AD2D51"/>
    <w:rsid w:val="00AD5DA5"/>
    <w:rsid w:val="00AD7188"/>
    <w:rsid w:val="00AE0F42"/>
    <w:rsid w:val="00AE1C4C"/>
    <w:rsid w:val="00AE1CC3"/>
    <w:rsid w:val="00AE2465"/>
    <w:rsid w:val="00AE3054"/>
    <w:rsid w:val="00AF02E3"/>
    <w:rsid w:val="00AF09E1"/>
    <w:rsid w:val="00AF133A"/>
    <w:rsid w:val="00AF1CCE"/>
    <w:rsid w:val="00AF24C4"/>
    <w:rsid w:val="00AF32F9"/>
    <w:rsid w:val="00AF3CC8"/>
    <w:rsid w:val="00AF5A62"/>
    <w:rsid w:val="00AF5EEB"/>
    <w:rsid w:val="00AF6153"/>
    <w:rsid w:val="00AF6B05"/>
    <w:rsid w:val="00AF75F0"/>
    <w:rsid w:val="00AF7957"/>
    <w:rsid w:val="00B019BB"/>
    <w:rsid w:val="00B01C36"/>
    <w:rsid w:val="00B01ED1"/>
    <w:rsid w:val="00B0375E"/>
    <w:rsid w:val="00B0506C"/>
    <w:rsid w:val="00B06291"/>
    <w:rsid w:val="00B0654A"/>
    <w:rsid w:val="00B06E77"/>
    <w:rsid w:val="00B115A9"/>
    <w:rsid w:val="00B11F04"/>
    <w:rsid w:val="00B14AAE"/>
    <w:rsid w:val="00B16B3A"/>
    <w:rsid w:val="00B16E5D"/>
    <w:rsid w:val="00B20110"/>
    <w:rsid w:val="00B20E70"/>
    <w:rsid w:val="00B22180"/>
    <w:rsid w:val="00B223BE"/>
    <w:rsid w:val="00B230E4"/>
    <w:rsid w:val="00B23B4F"/>
    <w:rsid w:val="00B26BAA"/>
    <w:rsid w:val="00B3094E"/>
    <w:rsid w:val="00B312D0"/>
    <w:rsid w:val="00B3172F"/>
    <w:rsid w:val="00B322D1"/>
    <w:rsid w:val="00B32C85"/>
    <w:rsid w:val="00B32E9A"/>
    <w:rsid w:val="00B33339"/>
    <w:rsid w:val="00B359B2"/>
    <w:rsid w:val="00B3639F"/>
    <w:rsid w:val="00B3664A"/>
    <w:rsid w:val="00B36D92"/>
    <w:rsid w:val="00B36E75"/>
    <w:rsid w:val="00B40FA7"/>
    <w:rsid w:val="00B41625"/>
    <w:rsid w:val="00B42EDA"/>
    <w:rsid w:val="00B44921"/>
    <w:rsid w:val="00B44BBE"/>
    <w:rsid w:val="00B45989"/>
    <w:rsid w:val="00B4768B"/>
    <w:rsid w:val="00B5039D"/>
    <w:rsid w:val="00B50507"/>
    <w:rsid w:val="00B50806"/>
    <w:rsid w:val="00B50A66"/>
    <w:rsid w:val="00B52F53"/>
    <w:rsid w:val="00B54406"/>
    <w:rsid w:val="00B54CB6"/>
    <w:rsid w:val="00B54E9E"/>
    <w:rsid w:val="00B556C4"/>
    <w:rsid w:val="00B563F7"/>
    <w:rsid w:val="00B56E93"/>
    <w:rsid w:val="00B57748"/>
    <w:rsid w:val="00B57A69"/>
    <w:rsid w:val="00B57B3F"/>
    <w:rsid w:val="00B60FAC"/>
    <w:rsid w:val="00B6145E"/>
    <w:rsid w:val="00B617D6"/>
    <w:rsid w:val="00B62EF5"/>
    <w:rsid w:val="00B631B8"/>
    <w:rsid w:val="00B6335A"/>
    <w:rsid w:val="00B63939"/>
    <w:rsid w:val="00B658A2"/>
    <w:rsid w:val="00B66C9D"/>
    <w:rsid w:val="00B70A1C"/>
    <w:rsid w:val="00B71976"/>
    <w:rsid w:val="00B71BA0"/>
    <w:rsid w:val="00B724A4"/>
    <w:rsid w:val="00B7256A"/>
    <w:rsid w:val="00B72CBF"/>
    <w:rsid w:val="00B72E09"/>
    <w:rsid w:val="00B7456C"/>
    <w:rsid w:val="00B76B08"/>
    <w:rsid w:val="00B77836"/>
    <w:rsid w:val="00B8031D"/>
    <w:rsid w:val="00B80CC3"/>
    <w:rsid w:val="00B8412E"/>
    <w:rsid w:val="00B84F1C"/>
    <w:rsid w:val="00B85840"/>
    <w:rsid w:val="00B85AC4"/>
    <w:rsid w:val="00B86D31"/>
    <w:rsid w:val="00B871A2"/>
    <w:rsid w:val="00B87EF4"/>
    <w:rsid w:val="00B90168"/>
    <w:rsid w:val="00B9043C"/>
    <w:rsid w:val="00B905D8"/>
    <w:rsid w:val="00B918A4"/>
    <w:rsid w:val="00B918A5"/>
    <w:rsid w:val="00B92684"/>
    <w:rsid w:val="00B93068"/>
    <w:rsid w:val="00B932C2"/>
    <w:rsid w:val="00B93CE4"/>
    <w:rsid w:val="00B9461B"/>
    <w:rsid w:val="00B948EC"/>
    <w:rsid w:val="00B95F56"/>
    <w:rsid w:val="00B9601C"/>
    <w:rsid w:val="00B977C8"/>
    <w:rsid w:val="00BA27E1"/>
    <w:rsid w:val="00BA3D90"/>
    <w:rsid w:val="00BA40E8"/>
    <w:rsid w:val="00BA48C9"/>
    <w:rsid w:val="00BA5144"/>
    <w:rsid w:val="00BA5706"/>
    <w:rsid w:val="00BB23BB"/>
    <w:rsid w:val="00BB326A"/>
    <w:rsid w:val="00BB3755"/>
    <w:rsid w:val="00BB437E"/>
    <w:rsid w:val="00BB4A04"/>
    <w:rsid w:val="00BB5979"/>
    <w:rsid w:val="00BB688B"/>
    <w:rsid w:val="00BB6DC6"/>
    <w:rsid w:val="00BC0376"/>
    <w:rsid w:val="00BC1132"/>
    <w:rsid w:val="00BC169B"/>
    <w:rsid w:val="00BC2A9C"/>
    <w:rsid w:val="00BC2B8F"/>
    <w:rsid w:val="00BC2D55"/>
    <w:rsid w:val="00BC4CC1"/>
    <w:rsid w:val="00BC7240"/>
    <w:rsid w:val="00BC75CD"/>
    <w:rsid w:val="00BD01B5"/>
    <w:rsid w:val="00BD07FB"/>
    <w:rsid w:val="00BD084D"/>
    <w:rsid w:val="00BD1143"/>
    <w:rsid w:val="00BD13D0"/>
    <w:rsid w:val="00BD1563"/>
    <w:rsid w:val="00BD2384"/>
    <w:rsid w:val="00BD3210"/>
    <w:rsid w:val="00BD3376"/>
    <w:rsid w:val="00BD33BC"/>
    <w:rsid w:val="00BD3815"/>
    <w:rsid w:val="00BD3B0B"/>
    <w:rsid w:val="00BD47FE"/>
    <w:rsid w:val="00BD48AB"/>
    <w:rsid w:val="00BD5C02"/>
    <w:rsid w:val="00BD68E6"/>
    <w:rsid w:val="00BD6D92"/>
    <w:rsid w:val="00BD7A47"/>
    <w:rsid w:val="00BE0625"/>
    <w:rsid w:val="00BE165B"/>
    <w:rsid w:val="00BE186D"/>
    <w:rsid w:val="00BE2847"/>
    <w:rsid w:val="00BE31A8"/>
    <w:rsid w:val="00BE3CE6"/>
    <w:rsid w:val="00BE4F47"/>
    <w:rsid w:val="00BE70C5"/>
    <w:rsid w:val="00BE72F1"/>
    <w:rsid w:val="00BE735B"/>
    <w:rsid w:val="00BE7C9D"/>
    <w:rsid w:val="00BF0533"/>
    <w:rsid w:val="00BF2829"/>
    <w:rsid w:val="00BF35BB"/>
    <w:rsid w:val="00BF3C1D"/>
    <w:rsid w:val="00BF4FCA"/>
    <w:rsid w:val="00BF53F3"/>
    <w:rsid w:val="00BF5B5E"/>
    <w:rsid w:val="00BF6779"/>
    <w:rsid w:val="00BF6C25"/>
    <w:rsid w:val="00C015D0"/>
    <w:rsid w:val="00C0343A"/>
    <w:rsid w:val="00C03729"/>
    <w:rsid w:val="00C108E4"/>
    <w:rsid w:val="00C11FF3"/>
    <w:rsid w:val="00C128A1"/>
    <w:rsid w:val="00C1391C"/>
    <w:rsid w:val="00C13F22"/>
    <w:rsid w:val="00C158E5"/>
    <w:rsid w:val="00C15F29"/>
    <w:rsid w:val="00C17829"/>
    <w:rsid w:val="00C17FD0"/>
    <w:rsid w:val="00C21E2E"/>
    <w:rsid w:val="00C2264E"/>
    <w:rsid w:val="00C249D6"/>
    <w:rsid w:val="00C25347"/>
    <w:rsid w:val="00C256B4"/>
    <w:rsid w:val="00C262C4"/>
    <w:rsid w:val="00C270C4"/>
    <w:rsid w:val="00C276C0"/>
    <w:rsid w:val="00C3014D"/>
    <w:rsid w:val="00C31225"/>
    <w:rsid w:val="00C31569"/>
    <w:rsid w:val="00C3266D"/>
    <w:rsid w:val="00C32DD6"/>
    <w:rsid w:val="00C32FD7"/>
    <w:rsid w:val="00C3324F"/>
    <w:rsid w:val="00C33542"/>
    <w:rsid w:val="00C33570"/>
    <w:rsid w:val="00C33F80"/>
    <w:rsid w:val="00C34518"/>
    <w:rsid w:val="00C34F9D"/>
    <w:rsid w:val="00C35969"/>
    <w:rsid w:val="00C364D4"/>
    <w:rsid w:val="00C365A4"/>
    <w:rsid w:val="00C370C1"/>
    <w:rsid w:val="00C401C4"/>
    <w:rsid w:val="00C40251"/>
    <w:rsid w:val="00C4029B"/>
    <w:rsid w:val="00C40478"/>
    <w:rsid w:val="00C433CF"/>
    <w:rsid w:val="00C473B5"/>
    <w:rsid w:val="00C50062"/>
    <w:rsid w:val="00C504DA"/>
    <w:rsid w:val="00C50F11"/>
    <w:rsid w:val="00C52E72"/>
    <w:rsid w:val="00C5325C"/>
    <w:rsid w:val="00C53773"/>
    <w:rsid w:val="00C53907"/>
    <w:rsid w:val="00C5523B"/>
    <w:rsid w:val="00C554F8"/>
    <w:rsid w:val="00C55B66"/>
    <w:rsid w:val="00C57596"/>
    <w:rsid w:val="00C577AC"/>
    <w:rsid w:val="00C60383"/>
    <w:rsid w:val="00C6134C"/>
    <w:rsid w:val="00C63285"/>
    <w:rsid w:val="00C649FF"/>
    <w:rsid w:val="00C64CF8"/>
    <w:rsid w:val="00C664F5"/>
    <w:rsid w:val="00C667F2"/>
    <w:rsid w:val="00C668E2"/>
    <w:rsid w:val="00C67092"/>
    <w:rsid w:val="00C67567"/>
    <w:rsid w:val="00C70DEA"/>
    <w:rsid w:val="00C74304"/>
    <w:rsid w:val="00C744AE"/>
    <w:rsid w:val="00C74F3C"/>
    <w:rsid w:val="00C7528B"/>
    <w:rsid w:val="00C7561C"/>
    <w:rsid w:val="00C75FB1"/>
    <w:rsid w:val="00C7741A"/>
    <w:rsid w:val="00C777F9"/>
    <w:rsid w:val="00C77EE5"/>
    <w:rsid w:val="00C80965"/>
    <w:rsid w:val="00C8207F"/>
    <w:rsid w:val="00C8209B"/>
    <w:rsid w:val="00C82906"/>
    <w:rsid w:val="00C84EE1"/>
    <w:rsid w:val="00C8511C"/>
    <w:rsid w:val="00C85D3D"/>
    <w:rsid w:val="00C87498"/>
    <w:rsid w:val="00C87EBF"/>
    <w:rsid w:val="00C917CF"/>
    <w:rsid w:val="00C91C88"/>
    <w:rsid w:val="00C91EA7"/>
    <w:rsid w:val="00C91F9B"/>
    <w:rsid w:val="00C96932"/>
    <w:rsid w:val="00C97302"/>
    <w:rsid w:val="00CA2FF3"/>
    <w:rsid w:val="00CA53F6"/>
    <w:rsid w:val="00CA5999"/>
    <w:rsid w:val="00CA5D01"/>
    <w:rsid w:val="00CB01C7"/>
    <w:rsid w:val="00CB0AEE"/>
    <w:rsid w:val="00CB1382"/>
    <w:rsid w:val="00CB2E45"/>
    <w:rsid w:val="00CB3242"/>
    <w:rsid w:val="00CB3FAD"/>
    <w:rsid w:val="00CB4D54"/>
    <w:rsid w:val="00CB5840"/>
    <w:rsid w:val="00CC0390"/>
    <w:rsid w:val="00CC0BC6"/>
    <w:rsid w:val="00CC15ED"/>
    <w:rsid w:val="00CC1616"/>
    <w:rsid w:val="00CC28A1"/>
    <w:rsid w:val="00CC3B16"/>
    <w:rsid w:val="00CC58C6"/>
    <w:rsid w:val="00CC768A"/>
    <w:rsid w:val="00CC7DE1"/>
    <w:rsid w:val="00CD120B"/>
    <w:rsid w:val="00CD1A4C"/>
    <w:rsid w:val="00CD258F"/>
    <w:rsid w:val="00CD336E"/>
    <w:rsid w:val="00CD40E7"/>
    <w:rsid w:val="00CD4873"/>
    <w:rsid w:val="00CD4958"/>
    <w:rsid w:val="00CD53AF"/>
    <w:rsid w:val="00CD5617"/>
    <w:rsid w:val="00CD64D0"/>
    <w:rsid w:val="00CD7A1F"/>
    <w:rsid w:val="00CD7B8C"/>
    <w:rsid w:val="00CE0538"/>
    <w:rsid w:val="00CE0DEC"/>
    <w:rsid w:val="00CE2CA9"/>
    <w:rsid w:val="00CE3539"/>
    <w:rsid w:val="00CE5CF9"/>
    <w:rsid w:val="00CE682C"/>
    <w:rsid w:val="00CE6E75"/>
    <w:rsid w:val="00CE74CF"/>
    <w:rsid w:val="00CE7587"/>
    <w:rsid w:val="00CF00DE"/>
    <w:rsid w:val="00CF05B7"/>
    <w:rsid w:val="00CF0AB7"/>
    <w:rsid w:val="00CF0BFE"/>
    <w:rsid w:val="00CF1809"/>
    <w:rsid w:val="00CF1C03"/>
    <w:rsid w:val="00CF3074"/>
    <w:rsid w:val="00CF3EB0"/>
    <w:rsid w:val="00CF4DE1"/>
    <w:rsid w:val="00CF6CA5"/>
    <w:rsid w:val="00D0085E"/>
    <w:rsid w:val="00D01DED"/>
    <w:rsid w:val="00D02647"/>
    <w:rsid w:val="00D02EAC"/>
    <w:rsid w:val="00D0334C"/>
    <w:rsid w:val="00D03653"/>
    <w:rsid w:val="00D04279"/>
    <w:rsid w:val="00D0492D"/>
    <w:rsid w:val="00D05430"/>
    <w:rsid w:val="00D05E9A"/>
    <w:rsid w:val="00D06521"/>
    <w:rsid w:val="00D14730"/>
    <w:rsid w:val="00D1488C"/>
    <w:rsid w:val="00D14A9C"/>
    <w:rsid w:val="00D174F8"/>
    <w:rsid w:val="00D1754F"/>
    <w:rsid w:val="00D1757C"/>
    <w:rsid w:val="00D177DA"/>
    <w:rsid w:val="00D20BD3"/>
    <w:rsid w:val="00D20E98"/>
    <w:rsid w:val="00D20FCE"/>
    <w:rsid w:val="00D2127E"/>
    <w:rsid w:val="00D2234C"/>
    <w:rsid w:val="00D2278F"/>
    <w:rsid w:val="00D2331B"/>
    <w:rsid w:val="00D23747"/>
    <w:rsid w:val="00D23BD0"/>
    <w:rsid w:val="00D24AB4"/>
    <w:rsid w:val="00D24C06"/>
    <w:rsid w:val="00D25F94"/>
    <w:rsid w:val="00D2653C"/>
    <w:rsid w:val="00D27337"/>
    <w:rsid w:val="00D279C3"/>
    <w:rsid w:val="00D30657"/>
    <w:rsid w:val="00D310CC"/>
    <w:rsid w:val="00D32467"/>
    <w:rsid w:val="00D32E17"/>
    <w:rsid w:val="00D352B7"/>
    <w:rsid w:val="00D35F1B"/>
    <w:rsid w:val="00D36620"/>
    <w:rsid w:val="00D36B43"/>
    <w:rsid w:val="00D36E15"/>
    <w:rsid w:val="00D36F8D"/>
    <w:rsid w:val="00D37700"/>
    <w:rsid w:val="00D4289F"/>
    <w:rsid w:val="00D433DC"/>
    <w:rsid w:val="00D43917"/>
    <w:rsid w:val="00D43A99"/>
    <w:rsid w:val="00D444B1"/>
    <w:rsid w:val="00D447CB"/>
    <w:rsid w:val="00D44EE3"/>
    <w:rsid w:val="00D46114"/>
    <w:rsid w:val="00D47CCB"/>
    <w:rsid w:val="00D5074C"/>
    <w:rsid w:val="00D50DAD"/>
    <w:rsid w:val="00D51217"/>
    <w:rsid w:val="00D515AF"/>
    <w:rsid w:val="00D546AA"/>
    <w:rsid w:val="00D54A2F"/>
    <w:rsid w:val="00D55ACF"/>
    <w:rsid w:val="00D56221"/>
    <w:rsid w:val="00D57BFC"/>
    <w:rsid w:val="00D57E71"/>
    <w:rsid w:val="00D61098"/>
    <w:rsid w:val="00D61D65"/>
    <w:rsid w:val="00D61D78"/>
    <w:rsid w:val="00D63372"/>
    <w:rsid w:val="00D63404"/>
    <w:rsid w:val="00D63997"/>
    <w:rsid w:val="00D64353"/>
    <w:rsid w:val="00D649E0"/>
    <w:rsid w:val="00D64F11"/>
    <w:rsid w:val="00D65013"/>
    <w:rsid w:val="00D66508"/>
    <w:rsid w:val="00D67A41"/>
    <w:rsid w:val="00D71D07"/>
    <w:rsid w:val="00D72B80"/>
    <w:rsid w:val="00D734CF"/>
    <w:rsid w:val="00D7394B"/>
    <w:rsid w:val="00D74322"/>
    <w:rsid w:val="00D747C6"/>
    <w:rsid w:val="00D752A8"/>
    <w:rsid w:val="00D7608B"/>
    <w:rsid w:val="00D7763C"/>
    <w:rsid w:val="00D80D98"/>
    <w:rsid w:val="00D8118B"/>
    <w:rsid w:val="00D83362"/>
    <w:rsid w:val="00D836ED"/>
    <w:rsid w:val="00D84A39"/>
    <w:rsid w:val="00D84EEA"/>
    <w:rsid w:val="00D8768C"/>
    <w:rsid w:val="00D9007C"/>
    <w:rsid w:val="00D91363"/>
    <w:rsid w:val="00D91A2E"/>
    <w:rsid w:val="00D92879"/>
    <w:rsid w:val="00D928C8"/>
    <w:rsid w:val="00D94C5B"/>
    <w:rsid w:val="00D952E9"/>
    <w:rsid w:val="00D95A2F"/>
    <w:rsid w:val="00D95D72"/>
    <w:rsid w:val="00D96167"/>
    <w:rsid w:val="00D965C5"/>
    <w:rsid w:val="00D96E7E"/>
    <w:rsid w:val="00D97DE3"/>
    <w:rsid w:val="00DA009D"/>
    <w:rsid w:val="00DA0127"/>
    <w:rsid w:val="00DA0FE5"/>
    <w:rsid w:val="00DA3FBF"/>
    <w:rsid w:val="00DA431C"/>
    <w:rsid w:val="00DA43A6"/>
    <w:rsid w:val="00DA46D3"/>
    <w:rsid w:val="00DA4A84"/>
    <w:rsid w:val="00DA5511"/>
    <w:rsid w:val="00DA5747"/>
    <w:rsid w:val="00DA59EE"/>
    <w:rsid w:val="00DA7BF0"/>
    <w:rsid w:val="00DB121E"/>
    <w:rsid w:val="00DB1782"/>
    <w:rsid w:val="00DB27F9"/>
    <w:rsid w:val="00DB2952"/>
    <w:rsid w:val="00DB2DD7"/>
    <w:rsid w:val="00DB2E22"/>
    <w:rsid w:val="00DB3311"/>
    <w:rsid w:val="00DB39B0"/>
    <w:rsid w:val="00DB3A17"/>
    <w:rsid w:val="00DB4030"/>
    <w:rsid w:val="00DB51CF"/>
    <w:rsid w:val="00DB7718"/>
    <w:rsid w:val="00DC0463"/>
    <w:rsid w:val="00DC0E79"/>
    <w:rsid w:val="00DC214F"/>
    <w:rsid w:val="00DC2922"/>
    <w:rsid w:val="00DC2AFB"/>
    <w:rsid w:val="00DC3E08"/>
    <w:rsid w:val="00DC42B6"/>
    <w:rsid w:val="00DC58C3"/>
    <w:rsid w:val="00DC5D19"/>
    <w:rsid w:val="00DC7700"/>
    <w:rsid w:val="00DC7AC3"/>
    <w:rsid w:val="00DD0657"/>
    <w:rsid w:val="00DD2EAA"/>
    <w:rsid w:val="00DD3950"/>
    <w:rsid w:val="00DD46C9"/>
    <w:rsid w:val="00DD73F7"/>
    <w:rsid w:val="00DE074D"/>
    <w:rsid w:val="00DE2DC1"/>
    <w:rsid w:val="00DE3E46"/>
    <w:rsid w:val="00DE3EB4"/>
    <w:rsid w:val="00DE3FA2"/>
    <w:rsid w:val="00DE546A"/>
    <w:rsid w:val="00DE6B1C"/>
    <w:rsid w:val="00DE6B83"/>
    <w:rsid w:val="00DE6F02"/>
    <w:rsid w:val="00DE739A"/>
    <w:rsid w:val="00DF0224"/>
    <w:rsid w:val="00DF0F30"/>
    <w:rsid w:val="00DF100B"/>
    <w:rsid w:val="00DF1E1E"/>
    <w:rsid w:val="00DF3129"/>
    <w:rsid w:val="00DF3D15"/>
    <w:rsid w:val="00DF425A"/>
    <w:rsid w:val="00DF463E"/>
    <w:rsid w:val="00DF47C2"/>
    <w:rsid w:val="00DF4FC2"/>
    <w:rsid w:val="00DF508E"/>
    <w:rsid w:val="00DF5FBB"/>
    <w:rsid w:val="00DF731A"/>
    <w:rsid w:val="00DF731B"/>
    <w:rsid w:val="00DF745F"/>
    <w:rsid w:val="00E01034"/>
    <w:rsid w:val="00E015BB"/>
    <w:rsid w:val="00E017CC"/>
    <w:rsid w:val="00E02CFC"/>
    <w:rsid w:val="00E05151"/>
    <w:rsid w:val="00E05834"/>
    <w:rsid w:val="00E075F4"/>
    <w:rsid w:val="00E0781E"/>
    <w:rsid w:val="00E10B56"/>
    <w:rsid w:val="00E127FC"/>
    <w:rsid w:val="00E14779"/>
    <w:rsid w:val="00E14C0E"/>
    <w:rsid w:val="00E15F4A"/>
    <w:rsid w:val="00E16720"/>
    <w:rsid w:val="00E17DF6"/>
    <w:rsid w:val="00E20D32"/>
    <w:rsid w:val="00E2196B"/>
    <w:rsid w:val="00E22329"/>
    <w:rsid w:val="00E234F8"/>
    <w:rsid w:val="00E23DDD"/>
    <w:rsid w:val="00E251FE"/>
    <w:rsid w:val="00E2581E"/>
    <w:rsid w:val="00E25D25"/>
    <w:rsid w:val="00E26D81"/>
    <w:rsid w:val="00E27570"/>
    <w:rsid w:val="00E27818"/>
    <w:rsid w:val="00E31C03"/>
    <w:rsid w:val="00E32298"/>
    <w:rsid w:val="00E34124"/>
    <w:rsid w:val="00E35663"/>
    <w:rsid w:val="00E35A4A"/>
    <w:rsid w:val="00E364D6"/>
    <w:rsid w:val="00E374B9"/>
    <w:rsid w:val="00E375E4"/>
    <w:rsid w:val="00E40F52"/>
    <w:rsid w:val="00E42A5C"/>
    <w:rsid w:val="00E433B3"/>
    <w:rsid w:val="00E43DE9"/>
    <w:rsid w:val="00E4406E"/>
    <w:rsid w:val="00E446B8"/>
    <w:rsid w:val="00E447CD"/>
    <w:rsid w:val="00E4536B"/>
    <w:rsid w:val="00E46E13"/>
    <w:rsid w:val="00E47029"/>
    <w:rsid w:val="00E50FB1"/>
    <w:rsid w:val="00E514D8"/>
    <w:rsid w:val="00E51BB3"/>
    <w:rsid w:val="00E51E43"/>
    <w:rsid w:val="00E528DB"/>
    <w:rsid w:val="00E5593E"/>
    <w:rsid w:val="00E56693"/>
    <w:rsid w:val="00E56870"/>
    <w:rsid w:val="00E60715"/>
    <w:rsid w:val="00E60BA7"/>
    <w:rsid w:val="00E615F5"/>
    <w:rsid w:val="00E6388F"/>
    <w:rsid w:val="00E643CC"/>
    <w:rsid w:val="00E64819"/>
    <w:rsid w:val="00E64C5C"/>
    <w:rsid w:val="00E650B6"/>
    <w:rsid w:val="00E65CE9"/>
    <w:rsid w:val="00E66524"/>
    <w:rsid w:val="00E71BAF"/>
    <w:rsid w:val="00E72877"/>
    <w:rsid w:val="00E7342C"/>
    <w:rsid w:val="00E7370A"/>
    <w:rsid w:val="00E73FAF"/>
    <w:rsid w:val="00E743CC"/>
    <w:rsid w:val="00E74A89"/>
    <w:rsid w:val="00E74D3C"/>
    <w:rsid w:val="00E75660"/>
    <w:rsid w:val="00E767CF"/>
    <w:rsid w:val="00E76A46"/>
    <w:rsid w:val="00E76BE0"/>
    <w:rsid w:val="00E76C12"/>
    <w:rsid w:val="00E80012"/>
    <w:rsid w:val="00E8110E"/>
    <w:rsid w:val="00E8175E"/>
    <w:rsid w:val="00E8286D"/>
    <w:rsid w:val="00E8383A"/>
    <w:rsid w:val="00E8402D"/>
    <w:rsid w:val="00E847AF"/>
    <w:rsid w:val="00E85390"/>
    <w:rsid w:val="00E86EDE"/>
    <w:rsid w:val="00E872C6"/>
    <w:rsid w:val="00E900CC"/>
    <w:rsid w:val="00E90680"/>
    <w:rsid w:val="00E91BF3"/>
    <w:rsid w:val="00E926F0"/>
    <w:rsid w:val="00E93829"/>
    <w:rsid w:val="00E968AC"/>
    <w:rsid w:val="00E96BC4"/>
    <w:rsid w:val="00E96CD4"/>
    <w:rsid w:val="00E97BB2"/>
    <w:rsid w:val="00EA0DB9"/>
    <w:rsid w:val="00EA0FE6"/>
    <w:rsid w:val="00EA2E3C"/>
    <w:rsid w:val="00EA36C4"/>
    <w:rsid w:val="00EA43D1"/>
    <w:rsid w:val="00EA5F20"/>
    <w:rsid w:val="00EA6430"/>
    <w:rsid w:val="00EA6448"/>
    <w:rsid w:val="00EA7EAD"/>
    <w:rsid w:val="00EB030B"/>
    <w:rsid w:val="00EB08A1"/>
    <w:rsid w:val="00EB1193"/>
    <w:rsid w:val="00EB2D86"/>
    <w:rsid w:val="00EB6E63"/>
    <w:rsid w:val="00EB7DA1"/>
    <w:rsid w:val="00EB7DD3"/>
    <w:rsid w:val="00EC0E71"/>
    <w:rsid w:val="00EC2325"/>
    <w:rsid w:val="00EC307E"/>
    <w:rsid w:val="00EC3BAD"/>
    <w:rsid w:val="00EC4283"/>
    <w:rsid w:val="00EC4A01"/>
    <w:rsid w:val="00EC4AE0"/>
    <w:rsid w:val="00EC54E1"/>
    <w:rsid w:val="00ED044A"/>
    <w:rsid w:val="00ED0A2A"/>
    <w:rsid w:val="00ED1D32"/>
    <w:rsid w:val="00ED1FF3"/>
    <w:rsid w:val="00ED3204"/>
    <w:rsid w:val="00ED3F9F"/>
    <w:rsid w:val="00ED4D35"/>
    <w:rsid w:val="00ED4EDF"/>
    <w:rsid w:val="00ED63F7"/>
    <w:rsid w:val="00ED732D"/>
    <w:rsid w:val="00EE0D41"/>
    <w:rsid w:val="00EE17C5"/>
    <w:rsid w:val="00EE1948"/>
    <w:rsid w:val="00EE2D70"/>
    <w:rsid w:val="00EE5DAC"/>
    <w:rsid w:val="00EE5FDD"/>
    <w:rsid w:val="00EE7543"/>
    <w:rsid w:val="00EF05F0"/>
    <w:rsid w:val="00EF0E2E"/>
    <w:rsid w:val="00EF25EB"/>
    <w:rsid w:val="00EF2645"/>
    <w:rsid w:val="00EF2811"/>
    <w:rsid w:val="00EF356D"/>
    <w:rsid w:val="00EF366D"/>
    <w:rsid w:val="00EF36E9"/>
    <w:rsid w:val="00EF492A"/>
    <w:rsid w:val="00EF545A"/>
    <w:rsid w:val="00EF607D"/>
    <w:rsid w:val="00EF61CA"/>
    <w:rsid w:val="00EF663A"/>
    <w:rsid w:val="00EF6F1E"/>
    <w:rsid w:val="00EF726B"/>
    <w:rsid w:val="00F00BA2"/>
    <w:rsid w:val="00F01CFA"/>
    <w:rsid w:val="00F02BAE"/>
    <w:rsid w:val="00F0393D"/>
    <w:rsid w:val="00F03E89"/>
    <w:rsid w:val="00F044A5"/>
    <w:rsid w:val="00F046B1"/>
    <w:rsid w:val="00F0565D"/>
    <w:rsid w:val="00F06651"/>
    <w:rsid w:val="00F06C4D"/>
    <w:rsid w:val="00F07EC4"/>
    <w:rsid w:val="00F10777"/>
    <w:rsid w:val="00F12369"/>
    <w:rsid w:val="00F14A1B"/>
    <w:rsid w:val="00F15382"/>
    <w:rsid w:val="00F15A54"/>
    <w:rsid w:val="00F16C8C"/>
    <w:rsid w:val="00F17E7A"/>
    <w:rsid w:val="00F20ECA"/>
    <w:rsid w:val="00F21BC0"/>
    <w:rsid w:val="00F22A28"/>
    <w:rsid w:val="00F22C5B"/>
    <w:rsid w:val="00F22D25"/>
    <w:rsid w:val="00F2600F"/>
    <w:rsid w:val="00F2615F"/>
    <w:rsid w:val="00F26BE2"/>
    <w:rsid w:val="00F271D3"/>
    <w:rsid w:val="00F309F1"/>
    <w:rsid w:val="00F31F59"/>
    <w:rsid w:val="00F3324C"/>
    <w:rsid w:val="00F333EB"/>
    <w:rsid w:val="00F33708"/>
    <w:rsid w:val="00F3425C"/>
    <w:rsid w:val="00F35383"/>
    <w:rsid w:val="00F35464"/>
    <w:rsid w:val="00F35C9C"/>
    <w:rsid w:val="00F360F4"/>
    <w:rsid w:val="00F364B8"/>
    <w:rsid w:val="00F3650F"/>
    <w:rsid w:val="00F36628"/>
    <w:rsid w:val="00F36D72"/>
    <w:rsid w:val="00F3735B"/>
    <w:rsid w:val="00F37BEA"/>
    <w:rsid w:val="00F41613"/>
    <w:rsid w:val="00F4271B"/>
    <w:rsid w:val="00F42793"/>
    <w:rsid w:val="00F42ED2"/>
    <w:rsid w:val="00F431F7"/>
    <w:rsid w:val="00F441DA"/>
    <w:rsid w:val="00F447EB"/>
    <w:rsid w:val="00F4496C"/>
    <w:rsid w:val="00F44F24"/>
    <w:rsid w:val="00F47DAE"/>
    <w:rsid w:val="00F531E7"/>
    <w:rsid w:val="00F53268"/>
    <w:rsid w:val="00F546EB"/>
    <w:rsid w:val="00F54D77"/>
    <w:rsid w:val="00F55034"/>
    <w:rsid w:val="00F565FC"/>
    <w:rsid w:val="00F56D37"/>
    <w:rsid w:val="00F57190"/>
    <w:rsid w:val="00F6055E"/>
    <w:rsid w:val="00F626A5"/>
    <w:rsid w:val="00F63D09"/>
    <w:rsid w:val="00F63EF2"/>
    <w:rsid w:val="00F65261"/>
    <w:rsid w:val="00F6553A"/>
    <w:rsid w:val="00F65CBC"/>
    <w:rsid w:val="00F663E1"/>
    <w:rsid w:val="00F66586"/>
    <w:rsid w:val="00F71EB4"/>
    <w:rsid w:val="00F72841"/>
    <w:rsid w:val="00F72C17"/>
    <w:rsid w:val="00F730F2"/>
    <w:rsid w:val="00F731B6"/>
    <w:rsid w:val="00F73206"/>
    <w:rsid w:val="00F73A4C"/>
    <w:rsid w:val="00F75275"/>
    <w:rsid w:val="00F778FF"/>
    <w:rsid w:val="00F830E5"/>
    <w:rsid w:val="00F8314B"/>
    <w:rsid w:val="00F85C0E"/>
    <w:rsid w:val="00F85C89"/>
    <w:rsid w:val="00F85F40"/>
    <w:rsid w:val="00F8608D"/>
    <w:rsid w:val="00F870CF"/>
    <w:rsid w:val="00F87EBD"/>
    <w:rsid w:val="00F90946"/>
    <w:rsid w:val="00F91421"/>
    <w:rsid w:val="00F91BC1"/>
    <w:rsid w:val="00F922E1"/>
    <w:rsid w:val="00F92993"/>
    <w:rsid w:val="00F9559B"/>
    <w:rsid w:val="00F95689"/>
    <w:rsid w:val="00FA1DBB"/>
    <w:rsid w:val="00FA2D03"/>
    <w:rsid w:val="00FA2E5A"/>
    <w:rsid w:val="00FA3720"/>
    <w:rsid w:val="00FA3DC3"/>
    <w:rsid w:val="00FA4369"/>
    <w:rsid w:val="00FA548C"/>
    <w:rsid w:val="00FA5624"/>
    <w:rsid w:val="00FA6DFC"/>
    <w:rsid w:val="00FA6E23"/>
    <w:rsid w:val="00FA6FE7"/>
    <w:rsid w:val="00FA7530"/>
    <w:rsid w:val="00FB0147"/>
    <w:rsid w:val="00FB236D"/>
    <w:rsid w:val="00FB3D37"/>
    <w:rsid w:val="00FB3E11"/>
    <w:rsid w:val="00FB6074"/>
    <w:rsid w:val="00FB73FE"/>
    <w:rsid w:val="00FB7895"/>
    <w:rsid w:val="00FB7BDC"/>
    <w:rsid w:val="00FB7E8D"/>
    <w:rsid w:val="00FC1C3A"/>
    <w:rsid w:val="00FC1CEC"/>
    <w:rsid w:val="00FC4EF2"/>
    <w:rsid w:val="00FC5731"/>
    <w:rsid w:val="00FC5B46"/>
    <w:rsid w:val="00FC75C8"/>
    <w:rsid w:val="00FD19ED"/>
    <w:rsid w:val="00FD1E79"/>
    <w:rsid w:val="00FD1FF1"/>
    <w:rsid w:val="00FD2D84"/>
    <w:rsid w:val="00FD4238"/>
    <w:rsid w:val="00FD5125"/>
    <w:rsid w:val="00FD58FF"/>
    <w:rsid w:val="00FD5DAD"/>
    <w:rsid w:val="00FD6505"/>
    <w:rsid w:val="00FD7768"/>
    <w:rsid w:val="00FE0359"/>
    <w:rsid w:val="00FE04C4"/>
    <w:rsid w:val="00FE0939"/>
    <w:rsid w:val="00FE0BB2"/>
    <w:rsid w:val="00FE10E5"/>
    <w:rsid w:val="00FE115F"/>
    <w:rsid w:val="00FE2AA1"/>
    <w:rsid w:val="00FE30D0"/>
    <w:rsid w:val="00FE360B"/>
    <w:rsid w:val="00FE3730"/>
    <w:rsid w:val="00FE53E0"/>
    <w:rsid w:val="00FE5D56"/>
    <w:rsid w:val="00FE5F39"/>
    <w:rsid w:val="00FE6992"/>
    <w:rsid w:val="00FF0F78"/>
    <w:rsid w:val="00FF1D78"/>
    <w:rsid w:val="00FF2B7C"/>
    <w:rsid w:val="00FF2C36"/>
    <w:rsid w:val="00FF3AE4"/>
    <w:rsid w:val="00FF63C0"/>
    <w:rsid w:val="00FF6E0E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2BB083"/>
  <w15:chartTrackingRefBased/>
  <w15:docId w15:val="{245F381B-C082-4DBA-A01D-A807100B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iPriority="35" w:unhideWhenUsed="1"/>
    <w:lsdException w:name="Title" w:uiPriority="10"/>
    <w:lsdException w:name="Subtitle" w:uiPriority="11"/>
    <w:lsdException w:name="Hyperlink" w:uiPriority="99"/>
    <w:lsdException w:name="Strong" w:uiPriority="22"/>
    <w:lsdException w:name="Emphasis" w:uiPriority="20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aliases w:val="Paprastas tekstas"/>
    <w:qFormat/>
    <w:rsid w:val="003567FF"/>
    <w:pPr>
      <w:tabs>
        <w:tab w:val="left" w:pos="709"/>
      </w:tabs>
    </w:pPr>
    <w:rPr>
      <w:rFonts w:ascii="Arial" w:hAnsi="Arial"/>
      <w:szCs w:val="24"/>
      <w:lang w:eastAsia="ru-RU"/>
    </w:rPr>
  </w:style>
  <w:style w:type="paragraph" w:styleId="Antrat1">
    <w:name w:val="heading 1"/>
    <w:next w:val="prastasis"/>
    <w:link w:val="Antrat1Diagrama"/>
    <w:autoRedefine/>
    <w:uiPriority w:val="9"/>
    <w:qFormat/>
    <w:rsid w:val="003567FF"/>
    <w:pPr>
      <w:keepNext/>
      <w:numPr>
        <w:numId w:val="2"/>
      </w:numPr>
      <w:tabs>
        <w:tab w:val="left" w:pos="340"/>
      </w:tabs>
      <w:spacing w:before="100" w:after="100"/>
      <w:outlineLvl w:val="0"/>
    </w:pPr>
    <w:rPr>
      <w:rFonts w:ascii="Arial" w:hAnsi="Arial"/>
      <w:b/>
      <w:bCs/>
      <w:kern w:val="32"/>
      <w:sz w:val="22"/>
      <w:szCs w:val="32"/>
      <w:lang w:eastAsia="en-US"/>
    </w:rPr>
  </w:style>
  <w:style w:type="paragraph" w:styleId="Antrat2">
    <w:name w:val="heading 2"/>
    <w:next w:val="prastasis"/>
    <w:link w:val="Antrat2Diagrama"/>
    <w:autoRedefine/>
    <w:uiPriority w:val="9"/>
    <w:qFormat/>
    <w:rsid w:val="003567FF"/>
    <w:pPr>
      <w:keepNext/>
      <w:numPr>
        <w:ilvl w:val="1"/>
        <w:numId w:val="2"/>
      </w:numPr>
      <w:tabs>
        <w:tab w:val="left" w:pos="454"/>
      </w:tabs>
      <w:spacing w:before="100" w:after="100"/>
      <w:outlineLvl w:val="1"/>
    </w:pPr>
    <w:rPr>
      <w:rFonts w:ascii="Arial" w:hAnsi="Arial"/>
      <w:b/>
      <w:bCs/>
      <w:iCs/>
      <w:sz w:val="22"/>
      <w:szCs w:val="28"/>
      <w:lang w:eastAsia="ru-RU"/>
    </w:rPr>
  </w:style>
  <w:style w:type="paragraph" w:styleId="Antrat3">
    <w:name w:val="heading 3"/>
    <w:next w:val="prastasis"/>
    <w:link w:val="Antrat3Diagrama"/>
    <w:autoRedefine/>
    <w:uiPriority w:val="9"/>
    <w:qFormat/>
    <w:rsid w:val="003567FF"/>
    <w:pPr>
      <w:keepNext/>
      <w:numPr>
        <w:ilvl w:val="2"/>
        <w:numId w:val="2"/>
      </w:numPr>
      <w:tabs>
        <w:tab w:val="left" w:pos="680"/>
      </w:tabs>
      <w:spacing w:before="100" w:after="100"/>
      <w:outlineLvl w:val="2"/>
    </w:pPr>
    <w:rPr>
      <w:rFonts w:ascii="Arial" w:hAnsi="Arial" w:cs="Arial"/>
      <w:b/>
      <w:bCs/>
      <w:sz w:val="22"/>
      <w:szCs w:val="26"/>
      <w:lang w:eastAsia="en-US"/>
    </w:rPr>
  </w:style>
  <w:style w:type="paragraph" w:styleId="Antrat4">
    <w:name w:val="heading 4"/>
    <w:next w:val="prastasis"/>
    <w:link w:val="Antrat4Diagrama"/>
    <w:uiPriority w:val="9"/>
    <w:qFormat/>
    <w:rsid w:val="003567FF"/>
    <w:pPr>
      <w:keepNext/>
      <w:numPr>
        <w:ilvl w:val="3"/>
        <w:numId w:val="2"/>
      </w:numPr>
      <w:tabs>
        <w:tab w:val="left" w:pos="851"/>
      </w:tabs>
      <w:spacing w:before="100" w:after="100"/>
      <w:ind w:left="862" w:hanging="862"/>
      <w:outlineLvl w:val="3"/>
    </w:pPr>
    <w:rPr>
      <w:rFonts w:ascii="Arial" w:hAnsi="Arial"/>
      <w:b/>
      <w:bCs/>
      <w:sz w:val="22"/>
      <w:szCs w:val="28"/>
      <w:lang w:eastAsia="ru-RU"/>
    </w:rPr>
  </w:style>
  <w:style w:type="paragraph" w:styleId="Antrat5">
    <w:name w:val="heading 5"/>
    <w:next w:val="prastasis"/>
    <w:link w:val="Antrat5Diagrama"/>
    <w:uiPriority w:val="9"/>
    <w:qFormat/>
    <w:rsid w:val="003567FF"/>
    <w:pPr>
      <w:numPr>
        <w:ilvl w:val="4"/>
        <w:numId w:val="2"/>
      </w:numPr>
      <w:tabs>
        <w:tab w:val="left" w:pos="1021"/>
      </w:tabs>
      <w:spacing w:before="100" w:after="100"/>
      <w:outlineLvl w:val="4"/>
    </w:pPr>
    <w:rPr>
      <w:rFonts w:ascii="Arial" w:hAnsi="Arial"/>
      <w:b/>
      <w:bCs/>
      <w:iCs/>
      <w:sz w:val="22"/>
      <w:szCs w:val="26"/>
      <w:lang w:eastAsia="ru-RU"/>
    </w:rPr>
  </w:style>
  <w:style w:type="paragraph" w:styleId="Antrat6">
    <w:name w:val="heading 6"/>
    <w:next w:val="prastasis"/>
    <w:link w:val="Antrat6Diagrama"/>
    <w:uiPriority w:val="9"/>
    <w:qFormat/>
    <w:rsid w:val="003567FF"/>
    <w:pPr>
      <w:numPr>
        <w:ilvl w:val="5"/>
        <w:numId w:val="2"/>
      </w:numPr>
      <w:tabs>
        <w:tab w:val="left" w:pos="1191"/>
      </w:tabs>
      <w:spacing w:before="100" w:after="100"/>
      <w:ind w:left="0" w:firstLine="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6DD2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6DD2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Cs w:val="20"/>
      <w:lang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6DD2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t10">
    <w:name w:val="Antraštė1"/>
    <w:next w:val="prastasis"/>
    <w:link w:val="AntratChar"/>
    <w:qFormat/>
    <w:rsid w:val="008A4106"/>
    <w:pPr>
      <w:jc w:val="center"/>
    </w:pPr>
    <w:rPr>
      <w:rFonts w:ascii="Arial" w:hAnsi="Arial"/>
      <w:b/>
      <w:caps/>
      <w:szCs w:val="24"/>
      <w:lang w:eastAsia="ru-RU"/>
    </w:rPr>
  </w:style>
  <w:style w:type="paragraph" w:styleId="Indeksas2">
    <w:name w:val="index 2"/>
    <w:basedOn w:val="prastasis"/>
    <w:next w:val="prastasis"/>
    <w:autoRedefine/>
    <w:rsid w:val="00D1488C"/>
    <w:pPr>
      <w:tabs>
        <w:tab w:val="clear" w:pos="709"/>
      </w:tabs>
      <w:ind w:left="400" w:hanging="200"/>
    </w:pPr>
  </w:style>
  <w:style w:type="paragraph" w:styleId="Antrats">
    <w:name w:val="header"/>
    <w:basedOn w:val="prastasis"/>
    <w:link w:val="AntratsDiagrama"/>
    <w:uiPriority w:val="99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Char">
    <w:name w:val="Antraštė Char"/>
    <w:link w:val="Antrat10"/>
    <w:rsid w:val="008A4106"/>
    <w:rPr>
      <w:rFonts w:ascii="Arial" w:hAnsi="Arial"/>
      <w:b/>
      <w:caps/>
      <w:szCs w:val="24"/>
      <w:lang w:eastAsia="ru-RU"/>
    </w:rPr>
  </w:style>
  <w:style w:type="character" w:customStyle="1" w:styleId="AntratsDiagrama">
    <w:name w:val="Antraštės Diagrama"/>
    <w:link w:val="Antrats"/>
    <w:uiPriority w:val="99"/>
    <w:rsid w:val="00984852"/>
    <w:rPr>
      <w:rFonts w:ascii="Arial" w:hAnsi="Arial"/>
      <w:szCs w:val="24"/>
      <w:lang w:val="ru-RU" w:eastAsia="ru-RU"/>
    </w:rPr>
  </w:style>
  <w:style w:type="paragraph" w:styleId="Porat">
    <w:name w:val="footer"/>
    <w:basedOn w:val="prastasis"/>
    <w:link w:val="PoratDiagrama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1Diagrama">
    <w:name w:val="Antraštė 1 Diagrama"/>
    <w:link w:val="Antrat1"/>
    <w:uiPriority w:val="9"/>
    <w:rsid w:val="003567FF"/>
    <w:rPr>
      <w:rFonts w:ascii="Arial" w:hAnsi="Arial"/>
      <w:b/>
      <w:bCs/>
      <w:kern w:val="32"/>
      <w:sz w:val="22"/>
      <w:szCs w:val="32"/>
      <w:lang w:eastAsia="en-US"/>
    </w:rPr>
  </w:style>
  <w:style w:type="table" w:styleId="Lentelstinklelis">
    <w:name w:val="Table Grid"/>
    <w:basedOn w:val="prastojilentel"/>
    <w:rsid w:val="00285D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oratDiagrama">
    <w:name w:val="Poraštė Diagrama"/>
    <w:link w:val="Porat"/>
    <w:rsid w:val="00984852"/>
    <w:rPr>
      <w:rFonts w:ascii="Arial" w:hAnsi="Arial"/>
      <w:szCs w:val="24"/>
      <w:lang w:val="ru-RU" w:eastAsia="ru-RU"/>
    </w:rPr>
  </w:style>
  <w:style w:type="paragraph" w:customStyle="1" w:styleId="Headeruraas">
    <w:name w:val="Header užrašas"/>
    <w:link w:val="HeaderuraasChar"/>
    <w:qFormat/>
    <w:rsid w:val="003567FF"/>
    <w:pPr>
      <w:jc w:val="center"/>
    </w:pPr>
    <w:rPr>
      <w:rFonts w:ascii="Arial" w:hAnsi="Arial"/>
      <w:bCs/>
      <w:color w:val="2E74B5"/>
      <w:szCs w:val="24"/>
      <w:lang w:eastAsia="ru-RU"/>
    </w:rPr>
  </w:style>
  <w:style w:type="paragraph" w:customStyle="1" w:styleId="tampasymuo">
    <w:name w:val="Štampas žymuo"/>
    <w:link w:val="tampasymuoChar"/>
    <w:qFormat/>
    <w:rsid w:val="003567FF"/>
    <w:pPr>
      <w:tabs>
        <w:tab w:val="left" w:pos="0"/>
      </w:tabs>
      <w:jc w:val="center"/>
    </w:pPr>
    <w:rPr>
      <w:rFonts w:ascii="Arial" w:hAnsi="Arial" w:cs="Arial"/>
      <w:caps/>
      <w:sz w:val="16"/>
      <w:szCs w:val="16"/>
      <w:lang w:eastAsia="ru-RU"/>
    </w:rPr>
  </w:style>
  <w:style w:type="character" w:customStyle="1" w:styleId="HeaderuraasChar">
    <w:name w:val="Header užrašas Char"/>
    <w:link w:val="Headeruraas"/>
    <w:rsid w:val="003567FF"/>
    <w:rPr>
      <w:rFonts w:ascii="Arial" w:hAnsi="Arial"/>
      <w:bCs/>
      <w:color w:val="2E74B5"/>
      <w:szCs w:val="24"/>
      <w:lang w:eastAsia="ru-RU"/>
    </w:rPr>
  </w:style>
  <w:style w:type="paragraph" w:customStyle="1" w:styleId="tampasymuokair">
    <w:name w:val="Štampas žymuo kairė"/>
    <w:link w:val="tampasymuokairChar"/>
    <w:qFormat/>
    <w:rsid w:val="003567FF"/>
    <w:pPr>
      <w:tabs>
        <w:tab w:val="left" w:pos="0"/>
      </w:tabs>
    </w:pPr>
    <w:rPr>
      <w:rFonts w:ascii="Arial" w:hAnsi="Arial" w:cs="Arial"/>
      <w:sz w:val="16"/>
      <w:szCs w:val="24"/>
      <w:lang w:eastAsia="ru-RU"/>
    </w:rPr>
  </w:style>
  <w:style w:type="character" w:customStyle="1" w:styleId="tampasymuoChar">
    <w:name w:val="Štampas žymuo Char"/>
    <w:link w:val="tampasymuo"/>
    <w:rsid w:val="003567FF"/>
    <w:rPr>
      <w:rFonts w:ascii="Arial" w:hAnsi="Arial" w:cs="Arial"/>
      <w:caps/>
      <w:sz w:val="16"/>
      <w:szCs w:val="16"/>
      <w:lang w:eastAsia="ru-RU"/>
    </w:rPr>
  </w:style>
  <w:style w:type="paragraph" w:customStyle="1" w:styleId="tampasuraascentras">
    <w:name w:val="Štampas užrašas centras"/>
    <w:link w:val="tampasuraascentrasChar"/>
    <w:qFormat/>
    <w:rsid w:val="003567FF"/>
    <w:pPr>
      <w:jc w:val="center"/>
    </w:pPr>
    <w:rPr>
      <w:rFonts w:ascii="Arial" w:hAnsi="Arial"/>
      <w:szCs w:val="24"/>
      <w:lang w:eastAsia="ru-RU"/>
    </w:rPr>
  </w:style>
  <w:style w:type="paragraph" w:customStyle="1" w:styleId="TOCHeading1">
    <w:name w:val="TOC Heading1"/>
    <w:basedOn w:val="Antrat1"/>
    <w:next w:val="prastasis"/>
    <w:uiPriority w:val="39"/>
    <w:semiHidden/>
    <w:unhideWhenUsed/>
    <w:qFormat/>
    <w:rsid w:val="00873C7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tampasymuokairChar">
    <w:name w:val="Štampas žymuo kairė Char"/>
    <w:link w:val="tampasymuokair"/>
    <w:rsid w:val="003567FF"/>
    <w:rPr>
      <w:rFonts w:ascii="Arial" w:hAnsi="Arial" w:cs="Arial"/>
      <w:sz w:val="16"/>
      <w:szCs w:val="24"/>
      <w:lang w:eastAsia="ru-RU"/>
    </w:rPr>
  </w:style>
  <w:style w:type="paragraph" w:styleId="Turinioantrat">
    <w:name w:val="TOC Heading"/>
    <w:basedOn w:val="Antrat1"/>
    <w:next w:val="prastasis"/>
    <w:uiPriority w:val="39"/>
    <w:unhideWhenUsed/>
    <w:rsid w:val="00EA0DB9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en-US"/>
    </w:rPr>
  </w:style>
  <w:style w:type="character" w:customStyle="1" w:styleId="Antrat2Diagrama">
    <w:name w:val="Antraštė 2 Diagrama"/>
    <w:link w:val="Antrat2"/>
    <w:uiPriority w:val="9"/>
    <w:rsid w:val="003567FF"/>
    <w:rPr>
      <w:rFonts w:ascii="Arial" w:hAnsi="Arial"/>
      <w:b/>
      <w:bCs/>
      <w:iCs/>
      <w:sz w:val="22"/>
      <w:szCs w:val="28"/>
      <w:lang w:eastAsia="ru-RU"/>
    </w:rPr>
  </w:style>
  <w:style w:type="character" w:customStyle="1" w:styleId="Antrat3Diagrama">
    <w:name w:val="Antraštė 3 Diagrama"/>
    <w:link w:val="Antrat3"/>
    <w:uiPriority w:val="9"/>
    <w:rsid w:val="003567FF"/>
    <w:rPr>
      <w:rFonts w:ascii="Arial" w:hAnsi="Arial" w:cs="Arial"/>
      <w:b/>
      <w:bCs/>
      <w:sz w:val="22"/>
      <w:szCs w:val="26"/>
      <w:lang w:eastAsia="en-US"/>
    </w:rPr>
  </w:style>
  <w:style w:type="character" w:customStyle="1" w:styleId="tampasuraascentrasChar">
    <w:name w:val="Štampas užrašas centras Char"/>
    <w:link w:val="tampasuraascentras"/>
    <w:rsid w:val="003567FF"/>
    <w:rPr>
      <w:rFonts w:ascii="Arial" w:hAnsi="Arial"/>
      <w:szCs w:val="24"/>
      <w:lang w:eastAsia="ru-RU"/>
    </w:rPr>
  </w:style>
  <w:style w:type="paragraph" w:styleId="Turinys1">
    <w:name w:val="toc 1"/>
    <w:basedOn w:val="prastasis"/>
    <w:next w:val="prastasis"/>
    <w:autoRedefine/>
    <w:uiPriority w:val="39"/>
    <w:rsid w:val="00127C15"/>
    <w:pPr>
      <w:tabs>
        <w:tab w:val="clear" w:pos="709"/>
        <w:tab w:val="left" w:pos="1320"/>
        <w:tab w:val="right" w:leader="dot" w:pos="9968"/>
      </w:tabs>
    </w:pPr>
  </w:style>
  <w:style w:type="character" w:styleId="Hipersaitas">
    <w:name w:val="Hyperlink"/>
    <w:uiPriority w:val="99"/>
    <w:unhideWhenUsed/>
    <w:rsid w:val="00EA0DB9"/>
    <w:rPr>
      <w:color w:val="0563C1"/>
      <w:u w:val="single"/>
    </w:rPr>
  </w:style>
  <w:style w:type="paragraph" w:styleId="Pagrindiniotekstotrauka2">
    <w:name w:val="Body Text Indent 2"/>
    <w:basedOn w:val="prastasis"/>
    <w:link w:val="Pagrindiniotekstotrauka2Diagrama"/>
    <w:semiHidden/>
    <w:rsid w:val="00AD233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0"/>
      <w:lang w:eastAsia="ar-SA"/>
    </w:rPr>
  </w:style>
  <w:style w:type="paragraph" w:styleId="Turinys2">
    <w:name w:val="toc 2"/>
    <w:basedOn w:val="prastasis"/>
    <w:next w:val="prastasis"/>
    <w:autoRedefine/>
    <w:uiPriority w:val="39"/>
    <w:rsid w:val="00EA0DB9"/>
    <w:pPr>
      <w:tabs>
        <w:tab w:val="clear" w:pos="709"/>
      </w:tabs>
      <w:ind w:left="198"/>
    </w:pPr>
  </w:style>
  <w:style w:type="paragraph" w:customStyle="1" w:styleId="tampasVP">
    <w:name w:val="Štampas V.P"/>
    <w:link w:val="tampasVPChar"/>
    <w:qFormat/>
    <w:rsid w:val="003567FF"/>
    <w:pPr>
      <w:tabs>
        <w:tab w:val="left" w:pos="0"/>
      </w:tabs>
    </w:pPr>
    <w:rPr>
      <w:rFonts w:ascii="Arial" w:hAnsi="Arial"/>
      <w:szCs w:val="24"/>
      <w:lang w:eastAsia="ru-RU"/>
    </w:rPr>
  </w:style>
  <w:style w:type="paragraph" w:styleId="Turinys3">
    <w:name w:val="toc 3"/>
    <w:basedOn w:val="prastasis"/>
    <w:next w:val="prastasis"/>
    <w:autoRedefine/>
    <w:uiPriority w:val="39"/>
    <w:rsid w:val="00EA0DB9"/>
    <w:pPr>
      <w:tabs>
        <w:tab w:val="clear" w:pos="709"/>
      </w:tabs>
      <w:ind w:left="397"/>
    </w:pPr>
  </w:style>
  <w:style w:type="paragraph" w:styleId="Turinys4">
    <w:name w:val="toc 4"/>
    <w:basedOn w:val="prastasis"/>
    <w:next w:val="prastasis"/>
    <w:autoRedefine/>
    <w:rsid w:val="00EA0DB9"/>
    <w:pPr>
      <w:tabs>
        <w:tab w:val="clear" w:pos="709"/>
      </w:tabs>
      <w:ind w:left="567"/>
    </w:pPr>
  </w:style>
  <w:style w:type="paragraph" w:styleId="Turinys5">
    <w:name w:val="toc 5"/>
    <w:basedOn w:val="prastasis"/>
    <w:next w:val="prastasis"/>
    <w:autoRedefine/>
    <w:rsid w:val="00EA0DB9"/>
    <w:pPr>
      <w:tabs>
        <w:tab w:val="clear" w:pos="709"/>
      </w:tabs>
      <w:ind w:left="794"/>
    </w:pPr>
  </w:style>
  <w:style w:type="paragraph" w:styleId="Turinys6">
    <w:name w:val="toc 6"/>
    <w:basedOn w:val="prastasis"/>
    <w:next w:val="prastasis"/>
    <w:autoRedefine/>
    <w:rsid w:val="00EA0DB9"/>
    <w:pPr>
      <w:tabs>
        <w:tab w:val="clear" w:pos="709"/>
      </w:tabs>
      <w:ind w:left="964"/>
    </w:pPr>
  </w:style>
  <w:style w:type="paragraph" w:customStyle="1" w:styleId="Lentelsirpaveiksliukai">
    <w:name w:val="Lentelės ir paveiksliukai"/>
    <w:link w:val="LentelsirpaveiksliukaiChar"/>
    <w:qFormat/>
    <w:rsid w:val="003567FF"/>
    <w:pPr>
      <w:jc w:val="center"/>
    </w:pPr>
    <w:rPr>
      <w:rFonts w:ascii="Arial" w:hAnsi="Arial"/>
      <w:szCs w:val="24"/>
      <w:lang w:eastAsia="ru-RU"/>
    </w:rPr>
  </w:style>
  <w:style w:type="numbering" w:customStyle="1" w:styleId="tecnines">
    <w:name w:val="tecnines"/>
    <w:rsid w:val="009202F0"/>
    <w:pPr>
      <w:numPr>
        <w:numId w:val="1"/>
      </w:numPr>
    </w:pPr>
  </w:style>
  <w:style w:type="character" w:customStyle="1" w:styleId="tampasVPChar">
    <w:name w:val="Štampas V.P Char"/>
    <w:link w:val="tampasVP"/>
    <w:rsid w:val="003567FF"/>
    <w:rPr>
      <w:rFonts w:ascii="Arial" w:hAnsi="Arial"/>
      <w:szCs w:val="24"/>
      <w:lang w:eastAsia="ru-RU"/>
    </w:rPr>
  </w:style>
  <w:style w:type="character" w:customStyle="1" w:styleId="LentelsirpaveiksliukaiChar">
    <w:name w:val="Lentelės ir paveiksliukai Char"/>
    <w:link w:val="Lentelsirpaveiksliukai"/>
    <w:rsid w:val="003567FF"/>
    <w:rPr>
      <w:rFonts w:ascii="Arial" w:hAnsi="Arial"/>
      <w:szCs w:val="24"/>
      <w:lang w:eastAsia="ru-RU"/>
    </w:rPr>
  </w:style>
  <w:style w:type="character" w:customStyle="1" w:styleId="Antrat7Diagrama">
    <w:name w:val="Antraštė 7 Diagrama"/>
    <w:link w:val="Antrat7"/>
    <w:uiPriority w:val="9"/>
    <w:semiHidden/>
    <w:rsid w:val="00196DD2"/>
    <w:rPr>
      <w:rFonts w:ascii="Cambria" w:hAnsi="Cambria"/>
      <w:i/>
      <w:iCs/>
      <w:color w:val="404040"/>
      <w:sz w:val="22"/>
      <w:szCs w:val="22"/>
      <w:lang w:val="lt-LT"/>
    </w:rPr>
  </w:style>
  <w:style w:type="character" w:customStyle="1" w:styleId="Antrat8Diagrama">
    <w:name w:val="Antraštė 8 Diagrama"/>
    <w:link w:val="Antrat8"/>
    <w:uiPriority w:val="9"/>
    <w:semiHidden/>
    <w:rsid w:val="00196DD2"/>
    <w:rPr>
      <w:rFonts w:ascii="Cambria" w:hAnsi="Cambria"/>
      <w:color w:val="404040"/>
      <w:lang w:val="lt-LT"/>
    </w:rPr>
  </w:style>
  <w:style w:type="character" w:customStyle="1" w:styleId="Antrat9Diagrama">
    <w:name w:val="Antraštė 9 Diagrama"/>
    <w:link w:val="Antrat9"/>
    <w:uiPriority w:val="9"/>
    <w:semiHidden/>
    <w:rsid w:val="00196DD2"/>
    <w:rPr>
      <w:rFonts w:ascii="Cambria" w:hAnsi="Cambria"/>
      <w:i/>
      <w:iCs/>
      <w:color w:val="404040"/>
      <w:lang w:val="lt-LT"/>
    </w:rPr>
  </w:style>
  <w:style w:type="character" w:customStyle="1" w:styleId="Antrat4Diagrama">
    <w:name w:val="Antraštė 4 Diagrama"/>
    <w:link w:val="Antrat4"/>
    <w:uiPriority w:val="9"/>
    <w:rsid w:val="003567FF"/>
    <w:rPr>
      <w:rFonts w:ascii="Arial" w:hAnsi="Arial"/>
      <w:b/>
      <w:bCs/>
      <w:sz w:val="22"/>
      <w:szCs w:val="28"/>
      <w:lang w:eastAsia="ru-RU"/>
    </w:rPr>
  </w:style>
  <w:style w:type="character" w:customStyle="1" w:styleId="Antrat5Diagrama">
    <w:name w:val="Antraštė 5 Diagrama"/>
    <w:link w:val="Antrat5"/>
    <w:uiPriority w:val="9"/>
    <w:rsid w:val="003567FF"/>
    <w:rPr>
      <w:rFonts w:ascii="Arial" w:hAnsi="Arial"/>
      <w:b/>
      <w:bCs/>
      <w:iCs/>
      <w:sz w:val="22"/>
      <w:szCs w:val="26"/>
      <w:lang w:eastAsia="ru-RU"/>
    </w:rPr>
  </w:style>
  <w:style w:type="character" w:customStyle="1" w:styleId="Antrat6Diagrama">
    <w:name w:val="Antraštė 6 Diagrama"/>
    <w:link w:val="Antrat6"/>
    <w:uiPriority w:val="9"/>
    <w:rsid w:val="003567FF"/>
    <w:rPr>
      <w:rFonts w:ascii="Arial" w:hAnsi="Arial"/>
      <w:b/>
      <w:bCs/>
      <w:sz w:val="22"/>
      <w:szCs w:val="22"/>
      <w:lang w:eastAsia="ru-RU"/>
    </w:rPr>
  </w:style>
  <w:style w:type="character" w:styleId="Vietosrezervavimoenklotekstas">
    <w:name w:val="Placeholder Text"/>
    <w:uiPriority w:val="99"/>
    <w:semiHidden/>
    <w:rsid w:val="00196DD2"/>
    <w:rPr>
      <w:color w:val="808080"/>
    </w:rPr>
  </w:style>
  <w:style w:type="character" w:customStyle="1" w:styleId="Pagrindiniotekstotrauka2Diagrama">
    <w:name w:val="Pagrindinio teksto įtrauka 2 Diagrama"/>
    <w:link w:val="Pagrindiniotekstotrauka2"/>
    <w:semiHidden/>
    <w:rsid w:val="00196DD2"/>
    <w:rPr>
      <w:sz w:val="24"/>
      <w:lang w:eastAsia="ar-SA"/>
    </w:rPr>
  </w:style>
  <w:style w:type="character" w:customStyle="1" w:styleId="AntratsDiagrama1">
    <w:name w:val="Antraštės Diagrama1"/>
    <w:aliases w:val="Intestazione.int.intestazione Diagrama1,Intestazione.int Diagrama1"/>
    <w:semiHidden/>
    <w:rsid w:val="00664357"/>
    <w:rPr>
      <w:lang w:eastAsia="en-US"/>
    </w:rPr>
  </w:style>
  <w:style w:type="character" w:styleId="Grietas">
    <w:name w:val="Strong"/>
    <w:uiPriority w:val="22"/>
    <w:rsid w:val="000743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2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F0CE7-089C-4AA6-9607-7F44E1665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firminis.dot</Template>
  <TotalTime>230</TotalTime>
  <Pages>23</Pages>
  <Words>6663</Words>
  <Characters>42825</Characters>
  <Application>Microsoft Office Word</Application>
  <DocSecurity>0</DocSecurity>
  <Lines>3568</Lines>
  <Paragraphs>2474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BSŽ</vt:lpstr>
      <vt:lpstr>TURINYS</vt:lpstr>
    </vt:vector>
  </TitlesOfParts>
  <Company>Panevezio spaustuve</Company>
  <LinksUpToDate>false</LinksUpToDate>
  <CharactersWithSpaces>47014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BSŽ</dc:title>
  <dc:subject/>
  <dc:creator>LT</dc:creator>
  <cp:keywords/>
  <cp:lastModifiedBy>User</cp:lastModifiedBy>
  <cp:revision>75</cp:revision>
  <cp:lastPrinted>2025-04-07T05:43:00Z</cp:lastPrinted>
  <dcterms:created xsi:type="dcterms:W3CDTF">2022-09-07T08:30:00Z</dcterms:created>
  <dcterms:modified xsi:type="dcterms:W3CDTF">2025-08-05T08:47:00Z</dcterms:modified>
</cp:coreProperties>
</file>