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3EF4B5AF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65A7B1E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7C1D952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95150A1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79DD349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1D7F4CD0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54B6E55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3D673AE3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32B03E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F29033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DC4320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6EA966D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DD40A9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BB63814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9DA7CD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051CC56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5B64224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1E4307CB" w14:textId="22DE6DD8" w:rsidR="00A637BA" w:rsidRPr="004A3164" w:rsidRDefault="007D05A6" w:rsidP="00D8591F">
      <w:pPr>
        <w:jc w:val="center"/>
        <w:rPr>
          <w:rFonts w:cs="Arial"/>
          <w:szCs w:val="20"/>
          <w:lang w:eastAsia="en-US"/>
        </w:rPr>
      </w:pPr>
      <w:r w:rsidRPr="004A3164">
        <w:rPr>
          <w:rFonts w:cs="Arial"/>
          <w:b/>
          <w:bCs/>
          <w:szCs w:val="20"/>
        </w:rPr>
        <w:t>SUVESTINIS DARBŲ KIEKIŲ ŽINIARAŠTIS</w:t>
      </w:r>
    </w:p>
    <w:p w14:paraId="57C92284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1964103A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61670AC4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43B61D8B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3592BB4C" w14:textId="6BC8BDA5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3962AEFB" w14:textId="77777777" w:rsidR="00BC63F7" w:rsidRPr="004A3164" w:rsidRDefault="00A409A9">
      <w:pPr>
        <w:tabs>
          <w:tab w:val="clear" w:pos="709"/>
        </w:tabs>
        <w:rPr>
          <w:rFonts w:cs="Arial"/>
          <w:szCs w:val="20"/>
          <w:lang w:eastAsia="en-US"/>
        </w:rPr>
      </w:pPr>
      <w:r w:rsidRPr="004A3164">
        <w:rPr>
          <w:rFonts w:cs="Arial"/>
          <w:szCs w:val="20"/>
          <w:lang w:eastAsia="en-US"/>
        </w:rPr>
        <w:br w:type="page"/>
      </w:r>
    </w:p>
    <w:p w14:paraId="7F1173CE" w14:textId="3DE64973" w:rsidR="00BC63F7" w:rsidRPr="004A3164" w:rsidRDefault="00BC63F7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lastRenderedPageBreak/>
        <w:t>1 etapas I variantas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3"/>
        <w:gridCol w:w="7434"/>
        <w:gridCol w:w="663"/>
        <w:gridCol w:w="831"/>
        <w:gridCol w:w="763"/>
      </w:tblGrid>
      <w:tr w:rsidR="00E32460" w:rsidRPr="00E32460" w14:paraId="52A1864D" w14:textId="77777777" w:rsidTr="00E32460">
        <w:trPr>
          <w:trHeight w:val="54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31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78C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82A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A25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505F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6EE6D1C7" w14:textId="77777777" w:rsidTr="00E32460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A28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FE3D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3F2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320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1661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0341C61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AB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9271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23D1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994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7EC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0A34BA4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198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7D38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A2F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470B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A601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324D489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994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EDF4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8A0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2B81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201D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17A3106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FA5E0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F6906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EB96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EB73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AE0E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2A1812E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7A49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3341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4022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8448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37E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982948F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58B8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261D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4942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9B61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9FE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F0533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A27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BE5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0573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EF7C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8ED78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E85C95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CB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0136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F8F1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7212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205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512C8B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4A3C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7C1FD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DB8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F5E7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CD69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9D68F20" w14:textId="77777777" w:rsidTr="00E32460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6BD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0169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DF31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6A12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7/ 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432B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E5931A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3D81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9C66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920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1DF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 / 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9CC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70FC9A0" w14:textId="77777777" w:rsidTr="00E32460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903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44B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83B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EE5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10F1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B211909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B6CE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61FC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D85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80F3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0F5A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3CB3BCD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A32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B91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3E29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17A9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878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05284F3D" w14:textId="77777777" w:rsidTr="00E32460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1F9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F78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B1B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70E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C1E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1365D1E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7499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1C68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91F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F1F1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 /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DC65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396196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F20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303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15E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F5B9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BB0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B2A3361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178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265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EBD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7B7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1370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3217AF0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216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4C5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055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1C312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5DBE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2CB0FA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6437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73D3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53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B20A8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AFF3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897C2BD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E26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3B1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4624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B70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8D95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42241A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16B3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F97C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F56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4AF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707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9A5FC6" w14:textId="77777777" w:rsidTr="00E32460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FC5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6E0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94B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66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1463,00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0D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E32460" w:rsidRPr="00E32460" w14:paraId="461C4E80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8E3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2EDE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423D3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EB8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5B6A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079A17F1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C62AF" w14:textId="546465C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62B9C6" w14:textId="76AFE6A6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DD7D7" w14:textId="3DF823CE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CE370F" w14:textId="62D5A84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32047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14F76133" w14:textId="77777777" w:rsidTr="00E32460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952B5A" w14:textId="6FECC6F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CFB62" w14:textId="40285BB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4905A" w14:textId="6F7BFD19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2BDEA" w14:textId="14A155A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C7F2A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01F84053" w14:textId="77777777" w:rsidTr="00E32460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8AD6D" w14:textId="4A0A486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22EDF" w14:textId="472F2823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D2004" w14:textId="2B018E3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20ECC" w14:textId="3E1F7E4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E7DAD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7B5F9D11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81B601" w14:textId="30FB3B0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00672" w14:textId="3113495D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744B90" w14:textId="4BF250D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83886F" w14:textId="51E5263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160236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0327C3E2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C867FA" w14:textId="4495E8A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9A1A9" w14:textId="2B281653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BB7F3" w14:textId="16EA443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C99CE" w14:textId="4C906DF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8533FA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17DB6D3A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926236" w14:textId="0C4E7AF9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E726F" w14:textId="6398E115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8DB60" w14:textId="4197862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4BD8E" w14:textId="0AF7075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8B599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8CAA2CD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9F7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63F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D98C1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E0BFE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FB1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213AB8A1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45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F41A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571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E654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003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8C4381D" w14:textId="77777777" w:rsidTr="00E32460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9C0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3479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DF8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F54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174BD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2C94CF9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A98A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B76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74A8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B9F4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A0F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9E1971" w14:textId="77777777" w:rsidTr="00E32460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9ACB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C85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6B1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6962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EC23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70E511B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42CC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AC2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D233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693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18F8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C8881E0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A30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1164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01728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33D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A726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E8763FE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B74C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C8AD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7B7B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70D9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5958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FF539F6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3E7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E7C7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A0A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4A0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6796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53E7B1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BD4AC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EAF89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028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506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EA2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1D53D04F" w14:textId="77777777" w:rsidTr="00E32460">
        <w:trPr>
          <w:trHeight w:val="4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C34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FFC6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372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926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1D97C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5C5418F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6B309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37B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000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F093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4853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6689A5" w14:textId="77777777" w:rsidTr="00E32460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0FE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87E5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426F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1E9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F73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D5A6C1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B35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CFF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DAD8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566E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5A41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8CA672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B19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FA0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A8E5E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8DD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0D1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06F60895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DA05B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AB81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h-0,19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62C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34B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7001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79A16F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3EC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324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8BD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1DD9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1EF3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5FDD851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2D7E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14B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489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7CF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EF8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10113A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6088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381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69C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F0B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FFA9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828AFC4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718E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67E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7A4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7AA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86A3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80A64D8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BA7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4D2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705D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8ECD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33C4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C5A6BCC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BA5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9579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519B4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EA51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F78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2FF704D6" w14:textId="77777777" w:rsidTr="00E32460">
        <w:trPr>
          <w:trHeight w:val="3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65F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4.3.1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25A1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860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1652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6E0D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E1289F4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8155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D1AC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E91B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FF5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35A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987BC9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4318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91B5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9D3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D9725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049A1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210A4C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1AB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E4E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D09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B9C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780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06BFA5F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4CB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63E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8EE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6398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9FE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038450FF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10A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E9A9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E87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ED31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5C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3E1909" w14:textId="77777777" w:rsidTr="00E32460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3F09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1F8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8DC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714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7D39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9D050F8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330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5D4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E218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A43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D86C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9218C3F" w14:textId="77777777" w:rsidTr="00E32460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BF30C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F37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8E6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CF5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CA2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ABA0D0A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E26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6A0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48D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47B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F303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847E62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32F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FAC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3FB3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C97D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 w:rsidRPr="00E32460">
              <w:rPr>
                <w:rFonts w:ascii="MS Sans Serif" w:hAnsi="MS Sans Serif"/>
                <w:szCs w:val="20"/>
                <w:lang w:eastAsia="lt-LT"/>
              </w:rPr>
              <w:t>110/11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59A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D72FB8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120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8640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27B7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882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230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20621FA9" w14:textId="77777777" w:rsidTr="00E32460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4E7A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917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C4A2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8933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8E3A5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D9575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565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EEB2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7FD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14BF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9811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0D6BBE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7BF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A37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BA8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E1164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 /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1FBF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A602D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EB3D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6D4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21E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F974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5C6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34766DF0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C71B0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6525E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6CC0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F989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E71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C2B4311" w14:textId="5E5BA275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332B0907" w14:textId="25CA0229" w:rsidR="004A3164" w:rsidRPr="004A3164" w:rsidRDefault="004A3164" w:rsidP="004A316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2 etapas 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E32460" w:rsidRPr="00E32460" w14:paraId="3CCB78D6" w14:textId="77777777" w:rsidTr="001F5CDB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3FE6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39B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8D3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A6B8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C99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0DF069E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76F9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03F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A6D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68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70E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02ABB3F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C88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79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9F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F19C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0C94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9AAC83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242D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728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DE2F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E0B07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1471,4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DDE5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F6D396D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F22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789BE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01A1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B1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AE9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128CCB07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0E0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495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5105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3B56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7EA1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CA0A03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8E6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3F9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9C4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FD86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445,6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E3B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FF467B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FFF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54B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968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B8F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BC2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EFD667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3B780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76B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FE1E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A17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47B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26182A7E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1C3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648F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19C5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C092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8/29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AEE1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TS-2</w:t>
            </w:r>
          </w:p>
        </w:tc>
      </w:tr>
      <w:tr w:rsidR="00E32460" w:rsidRPr="00E32460" w14:paraId="00876B72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22FB2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965F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99EF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8F80F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3C3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TS-3</w:t>
            </w:r>
          </w:p>
        </w:tc>
      </w:tr>
      <w:tr w:rsidR="00E32460" w:rsidRPr="00E32460" w14:paraId="7AB88598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197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D23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Esamų vandentiekio, buitinių ir lietaus nuotekų šulinių aukščių reguliavimas iki projektuojamų dangų paviršiaus ir dangčių keitimas į kalaus ketaus skirto 40t 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428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AAD2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827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719A7EED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A032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75D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22DC9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7586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316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2CE64488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441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E6C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1BE6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A344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942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6FF508C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DFEE4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4B7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687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830D3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9E0A5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33C354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1D3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76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CB7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F2C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1B3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F3276D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D96A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624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005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BDA5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48D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AE9BCB1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560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203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0C91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EFA0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0131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5B5895F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889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66E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0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109B0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856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757029D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3D0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AAF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47C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857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1165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422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729114F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0BFE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006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30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074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351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F609F18" w14:textId="77777777" w:rsidTr="001F5CDB">
        <w:trPr>
          <w:trHeight w:val="52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9E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71B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27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C03E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1282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F6A6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8489D6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3A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B0DD7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8B7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6BE95415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CA9DE9" w14:textId="388F099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896EF" w14:textId="664480AA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33DDF" w14:textId="0893104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494EFB" w14:textId="2E68652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7CB27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0BC3B011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4B9D51" w14:textId="08D2A3B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F17A5" w14:textId="2ADE94E3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B1273" w14:textId="5459473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F82D7" w14:textId="2E8E43B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B73BB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57A69503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463B90" w14:textId="5096421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7F6C7" w14:textId="5ED93B96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7306AF" w14:textId="17343B2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451F8" w14:textId="186A481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9949A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39AF2428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511B2F" w14:textId="02F1F00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8C9113" w14:textId="61D7FD28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A645D1" w14:textId="4C02A169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13A71" w14:textId="358C37B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BBE0E2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15DA7991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F6F5B" w14:textId="49F428E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FB2AD" w14:textId="16663D0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66EAA" w14:textId="7EBE248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0451A" w14:textId="0D072A7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77CC04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2E599A0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76676B" w14:textId="01A6FC7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A7978" w14:textId="0CCC7AB1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2C556" w14:textId="55CE485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95EC9" w14:textId="0848681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565075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8AC79D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7E72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C65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DAC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642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ACC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63DAA72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878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15B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E1AE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FE96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EDE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93FAFE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B1DB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EF4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D87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0E1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83,3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028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DD3B17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C7A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4A48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F96F9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AE0C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EF6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2EB1779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D07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DC2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242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3C4C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4569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7E193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F06DB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E3A3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FBE19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0A2B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8AE2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31DFC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AF1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CF29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428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03F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DCC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1FDD8C0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3EE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7F66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394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A5A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3A0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B65186F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11A4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A48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9A717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0F0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49B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407099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70B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3070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proofErr w:type="spellStart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A1531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E4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AD0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TS-4, TS-6, TS-7, </w:t>
            </w: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TS-8</w:t>
            </w:r>
          </w:p>
        </w:tc>
      </w:tr>
      <w:tr w:rsidR="00E32460" w:rsidRPr="00E32460" w14:paraId="681C3176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C6C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04E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17C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6ED3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145,0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51C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C49C46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25B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F08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FBC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BDBFF3" w14:textId="325843A3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</w:t>
            </w:r>
            <w:r w:rsidR="008D362E">
              <w:rPr>
                <w:rFonts w:cs="Arial"/>
                <w:color w:val="000000"/>
                <w:szCs w:val="20"/>
                <w:lang w:eastAsia="lt-LT"/>
              </w:rPr>
              <w:t>65,3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9B93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EC0B88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C02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AC0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E677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4F3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0768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92777C7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4849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045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600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DD69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F3B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E07CE1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AC3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B3E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2675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38B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A53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71ADCA5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379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05E6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A3C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57E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ascii="Times New Roman" w:hAnsi="Times New Roman"/>
                <w:szCs w:val="20"/>
                <w:lang w:eastAsia="lt-LT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D35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1D166530" w14:textId="77777777" w:rsidTr="001F5CDB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FA2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792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h-0,47 m įrengimas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190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E2275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B50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356290D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34A9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1C1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5A0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2DEC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933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0ABF7C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18C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23F3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31D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F2CE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8CE2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413286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0CCC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D4BE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Šaligatvio prisijungimo į </w:t>
            </w:r>
            <w:proofErr w:type="spellStart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L.Giros</w:t>
            </w:r>
            <w:proofErr w:type="spellEnd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gatvę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76CE8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DE5F3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8C8E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45EFF854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BEC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C83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h-0,19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441E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2483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3,15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835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554E8C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677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4BA7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2A8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95EEB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4BF1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28B0A88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2A5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815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6FD82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43BC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35A1C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8D9DC5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FDDB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8CA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841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CA7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154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B1F6AA9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A54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1D2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673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268F4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403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25BD60C0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4B8D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DFCC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7E2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13C5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417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262937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55F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B6D0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1C2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7C2A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4BA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C75F2E0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7E2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B229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A6E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061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704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20A553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35E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D60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05A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CCB6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E53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1362CA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31D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9E66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812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BA37C" w14:textId="77777777" w:rsidR="00E32460" w:rsidRPr="00E32460" w:rsidRDefault="00E32460" w:rsidP="00E32460">
            <w:pPr>
              <w:tabs>
                <w:tab w:val="clear" w:pos="709"/>
              </w:tabs>
              <w:rPr>
                <w:rFonts w:ascii="MS Sans Serif" w:hAnsi="MS Sans Serif"/>
                <w:szCs w:val="20"/>
                <w:lang w:eastAsia="lt-LT"/>
              </w:rPr>
            </w:pPr>
            <w:r w:rsidRPr="00E32460">
              <w:rPr>
                <w:rFonts w:ascii="MS Sans Serif" w:hAnsi="MS Sans Serif"/>
                <w:szCs w:val="20"/>
                <w:lang w:eastAsia="lt-LT"/>
              </w:rPr>
              <w:t>92/9,2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DB902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84C9B2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B6E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6F6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3F8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FDB2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84ED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70D788A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A91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53A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DDA7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FBDF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6ED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1B9D54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A2C4A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5F7E9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8D9C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1756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2/13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FD1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4E6ADB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F7C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683A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575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2D6B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189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7F9FC4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619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8F6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C0F2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E287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2C98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604552C9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057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756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E8D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6CF3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252,4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77A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0B62F3E8" w14:textId="0B370B17" w:rsidR="008D362E" w:rsidRDefault="008D362E" w:rsidP="004A3164">
      <w:pPr>
        <w:tabs>
          <w:tab w:val="clear" w:pos="709"/>
          <w:tab w:val="left" w:pos="465"/>
        </w:tabs>
        <w:rPr>
          <w:rFonts w:cs="Arial"/>
          <w:szCs w:val="20"/>
          <w:lang w:eastAsia="en-US"/>
        </w:rPr>
      </w:pPr>
    </w:p>
    <w:p w14:paraId="59B120EF" w14:textId="77777777" w:rsidR="008D362E" w:rsidRDefault="008D362E">
      <w:pPr>
        <w:tabs>
          <w:tab w:val="clear" w:pos="709"/>
        </w:tabs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br w:type="page"/>
      </w:r>
    </w:p>
    <w:p w14:paraId="4E9A2981" w14:textId="77777777" w:rsidR="00A07794" w:rsidRPr="004A3164" w:rsidRDefault="00A07794" w:rsidP="004A3164">
      <w:pPr>
        <w:tabs>
          <w:tab w:val="clear" w:pos="709"/>
          <w:tab w:val="left" w:pos="465"/>
        </w:tabs>
        <w:rPr>
          <w:rFonts w:cs="Arial"/>
          <w:szCs w:val="20"/>
          <w:lang w:eastAsia="en-US"/>
        </w:rPr>
      </w:pPr>
    </w:p>
    <w:p w14:paraId="58E3D840" w14:textId="71D837D3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3 etapas 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5"/>
        <w:gridCol w:w="6039"/>
        <w:gridCol w:w="884"/>
        <w:gridCol w:w="1594"/>
        <w:gridCol w:w="1032"/>
      </w:tblGrid>
      <w:tr w:rsidR="004A3164" w:rsidRPr="004A3164" w14:paraId="4492E5B2" w14:textId="77777777" w:rsidTr="004A3164">
        <w:trPr>
          <w:trHeight w:val="270"/>
        </w:trPr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B03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9502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492B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DCA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B597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4A3164" w:rsidRPr="004A3164" w14:paraId="63B01399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2A67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A1EE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FF8F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F7B3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7CCF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0FA7EFF0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CC10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B516D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9D0B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875B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99A05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4F54C62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AC799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27B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05634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D94F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2539,82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8DEB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0FE9AA1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3B9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818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5071F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21BD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634,96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65D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8DC7E9A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2E3A8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7F32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8917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485C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C621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F2DDD4C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F196C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289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DB07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8880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860F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D547C9F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F6B1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C8AA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00A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FF59D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645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4A3164" w:rsidRPr="004A3164" w14:paraId="09DD4A0B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3DA11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A24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6B6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D5B9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2100,14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2B1D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7B282CA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E3FA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17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8D5B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F7BD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7785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618/1051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FA82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7B5A09C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502FB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3390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>ruožose</w:t>
            </w:r>
            <w:proofErr w:type="spellEnd"/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EF883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8F16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102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248E9D4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DF393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3DEA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.≥ 0/16) h=0,25m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A2AD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E3E2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618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260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4F11CA1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3F0A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6DD0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DA955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A0C44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96100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3C6006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428A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8522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57B8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10317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C37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A3164" w:rsidRPr="004A3164" w14:paraId="1409E620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B3F0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D927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8851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C5D30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DF5C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29503950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E1A9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ED8D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317C9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86319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9E55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0C3364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36B8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1267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D3F7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99178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2807E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C0985F1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61F3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8E15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18B3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B75F7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784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4D4D6B3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41EA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8DE0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AD2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244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F0BC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4F1F509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D440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89B4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B17D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D78F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6F6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D2A3B3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17D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A389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A321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3003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0AF37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4B28292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2DE4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D6FB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2C04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1B647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8EAB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315FC67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7FC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E20F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64A40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F5DF7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84D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A3164" w:rsidRPr="004A3164" w14:paraId="455D197C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80B0E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FF55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451AB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1F038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F19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3645F0CC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770C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E6E1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336F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1437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165,43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D688A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77EDAD6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33928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85B3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21477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EA5C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B649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36E1D98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9DFF7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3.2.4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E22C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97FD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59461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215E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2E00D74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24DA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9B5B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5C1FB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963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44A3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C87E47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70DD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E1C1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E958D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1A41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1EA5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31EAB8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54B9E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D3C9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B67D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B99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83B0B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C7DD834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A828F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3.2.8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8AFB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B23A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4964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15703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6DFD9194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DBF28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4AC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74A4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38813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31B5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6BA73521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6CFF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4A0C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8C3A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734C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0EFA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DB8D22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E342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140EC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Neįgaliojo su vežimėliu simbolis 1.24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884BE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D596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FC08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A769CFA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63125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C343D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F27D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79141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38E4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A3B04AB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0F27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12D9A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4E9C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A73A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32C1A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6CE2ECD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2F038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7A2C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1.11 „Plati linija ("stop" linija) įrengimas.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D218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C4BC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14D8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5E5C954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E651C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DB267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E81E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A9EB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7888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4A3164" w:rsidRPr="004A3164" w14:paraId="08EBF95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D7C28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E609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DBD5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1F5E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2F8B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203F39A3" w14:textId="2F50CB26" w:rsidR="004A3164" w:rsidRPr="004A3164" w:rsidRDefault="004A316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</w:p>
    <w:p w14:paraId="498E3D62" w14:textId="77777777" w:rsidR="004A3164" w:rsidRPr="004A3164" w:rsidRDefault="004A316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br w:type="page"/>
      </w:r>
    </w:p>
    <w:p w14:paraId="66110B23" w14:textId="25EB4FE3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lastRenderedPageBreak/>
        <w:t>1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7112"/>
        <w:gridCol w:w="626"/>
        <w:gridCol w:w="684"/>
        <w:gridCol w:w="1182"/>
      </w:tblGrid>
      <w:tr w:rsidR="00E32460" w:rsidRPr="00E32460" w14:paraId="288FF6DB" w14:textId="77777777" w:rsidTr="001F5CDB">
        <w:trPr>
          <w:trHeight w:val="5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190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27E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BFA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9629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7749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77CBCDA4" w14:textId="77777777" w:rsidTr="001F5CDB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E06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A05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39E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3017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C29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2147D5D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D0C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C07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E58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C8A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A526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550B09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286B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37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45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9B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928,9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7F1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0C7CFC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53A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07E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9F6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1BDD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232,2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DE9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5CCF85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37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DF5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7EE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0DF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280,2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D1A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A72BF68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1EB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9F9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7A7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189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291,0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14C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7967A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5AF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E4C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DA8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640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137,3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BB7D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FE4E70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A98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947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18C3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C74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195,0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923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6114FC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022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E02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B9C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CD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107,0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ED6B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8478653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ED8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1B3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B731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A43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93D7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A50D99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8E94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B364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EB6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51B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7/ 0,01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912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46C230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761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9EC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6A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085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 / 0,09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D39B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121051E" w14:textId="77777777" w:rsidTr="001F5CDB">
        <w:trPr>
          <w:trHeight w:val="9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8C5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DA45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53FA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85C3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65C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671D128" w14:textId="77777777" w:rsidTr="001F5CDB">
        <w:trPr>
          <w:trHeight w:val="7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E1A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6C3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40F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A7A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2F6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C4D8868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1CC0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D73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B77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30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049D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380BDEEB" w14:textId="77777777" w:rsidTr="001F5CDB">
        <w:trPr>
          <w:trHeight w:val="52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6EC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27C1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F76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4B2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7B73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126E00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3AA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57A0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6C6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F5D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 / 109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65C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FC13492" w14:textId="77777777" w:rsidTr="001F5CDB">
        <w:trPr>
          <w:trHeight w:val="45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2CD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EA0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74C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3CD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8C7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4C20EDC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C0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756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FA6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3E7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17,4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13B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69915E" w14:textId="77777777" w:rsidTr="001F5CDB">
        <w:trPr>
          <w:trHeight w:val="435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0E0B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4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9C1A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79A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B5A76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4C51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BFF6CEE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A9BB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89C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690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2DA11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A056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E5A194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2DF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586A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23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FBC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4ADA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604730B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7465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5D6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F59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4E10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5FC1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23BF45" w14:textId="77777777" w:rsidTr="001F5CDB">
        <w:trPr>
          <w:trHeight w:val="43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E4D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D460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8F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5FA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1463,00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645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BF67B3A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DC7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AE3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DE60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E35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0916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24383713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22800" w14:textId="36FC57E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57039" w14:textId="051DC3BA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F2DF3" w14:textId="76389F7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284B0" w14:textId="318EAF1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943BB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0B052213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59B16" w14:textId="6CE72380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B63E6" w14:textId="7B972ED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43E47" w14:textId="19DDD27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60DD3" w14:textId="28C51DE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D1E02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691F7EBC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8E33B" w14:textId="3B4FB1B1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22E58" w14:textId="43417965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8ACA0" w14:textId="0503DC0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35AFB" w14:textId="31DD540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61564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3C0799B3" w14:textId="77777777" w:rsidTr="001F5CDB">
        <w:trPr>
          <w:trHeight w:val="36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E34DE" w14:textId="188B7F0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F185F" w14:textId="3A950A82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6A165" w14:textId="02C0E456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A71F6" w14:textId="627D467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2D524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43D82274" w14:textId="77777777" w:rsidTr="001F5CDB">
        <w:trPr>
          <w:trHeight w:val="36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DD13A" w14:textId="5B741B3E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0A397" w14:textId="6895B16F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0CC13" w14:textId="0A626883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19DD0" w14:textId="76C9FB1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01526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3AE85F5A" w14:textId="77777777" w:rsidTr="001F5CDB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E9933" w14:textId="0A2D135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82A4C" w14:textId="47588DB5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B673F" w14:textId="022A214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4BA38" w14:textId="26B3E5BA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8EA7C" w14:textId="7777777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822A79" w14:textId="77777777" w:rsidTr="001F5CDB">
        <w:trPr>
          <w:trHeight w:val="51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EE4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CFBB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078A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1D08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A6C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6299FAB4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444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081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14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62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1DEB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B07D9E9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3BE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50E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110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4C2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77,4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622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0B51757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F8F7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ECD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2D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61F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0C5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EB665C2" w14:textId="77777777" w:rsidTr="001F5CDB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D30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084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6A2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4DE8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95B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1304343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AA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CF0A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8E3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D2B4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1D3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108C0E" w14:textId="77777777" w:rsidTr="001F5CDB">
        <w:trPr>
          <w:trHeight w:val="4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145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954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A67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B4E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5DC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D1FFB82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9C4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1BD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E15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291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1D1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0A1E18F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0B7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6B8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813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6AD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3C4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DA332AB" w14:textId="77777777" w:rsidTr="001F5CDB">
        <w:trPr>
          <w:trHeight w:val="51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EB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116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8389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0CE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5B59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3D11C1E3" w14:textId="77777777" w:rsidTr="001F5CDB">
        <w:trPr>
          <w:trHeight w:val="40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BD6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ACE6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E38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752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42C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B55D463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7EE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C878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77A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590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559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CD71016" w14:textId="77777777" w:rsidTr="001F5CDB">
        <w:trPr>
          <w:trHeight w:val="48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1A83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E2B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9B29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41F3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D95C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5AC23D" w14:textId="77777777" w:rsidTr="001F5CDB">
        <w:trPr>
          <w:trHeight w:val="40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1095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F1C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53D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4F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CC0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A4C9A3" w14:textId="77777777" w:rsidTr="001F5CDB">
        <w:trPr>
          <w:trHeight w:val="5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A8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173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727B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C67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B80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758E30A2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81B4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B3A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h-0,14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15E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38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5A4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5727FE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CBC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09C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B712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0F6D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A01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737AFF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5ED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CCF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7058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C69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F1D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1C5E28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25D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0BC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377C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82AB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658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CC69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06A4477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51E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63C9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F6F2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8269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B5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73C01D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13F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D18A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725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76A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2D2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CEAA859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DCB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A01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4EC3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7CAD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E26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6D47B9FF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93B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FBC7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EA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E3C9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685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DC51FA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74A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A620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EFF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E1EF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BB3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8541D60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96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391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E7C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8CD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92F3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CF5A10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7DD0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C71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048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2530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79E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E6BC77C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FC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B71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A09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ABA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0D1C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5E03BC99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0A8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B887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031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AF6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409,15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DD72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00D4B9D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13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C676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730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23D8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139,73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EFB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6F951F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AAE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1CC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0B2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E226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439,26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A0A0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389414" w14:textId="77777777" w:rsidTr="001F5CDB">
        <w:trPr>
          <w:trHeight w:val="4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8934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74D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AB7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119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548,9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99D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71E33DB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570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4D3B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9E5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05C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92F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096B0F0" w14:textId="77777777" w:rsidTr="001F5CDB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833A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2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075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C1A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110/11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415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B3953B5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EBE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E3F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B36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6D1E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FB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07D6E7D6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D1C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FDF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770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103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7C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CFCBBF7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8AE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0C8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191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9D8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109A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E398817" w14:textId="77777777" w:rsidTr="001F5CDB">
        <w:trPr>
          <w:trHeight w:val="17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3BA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B8E6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29E4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F88C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 / 23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EF2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EA7E797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6BC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85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3AF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B37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C9A4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3BFDF18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7C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081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36E4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9EF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FC32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1E7C4D0" w14:textId="2B50E166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1C56861B" w14:textId="0A301AFE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2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E32460" w:rsidRPr="00E32460" w14:paraId="7D842058" w14:textId="77777777" w:rsidTr="001F5CDB">
        <w:trPr>
          <w:trHeight w:val="51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FE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EB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F8F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FA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A4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7F708C7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D0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98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C7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F2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D8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C2C0CF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E4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C3A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C9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82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7D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77F86CA4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AA8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FE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E9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58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1471,4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09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81642E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CA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863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183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6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84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B0CF2B0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0B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C23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D3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1E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83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63C1B207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30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84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88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E9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445,6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F7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67B9D979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B1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783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AD9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C6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9E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9C968B5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DC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9E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1B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70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23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1E515A3C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C53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3AF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79F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0CD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8/0,01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E5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F20D59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77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8632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1DB5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772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AA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0EFE024A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23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B7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Esamų vandentiekio, buitinių ir lietaus nuotekų šulinių aukščių reguliavimas iki projektuojamų dangų paviršiaus ir dangčių keitimas į kalaus ketaus skirto 40t 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F1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DD9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97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8613FC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80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B5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07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577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28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2EA27B02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D7ED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8339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01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5C2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B6A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D033DF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5D5D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A6C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DF0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67F03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5E8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5F21378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62B4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124F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1503C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FE6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CA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17177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1C6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DAE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8B44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9FD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0C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BEB36DD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B62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B46D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A83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22396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05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A7D713D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47A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AC0D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70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6831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D32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37A9B1C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0F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E8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3EF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32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1165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49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70A2D56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9D64F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7A29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43C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905A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B53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7C82FC" w14:textId="77777777" w:rsidTr="001F5CDB">
        <w:trPr>
          <w:trHeight w:val="51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A3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368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9EC6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FC8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1282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B5E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D6CBDE7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B5E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DC7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DB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944B5F" w:rsidRPr="00E32460" w14:paraId="3D763F82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ED95" w14:textId="6C526A3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3C7A" w14:textId="2C48C4B4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FBE0" w14:textId="18CCB59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74E6" w14:textId="16FACD28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149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8210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236571E6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31B1" w14:textId="57A5A88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60D7" w14:textId="4CA71EF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F697" w14:textId="579B107E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DA92" w14:textId="62C92C62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D31A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479BF71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5C26" w14:textId="551311CB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DE3D" w14:textId="780E4E96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D274" w14:textId="40A486A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9591" w14:textId="75795F7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507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255121D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85B8" w14:textId="7FA97E8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BA4F" w14:textId="63B77E0E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5A10" w14:textId="6F626E1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1146" w14:textId="5D334B8C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6EC4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944B5F" w:rsidRPr="00E32460" w14:paraId="64D466DD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30C8" w14:textId="54C18055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02833" w14:textId="1E651047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E134" w14:textId="262E2DA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55F8" w14:textId="7CDC2834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C8E9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944B5F" w:rsidRPr="00E32460" w14:paraId="5D6C8C2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A16E" w14:textId="55F7892F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CEC2" w14:textId="5AC732EE" w:rsidR="00944B5F" w:rsidRPr="00E32460" w:rsidRDefault="00944B5F" w:rsidP="00944B5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9B22" w14:textId="558C1B8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12BD" w14:textId="72A4EB91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86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96A9" w14:textId="77777777" w:rsidR="00944B5F" w:rsidRPr="00E32460" w:rsidRDefault="00944B5F" w:rsidP="00944B5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190101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04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A2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6FA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1C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815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3FA5E7DE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6A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8F1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17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30E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AB45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C8AD1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FD3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674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72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B1C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060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8368C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46C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C0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DD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9A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214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F80CEF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8F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F8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52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35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09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E27930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E8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2D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2E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9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944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0CFD9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8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26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37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D5F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D51E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9F57058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5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B16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92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BA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5BE6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6B5A4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C9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F0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4C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BE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046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CE7549E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5D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36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4DD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D0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6FB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1B6DE1F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2D7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99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70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53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145,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4A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 </w:t>
            </w:r>
          </w:p>
        </w:tc>
      </w:tr>
      <w:tr w:rsidR="00E32460" w:rsidRPr="00E32460" w14:paraId="2413EB3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3A6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55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4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E65C" w14:textId="47B936CC" w:rsidR="00E32460" w:rsidRPr="00E32460" w:rsidRDefault="008D362E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</w:t>
            </w:r>
            <w:r>
              <w:rPr>
                <w:rFonts w:cs="Arial"/>
                <w:color w:val="000000"/>
                <w:szCs w:val="20"/>
                <w:lang w:eastAsia="lt-LT"/>
              </w:rPr>
              <w:t>65,3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0A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E44875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E9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22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BE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F3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E043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B0A59D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9D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832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404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17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C5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D725640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439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C8C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34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FE3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97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B2DD20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A9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007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CEE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C0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B17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53BFF68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A06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53E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h-0,42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C2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2C3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C8E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AE0A11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0F2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6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B3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9F7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459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676CC95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2185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CF2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A0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94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47F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EDAD85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361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38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Šaligatvio prisijungimo į </w:t>
            </w:r>
            <w:proofErr w:type="spellStart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L.Giros</w:t>
            </w:r>
            <w:proofErr w:type="spellEnd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gatvę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0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5CC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36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506D856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689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769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h-0,14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40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20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2,32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96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85898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C2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1C1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1F9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86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EE5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35D2E6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AFB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D0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3E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7D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E4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0011761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8A45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53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59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74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4EC1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E2404B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A97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79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88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39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245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25D211B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48A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11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E51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9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2E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F1AFB9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E99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5FF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3E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94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BE2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76CD92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F0A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FA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22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80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19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5E11B3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42EE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E79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FC6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850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A7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0D90F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CF19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9F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FD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660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92/9,2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CE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A379F2A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EA86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11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D6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4AE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FEA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1A521CAE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1CE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24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D8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B7C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56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3C0AD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30E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2B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BC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2A4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2/13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C4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356C39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C5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BE5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4A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51E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71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E83FBA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5BEE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182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7C8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A07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6D7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07157F1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174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1EC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F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CD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252,4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D45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6FE46883" w14:textId="77777777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495D21E9" w14:textId="0B89752E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3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5"/>
        <w:gridCol w:w="6039"/>
        <w:gridCol w:w="884"/>
        <w:gridCol w:w="1594"/>
        <w:gridCol w:w="1032"/>
      </w:tblGrid>
      <w:tr w:rsidR="004A3164" w:rsidRPr="004A3164" w14:paraId="4937611E" w14:textId="77777777" w:rsidTr="004A3164">
        <w:trPr>
          <w:trHeight w:val="255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560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1A5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8C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6E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0B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4A3164" w:rsidRPr="004A3164" w14:paraId="47C6D26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5A1B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0A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D5E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B07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07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F771A6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FF2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3626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88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ECFD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988F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3D4F0A7F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E81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1.2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4511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7ADC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3987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2539,82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FF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187D63AD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2923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006E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6556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6A60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634,96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B7BE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5B39AED7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A90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7E4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7423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F81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DC9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1962A55C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43B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E7D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E8A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27F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74C9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34ABA8D8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E86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385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3A92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E528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F8F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4A3164" w:rsidRPr="004A3164" w14:paraId="21FE057E" w14:textId="77777777" w:rsidTr="004A3164">
        <w:trPr>
          <w:trHeight w:val="52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9382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967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47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80F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2100,14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5E4F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182AC7F" w14:textId="77777777" w:rsidTr="004A3164">
        <w:trPr>
          <w:trHeight w:val="52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56E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080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A68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242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618/1051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148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569F24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56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FED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ruožose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14D8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6FC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60A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0CCAB48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DD1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B8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.≥ 0/16) h=0,25m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F19A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70F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618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3A8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5452F2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3B9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D31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E24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388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09BC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911056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DFF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F30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4F3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5AE1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4976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28264356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87EE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A53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B6D6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1BA6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9BA8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5F33AF1E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1EFB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71A0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356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15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337E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A039524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FFD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EC2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2D42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2BE0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696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1F4A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D5D3B3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64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964A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7EF2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E8E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71E9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5B67B2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1F0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0117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497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00D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B24F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1185A1B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D24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571E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F78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8920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6B3B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89BCB59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578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3232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8DC0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D9CE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679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D17507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502F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1A8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05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CBCB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132D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30F005F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5FB1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399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7A9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DF56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57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3A6238FB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E09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A36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EB0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374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047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17CC11E4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0BB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8C7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4FB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E82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143,66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E00A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64C2AA8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70EA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ADB2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7A0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97D6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C86C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6640F8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541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0914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728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DE6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C2A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E902453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3A05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B8A6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8F5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260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B9A0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0DCFDF7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E90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D4A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0E3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812C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4F1C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2FAE9B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7EB4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21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CDC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419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AB4E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8C4D53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41B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8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21C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Asfalto dangos sluoksnio iš mišinio AC 11 VN, rišiklis 70/100, h-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0,04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4A5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BFAC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1A3C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5E7B8A0A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B9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00C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F5A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AD0B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500C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13D15B2F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B80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995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9C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EBBA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3DE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EE817C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3D96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7977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Neįgaliojo su vežimėliu simbolis 1.24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A644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6E76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7C61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259DFDB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4436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46D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8D62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C9DA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85FA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F593DF1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DC7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2A5D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1FC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4A0A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C29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ED4AC46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A3DC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3B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1.11 „Plati linija ("stop" linija) įrengimas.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D46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B36E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7153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7CB639E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1F1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3BC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6D0B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2597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E372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4A3164" w:rsidRPr="004A3164" w14:paraId="54529F2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BE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858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2B5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6D83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131D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6B79D98E" w14:textId="77777777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sectPr w:rsidR="00A07794" w:rsidRPr="004A3164" w:rsidSect="00EA64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79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2EFA84AD" w:rsidR="00FA548C" w:rsidRPr="00897161" w:rsidRDefault="000B6DD1" w:rsidP="004D539B">
          <w:pPr>
            <w:pStyle w:val="tampasuraascentras"/>
          </w:pPr>
          <w:r>
            <w:rPr>
              <w:rFonts w:cs="Arial"/>
              <w:bCs/>
              <w:szCs w:val="20"/>
            </w:rPr>
            <w:t>P24-19-03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9B37DA">
            <w:rPr>
              <w:rFonts w:cs="Arial"/>
              <w:bCs/>
            </w:rPr>
            <w:t>-</w:t>
          </w:r>
          <w:r w:rsidR="009B37DA">
            <w:rPr>
              <w:rFonts w:cs="Arial"/>
            </w:rPr>
            <w:t>SDKŽ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0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375CDECB" w14:textId="5C6B13BF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651174">
            <w:t>5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DBE898" w14:textId="32C2A4B3" w:rsidR="006E3B03" w:rsidRPr="00377D58" w:rsidRDefault="00447733" w:rsidP="00B9043C">
          <w:pPr>
            <w:pStyle w:val="tampasymuo"/>
          </w:pPr>
          <w:r>
            <w:t xml:space="preserve">konkursui. </w:t>
          </w:r>
          <w:r w:rsidR="0027281C">
            <w:t>statyb</w:t>
          </w:r>
          <w:r w:rsidR="004F47C4">
            <w:t>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4F178A" w:rsidRPr="00377D58" w14:paraId="76DC34BB" w14:textId="77777777" w:rsidTr="00231035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2585C5E6" w14:textId="77777777" w:rsidR="004F178A" w:rsidRPr="00377D58" w:rsidRDefault="004F178A" w:rsidP="004F178A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1805C0D4" w14:textId="0F421FB4" w:rsidR="004F178A" w:rsidRPr="00377D58" w:rsidRDefault="004F178A" w:rsidP="004F178A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6C694C42">
                <wp:extent cx="1308100" cy="622300"/>
                <wp:effectExtent l="0" t="0" r="0" b="0"/>
                <wp:docPr id="123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34CFA4B3" w14:textId="77777777" w:rsidR="004F178A" w:rsidRPr="000E6611" w:rsidRDefault="004F178A" w:rsidP="004F178A">
          <w:pPr>
            <w:pStyle w:val="tampasymuokair"/>
          </w:pPr>
          <w:r w:rsidRPr="00C602B0">
            <w:t>Statinio</w:t>
          </w:r>
          <w:r>
            <w:t xml:space="preserve"> (komplekso)</w:t>
          </w:r>
          <w:r w:rsidRPr="00C602B0">
            <w:t xml:space="preserve"> pavadinimas</w:t>
          </w:r>
        </w:p>
        <w:p w14:paraId="71B99028" w14:textId="1CEE2B70" w:rsidR="004F178A" w:rsidRPr="00351028" w:rsidRDefault="004F178A" w:rsidP="004F178A">
          <w:pPr>
            <w:pStyle w:val="tampasuraascentras"/>
            <w:rPr>
              <w:rFonts w:cs="Arial"/>
              <w:lang w:eastAsia="lt-LT"/>
            </w:rPr>
          </w:pPr>
          <w:r w:rsidRPr="00B40417">
            <w:rPr>
              <w:rFonts w:cs="Arial"/>
              <w:szCs w:val="20"/>
              <w:lang w:eastAsia="lt-LT"/>
            </w:rPr>
            <w:t xml:space="preserve">Kelmės m. centrinėje dalyje esančių gatvių (Ke-34 Kooperacijos g., Ke-37 L. Giros g., Ke-13 Birutės g., Ke-44 </w:t>
          </w:r>
          <w:proofErr w:type="spellStart"/>
          <w:r w:rsidRPr="00B40417">
            <w:rPr>
              <w:rFonts w:cs="Arial"/>
              <w:szCs w:val="20"/>
              <w:lang w:eastAsia="lt-LT"/>
            </w:rPr>
            <w:t>M.Valančiaus</w:t>
          </w:r>
          <w:proofErr w:type="spellEnd"/>
          <w:r w:rsidRPr="00B40417">
            <w:rPr>
              <w:rFonts w:cs="Arial"/>
              <w:szCs w:val="20"/>
              <w:lang w:eastAsia="lt-LT"/>
            </w:rPr>
            <w:t xml:space="preserve"> g., Ke-54 Nepriklausomybės g.) ka</w:t>
          </w:r>
          <w:r>
            <w:rPr>
              <w:rFonts w:cs="Arial"/>
              <w:szCs w:val="20"/>
              <w:lang w:eastAsia="lt-LT"/>
            </w:rPr>
            <w:t>pitalinis remontas įrengiant pės</w:t>
          </w:r>
          <w:r w:rsidRPr="00B40417">
            <w:rPr>
              <w:rFonts w:cs="Arial"/>
              <w:szCs w:val="20"/>
              <w:lang w:eastAsia="lt-LT"/>
            </w:rPr>
            <w:t>čiųjų-dviračių takus</w:t>
          </w:r>
        </w:p>
      </w:tc>
    </w:tr>
    <w:tr w:rsidR="004F178A" w:rsidRPr="00377D58" w14:paraId="5C4147D7" w14:textId="77777777" w:rsidTr="00231035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003B1764" w14:textId="77777777" w:rsidR="004F178A" w:rsidRPr="00377D58" w:rsidRDefault="004F178A" w:rsidP="004F178A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14:paraId="75FD0A47" w14:textId="77777777" w:rsidR="004F178A" w:rsidRPr="00377D58" w:rsidRDefault="004F178A" w:rsidP="004F178A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7BC11472" w14:textId="77777777" w:rsidR="004F178A" w:rsidRDefault="004F178A" w:rsidP="004F178A">
          <w:pPr>
            <w:pStyle w:val="tampasymuokair"/>
          </w:pPr>
          <w:r>
            <w:t>Statinio pavadinimas</w:t>
          </w:r>
        </w:p>
        <w:p w14:paraId="393A5605" w14:textId="77777777" w:rsidR="004F178A" w:rsidRPr="00C602B0" w:rsidRDefault="004F178A" w:rsidP="004F178A">
          <w:pPr>
            <w:pStyle w:val="tampasymuokair"/>
          </w:pPr>
        </w:p>
        <w:p w14:paraId="0E02DA5B" w14:textId="69D10FA3" w:rsidR="004F178A" w:rsidRPr="008D38DD" w:rsidRDefault="004F178A" w:rsidP="004F178A">
          <w:pPr>
            <w:pStyle w:val="tampasuraascentras"/>
            <w:rPr>
              <w:rFonts w:cs="Arial"/>
              <w:szCs w:val="20"/>
            </w:rPr>
          </w:pPr>
          <w:r w:rsidRPr="008D38DD">
            <w:rPr>
              <w:rFonts w:cs="Arial"/>
              <w:szCs w:val="20"/>
            </w:rPr>
            <w:t>Susisiekimo komunikacijų (gatvės) paskirties statinio - Kelmės miesto Ke-13 Birutės gatves kapitalinio remonto techninis darbo projektas, įrengiant lietaus nuotekų tinklus ir pėsčiųjų - dvirači</w:t>
          </w:r>
          <w:r w:rsidR="00237ED2">
            <w:rPr>
              <w:rFonts w:cs="Arial"/>
              <w:szCs w:val="20"/>
            </w:rPr>
            <w:t>ų</w:t>
          </w:r>
          <w:r w:rsidRPr="008D38DD">
            <w:rPr>
              <w:rFonts w:cs="Arial"/>
              <w:szCs w:val="20"/>
            </w:rPr>
            <w:t xml:space="preserve"> takus</w:t>
          </w:r>
        </w:p>
        <w:p w14:paraId="0780336B" w14:textId="78053B4E" w:rsidR="004F178A" w:rsidRDefault="004F178A" w:rsidP="004F178A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vAlign w:val="center"/>
        </w:tcPr>
        <w:p w14:paraId="0283CEDD" w14:textId="15DBB094" w:rsidR="006E3B03" w:rsidRPr="00377D58" w:rsidRDefault="00A20DBB" w:rsidP="00127C15">
          <w:pPr>
            <w:pStyle w:val="tampasVP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7814E1D" wp14:editId="2B81A993">
                <wp:simplePos x="0" y="0"/>
                <wp:positionH relativeFrom="column">
                  <wp:posOffset>1421130</wp:posOffset>
                </wp:positionH>
                <wp:positionV relativeFrom="paragraph">
                  <wp:posOffset>121285</wp:posOffset>
                </wp:positionV>
                <wp:extent cx="647700" cy="407670"/>
                <wp:effectExtent l="0" t="0" r="0" b="0"/>
                <wp:wrapNone/>
                <wp:docPr id="4165507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E3B03"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vAlign w:val="center"/>
        </w:tcPr>
        <w:p w14:paraId="15A396E8" w14:textId="7E016E2F" w:rsidR="006E3B03" w:rsidRPr="00377D58" w:rsidRDefault="00D0307F" w:rsidP="00127C15">
          <w:r>
            <w:rPr>
              <w:noProof/>
            </w:rPr>
            <w:drawing>
              <wp:anchor distT="0" distB="0" distL="114300" distR="114300" simplePos="0" relativeHeight="251656192" behindDoc="0" locked="0" layoutInCell="1" allowOverlap="1" wp14:anchorId="57B86FEE" wp14:editId="30AAEE4B">
                <wp:simplePos x="0" y="0"/>
                <wp:positionH relativeFrom="column">
                  <wp:posOffset>-67310</wp:posOffset>
                </wp:positionH>
                <wp:positionV relativeFrom="paragraph">
                  <wp:posOffset>-46990</wp:posOffset>
                </wp:positionV>
                <wp:extent cx="647700" cy="407670"/>
                <wp:effectExtent l="0" t="0" r="0" b="0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2F265617" w:rsidR="006E3B03" w:rsidRPr="00377D58" w:rsidRDefault="007D05A6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Suvestinis darbų kiekių žiniaraštis</w:t>
          </w:r>
        </w:p>
      </w:tc>
      <w:tc>
        <w:tcPr>
          <w:tcW w:w="835" w:type="dxa"/>
          <w:tcBorders>
            <w:right w:val="single" w:sz="8" w:space="0" w:color="auto"/>
          </w:tcBorders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203184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13113DD2" w14:textId="146C6AE7" w:rsidR="00203184" w:rsidRPr="00377D58" w:rsidRDefault="00203184" w:rsidP="00203184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vAlign w:val="center"/>
        </w:tcPr>
        <w:p w14:paraId="177D5E0F" w14:textId="1DBDEB83" w:rsidR="00203184" w:rsidRPr="00377D58" w:rsidRDefault="00203184" w:rsidP="00203184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vAlign w:val="center"/>
        </w:tcPr>
        <w:p w14:paraId="3F8E24D7" w14:textId="4071C934" w:rsidR="00203184" w:rsidRPr="00377D58" w:rsidRDefault="00203184" w:rsidP="00203184">
          <w:pPr>
            <w:pStyle w:val="tampasVP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vAlign w:val="center"/>
        </w:tcPr>
        <w:p w14:paraId="4B281935" w14:textId="41DB51BE" w:rsidR="00203184" w:rsidRPr="00377D58" w:rsidRDefault="00203184" w:rsidP="00203184"/>
      </w:tc>
      <w:tc>
        <w:tcPr>
          <w:tcW w:w="4416" w:type="dxa"/>
          <w:gridSpan w:val="2"/>
          <w:vMerge/>
          <w:tcBorders>
            <w:left w:val="single" w:sz="8" w:space="0" w:color="auto"/>
          </w:tcBorders>
        </w:tcPr>
        <w:p w14:paraId="5C5BDC92" w14:textId="77777777" w:rsidR="00203184" w:rsidRPr="00377D58" w:rsidRDefault="00203184" w:rsidP="00203184"/>
      </w:tc>
      <w:tc>
        <w:tcPr>
          <w:tcW w:w="835" w:type="dxa"/>
          <w:vMerge w:val="restart"/>
          <w:tcBorders>
            <w:right w:val="single" w:sz="8" w:space="0" w:color="auto"/>
          </w:tcBorders>
          <w:vAlign w:val="center"/>
        </w:tcPr>
        <w:p w14:paraId="4B29B078" w14:textId="77777777" w:rsidR="00203184" w:rsidRPr="00377D58" w:rsidRDefault="00203184" w:rsidP="00203184">
          <w:pPr>
            <w:pStyle w:val="tampasuraascentras"/>
          </w:pPr>
          <w:r w:rsidRPr="00377D58">
            <w:t>0</w:t>
          </w:r>
        </w:p>
      </w:tc>
    </w:tr>
    <w:tr w:rsidR="00BE0F9F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23D0A28A" w14:textId="77777777" w:rsidR="00BE0F9F" w:rsidRPr="00377D58" w:rsidRDefault="00BE0F9F" w:rsidP="00BE0F9F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vAlign w:val="center"/>
        </w:tcPr>
        <w:p w14:paraId="15F85FF4" w14:textId="3DD2DCF0" w:rsidR="00BE0F9F" w:rsidRPr="00377D58" w:rsidRDefault="00BE0F9F" w:rsidP="00BE0F9F">
          <w:pPr>
            <w:jc w:val="center"/>
          </w:pPr>
          <w: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vAlign w:val="center"/>
        </w:tcPr>
        <w:p w14:paraId="7485C29E" w14:textId="3A88D3C9" w:rsidR="00BE0F9F" w:rsidRPr="00377D58" w:rsidRDefault="00BE0F9F" w:rsidP="00BE0F9F">
          <w:r>
            <w:t>Žymantas Dijokas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vAlign w:val="center"/>
        </w:tcPr>
        <w:p w14:paraId="4A882354" w14:textId="40AC0E25" w:rsidR="00BE0F9F" w:rsidRPr="00377D58" w:rsidRDefault="00BE0F9F" w:rsidP="00BE0F9F">
          <w:r w:rsidRPr="00A5638F">
            <w:rPr>
              <w:noProof/>
            </w:rPr>
            <w:drawing>
              <wp:inline distT="0" distB="0" distL="0" distR="0" wp14:anchorId="23A785EC" wp14:editId="7945A5E7">
                <wp:extent cx="498061" cy="260350"/>
                <wp:effectExtent l="0" t="0" r="0" b="0"/>
                <wp:docPr id="11162322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0708" cy="2617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</w:tcPr>
        <w:p w14:paraId="63C03823" w14:textId="77777777" w:rsidR="00BE0F9F" w:rsidRPr="00377D58" w:rsidRDefault="00BE0F9F" w:rsidP="00BE0F9F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</w:tcPr>
        <w:p w14:paraId="603682C3" w14:textId="77777777" w:rsidR="00BE0F9F" w:rsidRPr="00377D58" w:rsidRDefault="00BE0F9F" w:rsidP="00BE0F9F"/>
      </w:tc>
    </w:tr>
    <w:tr w:rsidR="00203184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vAlign w:val="center"/>
        </w:tcPr>
        <w:p w14:paraId="7E7445CB" w14:textId="77777777" w:rsidR="00203184" w:rsidRPr="00377D58" w:rsidRDefault="00203184" w:rsidP="00203184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4DA67FA5" w14:textId="6648474E" w:rsidR="00203184" w:rsidRPr="006C6D13" w:rsidRDefault="00203184" w:rsidP="00203184">
          <w:pPr>
            <w:pStyle w:val="tampasymuokair"/>
          </w:pPr>
          <w:r w:rsidRPr="006C6D13">
            <w:t>Statytojas ir (arba) užsakovas</w:t>
          </w:r>
        </w:p>
        <w:p w14:paraId="077BC35F" w14:textId="6486DA36" w:rsidR="00203184" w:rsidRPr="006C6D13" w:rsidRDefault="00203184" w:rsidP="00203184">
          <w:pPr>
            <w:pStyle w:val="tampasuraascentras"/>
            <w:rPr>
              <w:rFonts w:cs="Arial"/>
            </w:rPr>
          </w:pPr>
        </w:p>
        <w:p w14:paraId="3202D29A" w14:textId="12D0EB6A" w:rsidR="00203184" w:rsidRPr="006C6D13" w:rsidRDefault="009B37DA" w:rsidP="00203184">
          <w:pPr>
            <w:pStyle w:val="tampasuraascentras"/>
            <w:rPr>
              <w:rFonts w:cs="Arial"/>
            </w:rPr>
          </w:pPr>
          <w:r w:rsidRPr="009B37DA">
            <w:rPr>
              <w:rFonts w:cs="Arial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</w:tcPr>
        <w:p w14:paraId="3156358A" w14:textId="77777777" w:rsidR="00203184" w:rsidRPr="006C6D13" w:rsidRDefault="00203184" w:rsidP="00203184">
          <w:pPr>
            <w:pStyle w:val="tampasymuokair"/>
          </w:pPr>
          <w:r w:rsidRPr="006C6D13">
            <w:t>Dokumento žymuo</w:t>
          </w:r>
        </w:p>
        <w:p w14:paraId="5350AF92" w14:textId="77777777" w:rsidR="00203184" w:rsidRPr="006C6D13" w:rsidRDefault="00203184" w:rsidP="00203184">
          <w:pPr>
            <w:rPr>
              <w:rFonts w:cs="Arial"/>
            </w:rPr>
          </w:pPr>
        </w:p>
        <w:p w14:paraId="596C55F8" w14:textId="0BEC21EE" w:rsidR="00203184" w:rsidRPr="006C6D13" w:rsidRDefault="000B6DD1" w:rsidP="00203184">
          <w:pPr>
            <w:pStyle w:val="tampasuraascentras"/>
            <w:rPr>
              <w:rFonts w:cs="Arial"/>
            </w:rPr>
          </w:pPr>
          <w:r>
            <w:rPr>
              <w:rFonts w:cs="Arial"/>
              <w:bCs/>
              <w:szCs w:val="20"/>
            </w:rPr>
            <w:t>P24-19-03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1A0DC1">
            <w:rPr>
              <w:rFonts w:cs="Arial"/>
              <w:bCs/>
            </w:rPr>
            <w:t>-</w:t>
          </w:r>
          <w:r w:rsidR="007D05A6">
            <w:rPr>
              <w:rFonts w:cs="Arial"/>
            </w:rPr>
            <w:t>SDKŽ</w:t>
          </w:r>
        </w:p>
      </w:tc>
      <w:tc>
        <w:tcPr>
          <w:tcW w:w="839" w:type="dxa"/>
          <w:tcBorders>
            <w:top w:val="single" w:sz="8" w:space="0" w:color="auto"/>
          </w:tcBorders>
          <w:vAlign w:val="center"/>
        </w:tcPr>
        <w:p w14:paraId="2C2AF472" w14:textId="77777777" w:rsidR="00203184" w:rsidRPr="00377D58" w:rsidRDefault="00203184" w:rsidP="00203184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vAlign w:val="center"/>
        </w:tcPr>
        <w:p w14:paraId="06F07BBB" w14:textId="77777777" w:rsidR="00203184" w:rsidRPr="00377D58" w:rsidRDefault="00203184" w:rsidP="00203184">
          <w:pPr>
            <w:pStyle w:val="tampasymuo"/>
          </w:pPr>
          <w:r w:rsidRPr="00377D58">
            <w:t>Lapų</w:t>
          </w:r>
        </w:p>
      </w:tc>
    </w:tr>
    <w:tr w:rsidR="00203184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590463E" w14:textId="77777777" w:rsidR="00203184" w:rsidRPr="00377D58" w:rsidRDefault="00203184" w:rsidP="00203184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AE38433" w14:textId="77777777" w:rsidR="00203184" w:rsidRPr="00377D58" w:rsidRDefault="00203184" w:rsidP="00203184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</w:tcPr>
        <w:p w14:paraId="155383E7" w14:textId="77777777" w:rsidR="00203184" w:rsidRPr="00377D58" w:rsidRDefault="00203184" w:rsidP="00203184"/>
      </w:tc>
      <w:tc>
        <w:tcPr>
          <w:tcW w:w="839" w:type="dxa"/>
          <w:tcBorders>
            <w:bottom w:val="single" w:sz="8" w:space="0" w:color="auto"/>
          </w:tcBorders>
          <w:vAlign w:val="center"/>
        </w:tcPr>
        <w:p w14:paraId="3FF7F38F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vAlign w:val="center"/>
        </w:tcPr>
        <w:p w14:paraId="26478918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0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50F3" w14:textId="5B200913" w:rsidR="000743E8" w:rsidRPr="004D539B" w:rsidRDefault="000743E8" w:rsidP="000743E8">
    <w:pPr>
      <w:pStyle w:val="Headeruraas"/>
    </w:pPr>
    <w:r w:rsidRPr="004D539B">
      <w:rPr>
        <w:noProof/>
      </w:rPr>
      <w:drawing>
        <wp:anchor distT="0" distB="0" distL="114300" distR="114300" simplePos="0" relativeHeight="251655680" behindDoc="0" locked="0" layoutInCell="1" allowOverlap="1" wp14:anchorId="7ACC7874" wp14:editId="288490E9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0B0C39" w14:textId="70E251D4" w:rsidR="0023437B" w:rsidRPr="0023437B" w:rsidRDefault="008D362E" w:rsidP="00127C15">
    <w:r>
      <w:rPr>
        <w:noProof/>
      </w:rPr>
      <w:pict w14:anchorId="19D96CBC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1" o:spid="_x0000_s1026" type="#_x0000_t32" style="position:absolute;margin-left:-56.7pt;margin-top:10.05pt;width:599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75E0C916" w14:textId="77777777" w:rsidR="000D475A" w:rsidRDefault="000D475A" w:rsidP="00127C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0DA0" w14:textId="5753A3E9" w:rsidR="00BE0F9F" w:rsidRDefault="00BE0F9F" w:rsidP="00BE0F9F">
    <w:pPr>
      <w:pStyle w:val="Headeruraas"/>
    </w:pPr>
    <w:r>
      <w:t xml:space="preserve">Suvestinis darbų kiekių </w:t>
    </w:r>
    <w:proofErr w:type="spellStart"/>
    <w:r>
      <w:t>žiniraraštis</w:t>
    </w:r>
    <w:proofErr w:type="spellEnd"/>
  </w:p>
  <w:p w14:paraId="5B4C9D16" w14:textId="487BFADC" w:rsidR="00AF02E3" w:rsidRPr="00DC0E79" w:rsidRDefault="00605BFA" w:rsidP="00BE0F9F">
    <w:pPr>
      <w:pStyle w:val="Headeruraas"/>
    </w:pPr>
    <w:r w:rsidRPr="004D539B">
      <w:rPr>
        <w:noProof/>
      </w:rPr>
      <w:drawing>
        <wp:anchor distT="0" distB="0" distL="114300" distR="114300" simplePos="0" relativeHeight="251683328" behindDoc="0" locked="0" layoutInCell="1" allowOverlap="1" wp14:anchorId="0499FD7B" wp14:editId="00B7F013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362E">
      <w:rPr>
        <w:noProof/>
      </w:rPr>
      <w:pict w14:anchorId="2763FD20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3" o:spid="_x0000_s1025" type="#_x0000_t32" style="position:absolute;left:0;text-align:left;margin-left:-56.7pt;margin-top:10.05pt;width:599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AutoShape 43"/>
        <o:r id="V:Rule4" type="connector" idref="#AutoShape 4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5B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3F51"/>
    <w:rsid w:val="00054A13"/>
    <w:rsid w:val="00054F74"/>
    <w:rsid w:val="000552F2"/>
    <w:rsid w:val="0005570B"/>
    <w:rsid w:val="00055F3C"/>
    <w:rsid w:val="00057132"/>
    <w:rsid w:val="0005728A"/>
    <w:rsid w:val="000617CC"/>
    <w:rsid w:val="00062571"/>
    <w:rsid w:val="00062C04"/>
    <w:rsid w:val="00063F51"/>
    <w:rsid w:val="000654F8"/>
    <w:rsid w:val="00066721"/>
    <w:rsid w:val="00066C36"/>
    <w:rsid w:val="00067B4A"/>
    <w:rsid w:val="0007264D"/>
    <w:rsid w:val="000736B8"/>
    <w:rsid w:val="00074272"/>
    <w:rsid w:val="000743E8"/>
    <w:rsid w:val="000747E5"/>
    <w:rsid w:val="0008143F"/>
    <w:rsid w:val="00081614"/>
    <w:rsid w:val="0008276F"/>
    <w:rsid w:val="000831B1"/>
    <w:rsid w:val="000833C9"/>
    <w:rsid w:val="0009098F"/>
    <w:rsid w:val="000910C8"/>
    <w:rsid w:val="000916E3"/>
    <w:rsid w:val="0009319D"/>
    <w:rsid w:val="00094252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6DD1"/>
    <w:rsid w:val="000B7A4F"/>
    <w:rsid w:val="000C0D6E"/>
    <w:rsid w:val="000C11BF"/>
    <w:rsid w:val="000C2E0D"/>
    <w:rsid w:val="000C49A8"/>
    <w:rsid w:val="000C4DAB"/>
    <w:rsid w:val="000D00D6"/>
    <w:rsid w:val="000D0832"/>
    <w:rsid w:val="000D1610"/>
    <w:rsid w:val="000D19F3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1D5"/>
    <w:rsid w:val="0010078C"/>
    <w:rsid w:val="00101079"/>
    <w:rsid w:val="0010136E"/>
    <w:rsid w:val="00102FB6"/>
    <w:rsid w:val="00103F88"/>
    <w:rsid w:val="001054FF"/>
    <w:rsid w:val="00105519"/>
    <w:rsid w:val="0010558C"/>
    <w:rsid w:val="001064F6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C4B"/>
    <w:rsid w:val="0012606E"/>
    <w:rsid w:val="00126630"/>
    <w:rsid w:val="00126963"/>
    <w:rsid w:val="00126980"/>
    <w:rsid w:val="00127C15"/>
    <w:rsid w:val="001305F4"/>
    <w:rsid w:val="001307F5"/>
    <w:rsid w:val="001312A3"/>
    <w:rsid w:val="001314A0"/>
    <w:rsid w:val="001319B8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8E8"/>
    <w:rsid w:val="00171987"/>
    <w:rsid w:val="001727C0"/>
    <w:rsid w:val="001729B2"/>
    <w:rsid w:val="00172BE0"/>
    <w:rsid w:val="00172E96"/>
    <w:rsid w:val="00172E9F"/>
    <w:rsid w:val="00174200"/>
    <w:rsid w:val="00175002"/>
    <w:rsid w:val="00177295"/>
    <w:rsid w:val="00177994"/>
    <w:rsid w:val="00180BDB"/>
    <w:rsid w:val="00180F62"/>
    <w:rsid w:val="0018257B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97A4F"/>
    <w:rsid w:val="001A0719"/>
    <w:rsid w:val="001A0DC1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31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01B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5CDB"/>
    <w:rsid w:val="001F6B29"/>
    <w:rsid w:val="00200020"/>
    <w:rsid w:val="0020188E"/>
    <w:rsid w:val="002025F2"/>
    <w:rsid w:val="002025F3"/>
    <w:rsid w:val="00203184"/>
    <w:rsid w:val="00203498"/>
    <w:rsid w:val="002034A9"/>
    <w:rsid w:val="002054D3"/>
    <w:rsid w:val="0020739D"/>
    <w:rsid w:val="0020758C"/>
    <w:rsid w:val="002106FA"/>
    <w:rsid w:val="002123F0"/>
    <w:rsid w:val="0021313F"/>
    <w:rsid w:val="0021319D"/>
    <w:rsid w:val="00213C7F"/>
    <w:rsid w:val="00213DA7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426B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035"/>
    <w:rsid w:val="00231944"/>
    <w:rsid w:val="002321FC"/>
    <w:rsid w:val="00232DDD"/>
    <w:rsid w:val="0023381A"/>
    <w:rsid w:val="00233D8A"/>
    <w:rsid w:val="0023437B"/>
    <w:rsid w:val="00234C99"/>
    <w:rsid w:val="002353FC"/>
    <w:rsid w:val="00235736"/>
    <w:rsid w:val="00237ED2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540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FC5"/>
    <w:rsid w:val="0027668C"/>
    <w:rsid w:val="002766FC"/>
    <w:rsid w:val="00276D12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2DF4"/>
    <w:rsid w:val="002A48A0"/>
    <w:rsid w:val="002A498D"/>
    <w:rsid w:val="002A60E4"/>
    <w:rsid w:val="002B02F0"/>
    <w:rsid w:val="002B1825"/>
    <w:rsid w:val="002B1F87"/>
    <w:rsid w:val="002B1FBC"/>
    <w:rsid w:val="002B2123"/>
    <w:rsid w:val="002B2757"/>
    <w:rsid w:val="002B2B15"/>
    <w:rsid w:val="002B38CA"/>
    <w:rsid w:val="002B4533"/>
    <w:rsid w:val="002B6CF7"/>
    <w:rsid w:val="002B7176"/>
    <w:rsid w:val="002B7387"/>
    <w:rsid w:val="002B7A08"/>
    <w:rsid w:val="002C05E6"/>
    <w:rsid w:val="002C10C2"/>
    <w:rsid w:val="002C1BD9"/>
    <w:rsid w:val="002C389C"/>
    <w:rsid w:val="002C3EB7"/>
    <w:rsid w:val="002C52F3"/>
    <w:rsid w:val="002C54CD"/>
    <w:rsid w:val="002C6E00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32E"/>
    <w:rsid w:val="00320337"/>
    <w:rsid w:val="0032247E"/>
    <w:rsid w:val="00323137"/>
    <w:rsid w:val="00323C88"/>
    <w:rsid w:val="003261E4"/>
    <w:rsid w:val="00326A96"/>
    <w:rsid w:val="00326AAF"/>
    <w:rsid w:val="00327B6F"/>
    <w:rsid w:val="003301E7"/>
    <w:rsid w:val="00330D5E"/>
    <w:rsid w:val="00330DDD"/>
    <w:rsid w:val="00330E8A"/>
    <w:rsid w:val="003317B5"/>
    <w:rsid w:val="00332C32"/>
    <w:rsid w:val="00332DA1"/>
    <w:rsid w:val="00333060"/>
    <w:rsid w:val="00333D9F"/>
    <w:rsid w:val="00335767"/>
    <w:rsid w:val="00336A62"/>
    <w:rsid w:val="00340C98"/>
    <w:rsid w:val="00342187"/>
    <w:rsid w:val="00343269"/>
    <w:rsid w:val="003435C6"/>
    <w:rsid w:val="003444A3"/>
    <w:rsid w:val="003444AF"/>
    <w:rsid w:val="00344B42"/>
    <w:rsid w:val="003454CF"/>
    <w:rsid w:val="00345B02"/>
    <w:rsid w:val="00346828"/>
    <w:rsid w:val="00346B63"/>
    <w:rsid w:val="00346C3C"/>
    <w:rsid w:val="003501DB"/>
    <w:rsid w:val="00350DE1"/>
    <w:rsid w:val="00351028"/>
    <w:rsid w:val="00352487"/>
    <w:rsid w:val="00352858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00E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4F69"/>
    <w:rsid w:val="0038714C"/>
    <w:rsid w:val="00390D4C"/>
    <w:rsid w:val="00392892"/>
    <w:rsid w:val="00392D13"/>
    <w:rsid w:val="00393ACA"/>
    <w:rsid w:val="00395554"/>
    <w:rsid w:val="00397707"/>
    <w:rsid w:val="003A0A3C"/>
    <w:rsid w:val="003A0DD0"/>
    <w:rsid w:val="003A1C59"/>
    <w:rsid w:val="003A2B1C"/>
    <w:rsid w:val="003A3675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2D7"/>
    <w:rsid w:val="003D2975"/>
    <w:rsid w:val="003D2E6A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4561"/>
    <w:rsid w:val="003E69D0"/>
    <w:rsid w:val="003E73B2"/>
    <w:rsid w:val="003F1763"/>
    <w:rsid w:val="003F2516"/>
    <w:rsid w:val="003F3A14"/>
    <w:rsid w:val="003F59FB"/>
    <w:rsid w:val="003F70E4"/>
    <w:rsid w:val="003F73CC"/>
    <w:rsid w:val="00401EE0"/>
    <w:rsid w:val="004031F9"/>
    <w:rsid w:val="00403293"/>
    <w:rsid w:val="00406947"/>
    <w:rsid w:val="00410501"/>
    <w:rsid w:val="0041089C"/>
    <w:rsid w:val="00411379"/>
    <w:rsid w:val="00411ACF"/>
    <w:rsid w:val="00411CAB"/>
    <w:rsid w:val="00413B5B"/>
    <w:rsid w:val="0041420F"/>
    <w:rsid w:val="00414226"/>
    <w:rsid w:val="00416CFC"/>
    <w:rsid w:val="00417E73"/>
    <w:rsid w:val="00420598"/>
    <w:rsid w:val="00421850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4EA5"/>
    <w:rsid w:val="00437387"/>
    <w:rsid w:val="00437457"/>
    <w:rsid w:val="00437940"/>
    <w:rsid w:val="00437DE5"/>
    <w:rsid w:val="004408D9"/>
    <w:rsid w:val="00441F32"/>
    <w:rsid w:val="0044244A"/>
    <w:rsid w:val="00442840"/>
    <w:rsid w:val="00444EEF"/>
    <w:rsid w:val="00445F0B"/>
    <w:rsid w:val="004464B6"/>
    <w:rsid w:val="00446CE9"/>
    <w:rsid w:val="00447733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1A90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2F7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164"/>
    <w:rsid w:val="004A3290"/>
    <w:rsid w:val="004A498B"/>
    <w:rsid w:val="004A498D"/>
    <w:rsid w:val="004A61BA"/>
    <w:rsid w:val="004A63B7"/>
    <w:rsid w:val="004A7917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2E7"/>
    <w:rsid w:val="004C1494"/>
    <w:rsid w:val="004C2AA4"/>
    <w:rsid w:val="004C2E0D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02C"/>
    <w:rsid w:val="004E016F"/>
    <w:rsid w:val="004E24B3"/>
    <w:rsid w:val="004E28C5"/>
    <w:rsid w:val="004E7771"/>
    <w:rsid w:val="004E7E13"/>
    <w:rsid w:val="004F0303"/>
    <w:rsid w:val="004F0C50"/>
    <w:rsid w:val="004F178A"/>
    <w:rsid w:val="004F2023"/>
    <w:rsid w:val="004F35CF"/>
    <w:rsid w:val="004F449A"/>
    <w:rsid w:val="004F47C4"/>
    <w:rsid w:val="004F4A97"/>
    <w:rsid w:val="004F4D28"/>
    <w:rsid w:val="004F539A"/>
    <w:rsid w:val="004F6C77"/>
    <w:rsid w:val="004F70A6"/>
    <w:rsid w:val="004F7D2E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4128"/>
    <w:rsid w:val="005468CD"/>
    <w:rsid w:val="00547486"/>
    <w:rsid w:val="0054794D"/>
    <w:rsid w:val="005514C5"/>
    <w:rsid w:val="0055237B"/>
    <w:rsid w:val="00553B7F"/>
    <w:rsid w:val="00553F9A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575C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14A9"/>
    <w:rsid w:val="005B45B5"/>
    <w:rsid w:val="005B5C8B"/>
    <w:rsid w:val="005B6429"/>
    <w:rsid w:val="005B7013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5F5E89"/>
    <w:rsid w:val="005F747D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1174"/>
    <w:rsid w:val="00652397"/>
    <w:rsid w:val="00652D02"/>
    <w:rsid w:val="00654C68"/>
    <w:rsid w:val="00657435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F63"/>
    <w:rsid w:val="006B62A3"/>
    <w:rsid w:val="006B6563"/>
    <w:rsid w:val="006B7C59"/>
    <w:rsid w:val="006B7E10"/>
    <w:rsid w:val="006C0E49"/>
    <w:rsid w:val="006C17E3"/>
    <w:rsid w:val="006C2374"/>
    <w:rsid w:val="006C3336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255C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7E2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7C0F"/>
    <w:rsid w:val="00787E0C"/>
    <w:rsid w:val="007901B8"/>
    <w:rsid w:val="0079085E"/>
    <w:rsid w:val="00790B29"/>
    <w:rsid w:val="007914FD"/>
    <w:rsid w:val="0079300A"/>
    <w:rsid w:val="00793707"/>
    <w:rsid w:val="0079523B"/>
    <w:rsid w:val="00795B1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B780F"/>
    <w:rsid w:val="007C1B03"/>
    <w:rsid w:val="007C1D16"/>
    <w:rsid w:val="007C3DBE"/>
    <w:rsid w:val="007C4917"/>
    <w:rsid w:val="007C565A"/>
    <w:rsid w:val="007C6558"/>
    <w:rsid w:val="007C7E2E"/>
    <w:rsid w:val="007D05A6"/>
    <w:rsid w:val="007D0F31"/>
    <w:rsid w:val="007D147C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4F67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3F65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6AE3"/>
    <w:rsid w:val="008403DB"/>
    <w:rsid w:val="0084354C"/>
    <w:rsid w:val="008445D2"/>
    <w:rsid w:val="0084487D"/>
    <w:rsid w:val="00844C57"/>
    <w:rsid w:val="00845D60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580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62E"/>
    <w:rsid w:val="008D3A9D"/>
    <w:rsid w:val="008D3B67"/>
    <w:rsid w:val="008D3F27"/>
    <w:rsid w:val="008D407F"/>
    <w:rsid w:val="008D53FD"/>
    <w:rsid w:val="008D6291"/>
    <w:rsid w:val="008D777F"/>
    <w:rsid w:val="008D7C93"/>
    <w:rsid w:val="008D7FBD"/>
    <w:rsid w:val="008E0241"/>
    <w:rsid w:val="008E0670"/>
    <w:rsid w:val="008E1EED"/>
    <w:rsid w:val="008E22EF"/>
    <w:rsid w:val="008E30A1"/>
    <w:rsid w:val="008E36FC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1E30"/>
    <w:rsid w:val="00923C09"/>
    <w:rsid w:val="00924868"/>
    <w:rsid w:val="00926B72"/>
    <w:rsid w:val="009278FF"/>
    <w:rsid w:val="009302F7"/>
    <w:rsid w:val="00930688"/>
    <w:rsid w:val="00931B92"/>
    <w:rsid w:val="00932064"/>
    <w:rsid w:val="00933691"/>
    <w:rsid w:val="00936CC7"/>
    <w:rsid w:val="00940056"/>
    <w:rsid w:val="009407B9"/>
    <w:rsid w:val="00940AC0"/>
    <w:rsid w:val="0094127D"/>
    <w:rsid w:val="009412A4"/>
    <w:rsid w:val="009415EC"/>
    <w:rsid w:val="0094315D"/>
    <w:rsid w:val="00943EAB"/>
    <w:rsid w:val="00944B5F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64D7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34C3"/>
    <w:rsid w:val="009B37DA"/>
    <w:rsid w:val="009B4A27"/>
    <w:rsid w:val="009B4EF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773E"/>
    <w:rsid w:val="00A07794"/>
    <w:rsid w:val="00A07EB4"/>
    <w:rsid w:val="00A114B7"/>
    <w:rsid w:val="00A13702"/>
    <w:rsid w:val="00A1418B"/>
    <w:rsid w:val="00A15FEF"/>
    <w:rsid w:val="00A20DBB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200D"/>
    <w:rsid w:val="00A330C5"/>
    <w:rsid w:val="00A34B5A"/>
    <w:rsid w:val="00A362B9"/>
    <w:rsid w:val="00A409A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4F86"/>
    <w:rsid w:val="00A95A16"/>
    <w:rsid w:val="00AA0EAE"/>
    <w:rsid w:val="00AA194A"/>
    <w:rsid w:val="00AA1A33"/>
    <w:rsid w:val="00AA4AB9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97E"/>
    <w:rsid w:val="00B0375E"/>
    <w:rsid w:val="00B0506C"/>
    <w:rsid w:val="00B06291"/>
    <w:rsid w:val="00B06E77"/>
    <w:rsid w:val="00B10E97"/>
    <w:rsid w:val="00B115A9"/>
    <w:rsid w:val="00B11F04"/>
    <w:rsid w:val="00B123F5"/>
    <w:rsid w:val="00B14AAE"/>
    <w:rsid w:val="00B16B3A"/>
    <w:rsid w:val="00B16E5D"/>
    <w:rsid w:val="00B20110"/>
    <w:rsid w:val="00B20E70"/>
    <w:rsid w:val="00B22180"/>
    <w:rsid w:val="00B223BE"/>
    <w:rsid w:val="00B230E4"/>
    <w:rsid w:val="00B23B4F"/>
    <w:rsid w:val="00B26BAA"/>
    <w:rsid w:val="00B27335"/>
    <w:rsid w:val="00B30458"/>
    <w:rsid w:val="00B3094E"/>
    <w:rsid w:val="00B312D0"/>
    <w:rsid w:val="00B3172F"/>
    <w:rsid w:val="00B322D1"/>
    <w:rsid w:val="00B32C85"/>
    <w:rsid w:val="00B32E9A"/>
    <w:rsid w:val="00B33339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0D92"/>
    <w:rsid w:val="00B6145E"/>
    <w:rsid w:val="00B617D6"/>
    <w:rsid w:val="00B62EF5"/>
    <w:rsid w:val="00B631B8"/>
    <w:rsid w:val="00B6335A"/>
    <w:rsid w:val="00B63939"/>
    <w:rsid w:val="00B658A2"/>
    <w:rsid w:val="00B65B3C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2E7"/>
    <w:rsid w:val="00B76B08"/>
    <w:rsid w:val="00B77836"/>
    <w:rsid w:val="00B8031D"/>
    <w:rsid w:val="00B80CC3"/>
    <w:rsid w:val="00B82E1C"/>
    <w:rsid w:val="00B83913"/>
    <w:rsid w:val="00B8412E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27B2"/>
    <w:rsid w:val="00B93068"/>
    <w:rsid w:val="00B932C2"/>
    <w:rsid w:val="00B93355"/>
    <w:rsid w:val="00B93CE4"/>
    <w:rsid w:val="00B9461B"/>
    <w:rsid w:val="00B948EC"/>
    <w:rsid w:val="00B95F56"/>
    <w:rsid w:val="00B9601C"/>
    <w:rsid w:val="00B977C8"/>
    <w:rsid w:val="00BA27E1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056C"/>
    <w:rsid w:val="00BC1132"/>
    <w:rsid w:val="00BC169B"/>
    <w:rsid w:val="00BC171E"/>
    <w:rsid w:val="00BC2A9C"/>
    <w:rsid w:val="00BC2D55"/>
    <w:rsid w:val="00BC4CC1"/>
    <w:rsid w:val="00BC63F7"/>
    <w:rsid w:val="00BC7240"/>
    <w:rsid w:val="00BC75CD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0F9F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3B4"/>
    <w:rsid w:val="00BF4FCA"/>
    <w:rsid w:val="00BF53F3"/>
    <w:rsid w:val="00BF5653"/>
    <w:rsid w:val="00BF5B5E"/>
    <w:rsid w:val="00BF6779"/>
    <w:rsid w:val="00BF6C25"/>
    <w:rsid w:val="00C015D0"/>
    <w:rsid w:val="00C0343A"/>
    <w:rsid w:val="00C03729"/>
    <w:rsid w:val="00C079C0"/>
    <w:rsid w:val="00C108E4"/>
    <w:rsid w:val="00C11FF3"/>
    <w:rsid w:val="00C1391C"/>
    <w:rsid w:val="00C13F22"/>
    <w:rsid w:val="00C158E5"/>
    <w:rsid w:val="00C15F29"/>
    <w:rsid w:val="00C17829"/>
    <w:rsid w:val="00C17FD0"/>
    <w:rsid w:val="00C21E2E"/>
    <w:rsid w:val="00C2264E"/>
    <w:rsid w:val="00C232B4"/>
    <w:rsid w:val="00C249D6"/>
    <w:rsid w:val="00C25347"/>
    <w:rsid w:val="00C256B4"/>
    <w:rsid w:val="00C262C4"/>
    <w:rsid w:val="00C270C4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1E29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0B4"/>
    <w:rsid w:val="00C63285"/>
    <w:rsid w:val="00C649FF"/>
    <w:rsid w:val="00C64CF8"/>
    <w:rsid w:val="00C664F5"/>
    <w:rsid w:val="00C667F2"/>
    <w:rsid w:val="00C668E2"/>
    <w:rsid w:val="00C67092"/>
    <w:rsid w:val="00C6746D"/>
    <w:rsid w:val="00C67567"/>
    <w:rsid w:val="00C70B55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431A"/>
    <w:rsid w:val="00C96932"/>
    <w:rsid w:val="00C97302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B73BB"/>
    <w:rsid w:val="00CC0BC6"/>
    <w:rsid w:val="00CC15ED"/>
    <w:rsid w:val="00CC1616"/>
    <w:rsid w:val="00CC28A1"/>
    <w:rsid w:val="00CC3B16"/>
    <w:rsid w:val="00CC58C6"/>
    <w:rsid w:val="00CC768A"/>
    <w:rsid w:val="00CC7DE1"/>
    <w:rsid w:val="00CD120B"/>
    <w:rsid w:val="00CD1A4C"/>
    <w:rsid w:val="00CD258F"/>
    <w:rsid w:val="00CD336E"/>
    <w:rsid w:val="00CD40E7"/>
    <w:rsid w:val="00CD418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145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DE1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1C76"/>
    <w:rsid w:val="00D14730"/>
    <w:rsid w:val="00D1488C"/>
    <w:rsid w:val="00D14A9C"/>
    <w:rsid w:val="00D174F8"/>
    <w:rsid w:val="00D1754F"/>
    <w:rsid w:val="00D1757C"/>
    <w:rsid w:val="00D177DA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767"/>
    <w:rsid w:val="00D649E0"/>
    <w:rsid w:val="00D64F11"/>
    <w:rsid w:val="00D65013"/>
    <w:rsid w:val="00D66508"/>
    <w:rsid w:val="00D67A41"/>
    <w:rsid w:val="00D71C1E"/>
    <w:rsid w:val="00D71D07"/>
    <w:rsid w:val="00D721F9"/>
    <w:rsid w:val="00D72B80"/>
    <w:rsid w:val="00D734CF"/>
    <w:rsid w:val="00D73543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591F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7700"/>
    <w:rsid w:val="00DC7AC3"/>
    <w:rsid w:val="00DD0657"/>
    <w:rsid w:val="00DD1294"/>
    <w:rsid w:val="00DD3950"/>
    <w:rsid w:val="00DD46C9"/>
    <w:rsid w:val="00DD733D"/>
    <w:rsid w:val="00DD73F7"/>
    <w:rsid w:val="00DE2DC1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2839"/>
    <w:rsid w:val="00DF3129"/>
    <w:rsid w:val="00DF3363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4"/>
    <w:rsid w:val="00E31C03"/>
    <w:rsid w:val="00E32298"/>
    <w:rsid w:val="00E32460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B50"/>
    <w:rsid w:val="00E44DAA"/>
    <w:rsid w:val="00E4536B"/>
    <w:rsid w:val="00E46E13"/>
    <w:rsid w:val="00E47029"/>
    <w:rsid w:val="00E50FB1"/>
    <w:rsid w:val="00E514D8"/>
    <w:rsid w:val="00E51BB3"/>
    <w:rsid w:val="00E51E43"/>
    <w:rsid w:val="00E528DB"/>
    <w:rsid w:val="00E56693"/>
    <w:rsid w:val="00E56870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77270"/>
    <w:rsid w:val="00E80012"/>
    <w:rsid w:val="00E80C4B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0D1B"/>
    <w:rsid w:val="00EB1193"/>
    <w:rsid w:val="00EB2D86"/>
    <w:rsid w:val="00EB6420"/>
    <w:rsid w:val="00EB6E63"/>
    <w:rsid w:val="00EB7DD3"/>
    <w:rsid w:val="00EC0E71"/>
    <w:rsid w:val="00EC2325"/>
    <w:rsid w:val="00EC307E"/>
    <w:rsid w:val="00EC3BAD"/>
    <w:rsid w:val="00EC4A01"/>
    <w:rsid w:val="00EC4AE0"/>
    <w:rsid w:val="00EC54E1"/>
    <w:rsid w:val="00ED044A"/>
    <w:rsid w:val="00ED0A2A"/>
    <w:rsid w:val="00ED188E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048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49E"/>
    <w:rsid w:val="00F15A54"/>
    <w:rsid w:val="00F16C8C"/>
    <w:rsid w:val="00F17E7A"/>
    <w:rsid w:val="00F20ECA"/>
    <w:rsid w:val="00F21BC0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CCC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59DC"/>
    <w:rsid w:val="00F7636F"/>
    <w:rsid w:val="00F774CE"/>
    <w:rsid w:val="00F778FF"/>
    <w:rsid w:val="00F830E5"/>
    <w:rsid w:val="00F8314B"/>
    <w:rsid w:val="00F84654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A11B6"/>
    <w:rsid w:val="00FA1DBB"/>
    <w:rsid w:val="00FA2D03"/>
    <w:rsid w:val="00FA2E5A"/>
    <w:rsid w:val="00FA3720"/>
    <w:rsid w:val="00FA3DC3"/>
    <w:rsid w:val="00FA4369"/>
    <w:rsid w:val="00FA548C"/>
    <w:rsid w:val="00FA5624"/>
    <w:rsid w:val="00FA6A09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2FD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2AA1"/>
    <w:rsid w:val="00FE30D0"/>
    <w:rsid w:val="00FE360B"/>
    <w:rsid w:val="00FE3730"/>
    <w:rsid w:val="00FE53E0"/>
    <w:rsid w:val="00FE5D56"/>
    <w:rsid w:val="00FE5F39"/>
    <w:rsid w:val="00FE6992"/>
    <w:rsid w:val="00FE6A23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docId w15:val="{0832F781-F511-429E-830D-CCE60B36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Followed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Heading1">
    <w:name w:val="heading 1"/>
    <w:next w:val="Normal"/>
    <w:link w:val="Heading1Char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Heading2">
    <w:name w:val="heading 2"/>
    <w:next w:val="Normal"/>
    <w:link w:val="Heading2Char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Heading3">
    <w:name w:val="heading 3"/>
    <w:next w:val="Normal"/>
    <w:link w:val="Heading3Char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Heading4">
    <w:name w:val="heading 4"/>
    <w:next w:val="Normal"/>
    <w:link w:val="Heading4Char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Heading5">
    <w:name w:val="heading 5"/>
    <w:next w:val="Normal"/>
    <w:link w:val="Heading5Char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Heading6">
    <w:name w:val="heading 6"/>
    <w:next w:val="Normal"/>
    <w:link w:val="Heading6Char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1">
    <w:name w:val="Antraštė1"/>
    <w:next w:val="Normal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D1488C"/>
    <w:pPr>
      <w:tabs>
        <w:tab w:val="clear" w:pos="709"/>
      </w:tabs>
      <w:ind w:left="400" w:hanging="200"/>
    </w:pPr>
  </w:style>
  <w:style w:type="paragraph" w:styleId="Header">
    <w:name w:val="header"/>
    <w:basedOn w:val="Normal"/>
    <w:link w:val="HeaderChar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HeaderChar">
    <w:name w:val="Header Char"/>
    <w:link w:val="Header"/>
    <w:uiPriority w:val="99"/>
    <w:rsid w:val="00984852"/>
    <w:rPr>
      <w:rFonts w:ascii="Arial" w:hAnsi="Arial"/>
      <w:szCs w:val="24"/>
      <w:lang w:val="ru-RU" w:eastAsia="ru-RU"/>
    </w:rPr>
  </w:style>
  <w:style w:type="paragraph" w:styleId="Footer">
    <w:name w:val="footer"/>
    <w:basedOn w:val="Normal"/>
    <w:link w:val="FooterChar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Heading1Char">
    <w:name w:val="Heading 1 Char"/>
    <w:link w:val="Heading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Heading2Char">
    <w:name w:val="Heading 2 Char"/>
    <w:link w:val="Heading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Heading3Char">
    <w:name w:val="Heading 3 Char"/>
    <w:link w:val="Heading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yperlink">
    <w:name w:val="Hyperlink"/>
    <w:uiPriority w:val="99"/>
    <w:unhideWhenUsed/>
    <w:rsid w:val="00EA0DB9"/>
    <w:rPr>
      <w:color w:val="0563C1"/>
      <w:u w:val="single"/>
    </w:rPr>
  </w:style>
  <w:style w:type="paragraph" w:styleId="BodyTextIndent2">
    <w:name w:val="Body Text Indent 2"/>
    <w:basedOn w:val="Normal"/>
    <w:link w:val="BodyTextIndent2Char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EA0DB9"/>
    <w:pPr>
      <w:tabs>
        <w:tab w:val="clear" w:pos="709"/>
      </w:tabs>
      <w:ind w:left="397"/>
    </w:pPr>
  </w:style>
  <w:style w:type="paragraph" w:styleId="TOC4">
    <w:name w:val="toc 4"/>
    <w:basedOn w:val="Normal"/>
    <w:next w:val="Normal"/>
    <w:autoRedefine/>
    <w:rsid w:val="00EA0DB9"/>
    <w:pPr>
      <w:tabs>
        <w:tab w:val="clear" w:pos="709"/>
      </w:tabs>
      <w:ind w:left="567"/>
    </w:pPr>
  </w:style>
  <w:style w:type="paragraph" w:styleId="TOC5">
    <w:name w:val="toc 5"/>
    <w:basedOn w:val="Normal"/>
    <w:next w:val="Normal"/>
    <w:autoRedefine/>
    <w:rsid w:val="00EA0DB9"/>
    <w:pPr>
      <w:tabs>
        <w:tab w:val="clear" w:pos="709"/>
      </w:tabs>
      <w:ind w:left="794"/>
    </w:pPr>
  </w:style>
  <w:style w:type="paragraph" w:styleId="TOC6">
    <w:name w:val="toc 6"/>
    <w:basedOn w:val="Normal"/>
    <w:next w:val="Normal"/>
    <w:autoRedefine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Heading7Char">
    <w:name w:val="Heading 7 Char"/>
    <w:link w:val="Heading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Heading8Char">
    <w:name w:val="Heading 8 Char"/>
    <w:link w:val="Heading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Heading9Char">
    <w:name w:val="Heading 9 Char"/>
    <w:link w:val="Heading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Heading4Char">
    <w:name w:val="Heading 4 Char"/>
    <w:link w:val="Heading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Heading5Char">
    <w:name w:val="Heading 5 Char"/>
    <w:link w:val="Heading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Heading6Char">
    <w:name w:val="Heading 6 Char"/>
    <w:link w:val="Heading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PlaceholderText">
    <w:name w:val="Placeholder Text"/>
    <w:uiPriority w:val="99"/>
    <w:semiHidden/>
    <w:rsid w:val="00196DD2"/>
    <w:rPr>
      <w:color w:val="808080"/>
    </w:rPr>
  </w:style>
  <w:style w:type="character" w:customStyle="1" w:styleId="BodyTextIndent2Char">
    <w:name w:val="Body Text Indent 2 Char"/>
    <w:link w:val="BodyTextIndent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Strong">
    <w:name w:val="Strong"/>
    <w:uiPriority w:val="22"/>
    <w:rsid w:val="000743E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Normal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Normal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ListParagraph">
    <w:name w:val="List Paragraph"/>
    <w:basedOn w:val="Normal"/>
    <w:uiPriority w:val="34"/>
    <w:rsid w:val="00DD129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unhideWhenUsed/>
    <w:rsid w:val="00B93355"/>
    <w:rPr>
      <w:color w:val="FF00FF"/>
      <w:u w:val="single"/>
    </w:rPr>
  </w:style>
  <w:style w:type="paragraph" w:customStyle="1" w:styleId="msonormal0">
    <w:name w:val="msonormal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ascii="Times New Roman" w:hAnsi="Times New Roman"/>
      <w:sz w:val="24"/>
      <w:lang w:eastAsia="lt-LT"/>
    </w:rPr>
  </w:style>
  <w:style w:type="paragraph" w:customStyle="1" w:styleId="font5">
    <w:name w:val="font5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6">
    <w:name w:val="font6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7">
    <w:name w:val="font7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xl89">
    <w:name w:val="xl89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0">
    <w:name w:val="xl9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1">
    <w:name w:val="xl91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2">
    <w:name w:val="xl92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3">
    <w:name w:val="xl93"/>
    <w:basedOn w:val="Normal"/>
    <w:rsid w:val="00B93355"/>
    <w:pPr>
      <w:pBdr>
        <w:bottom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4">
    <w:name w:val="xl94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5">
    <w:name w:val="xl95"/>
    <w:basedOn w:val="Normal"/>
    <w:rsid w:val="00B93355"/>
    <w:pPr>
      <w:pBdr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6">
    <w:name w:val="xl96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7">
    <w:name w:val="xl97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8">
    <w:name w:val="xl98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9">
    <w:name w:val="xl99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0">
    <w:name w:val="xl100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1">
    <w:name w:val="xl101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2">
    <w:name w:val="xl102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3">
    <w:name w:val="xl103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4">
    <w:name w:val="xl104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5">
    <w:name w:val="xl10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6">
    <w:name w:val="xl106"/>
    <w:basedOn w:val="Normal"/>
    <w:rsid w:val="00B93355"/>
    <w:pPr>
      <w:tabs>
        <w:tab w:val="clear" w:pos="709"/>
      </w:tabs>
      <w:spacing w:before="100" w:beforeAutospacing="1" w:after="100" w:afterAutospacing="1"/>
      <w:jc w:val="both"/>
      <w:textAlignment w:val="center"/>
    </w:pPr>
    <w:rPr>
      <w:rFonts w:cs="Arial"/>
      <w:sz w:val="24"/>
      <w:lang w:eastAsia="lt-LT"/>
    </w:rPr>
  </w:style>
  <w:style w:type="paragraph" w:customStyle="1" w:styleId="xl107">
    <w:name w:val="xl107"/>
    <w:basedOn w:val="Normal"/>
    <w:rsid w:val="00B93355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lt-LT"/>
    </w:rPr>
  </w:style>
  <w:style w:type="paragraph" w:customStyle="1" w:styleId="xl108">
    <w:name w:val="xl108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9">
    <w:name w:val="xl109"/>
    <w:basedOn w:val="Normal"/>
    <w:rsid w:val="00B93355"/>
    <w:pPr>
      <w:pBdr>
        <w:left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0">
    <w:name w:val="xl11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1">
    <w:name w:val="xl111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2">
    <w:name w:val="xl112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3">
    <w:name w:val="xl113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4">
    <w:name w:val="xl114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5">
    <w:name w:val="xl11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6">
    <w:name w:val="xl116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7">
    <w:name w:val="xl117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8">
    <w:name w:val="xl11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9">
    <w:name w:val="xl119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0">
    <w:name w:val="xl12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1">
    <w:name w:val="xl121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2">
    <w:name w:val="xl122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3">
    <w:name w:val="xl123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4">
    <w:name w:val="xl124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5">
    <w:name w:val="xl12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6">
    <w:name w:val="xl126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7">
    <w:name w:val="xl127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8">
    <w:name w:val="xl12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9">
    <w:name w:val="xl129"/>
    <w:basedOn w:val="Normal"/>
    <w:rsid w:val="00B93355"/>
    <w:pPr>
      <w:pBdr>
        <w:left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0">
    <w:name w:val="xl130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1">
    <w:name w:val="xl13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2">
    <w:name w:val="xl132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3">
    <w:name w:val="xl133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4">
    <w:name w:val="xl134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5">
    <w:name w:val="xl13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6">
    <w:name w:val="xl136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7">
    <w:name w:val="xl137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8">
    <w:name w:val="xl13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9">
    <w:name w:val="xl139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0">
    <w:name w:val="xl14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1">
    <w:name w:val="xl14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2">
    <w:name w:val="xl142"/>
    <w:basedOn w:val="Normal"/>
    <w:rsid w:val="00B93355"/>
    <w:pPr>
      <w:pBdr>
        <w:top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43">
    <w:name w:val="xl143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4">
    <w:name w:val="xl144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5">
    <w:name w:val="xl14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6">
    <w:name w:val="xl146"/>
    <w:basedOn w:val="Normal"/>
    <w:rsid w:val="00B93355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7">
    <w:name w:val="xl147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8">
    <w:name w:val="xl148"/>
    <w:basedOn w:val="Normal"/>
    <w:rsid w:val="00B93355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9">
    <w:name w:val="xl149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0">
    <w:name w:val="xl15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1">
    <w:name w:val="xl151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2">
    <w:name w:val="xl152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3">
    <w:name w:val="xl153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4">
    <w:name w:val="xl154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5">
    <w:name w:val="xl155"/>
    <w:basedOn w:val="Normal"/>
    <w:rsid w:val="00B93355"/>
    <w:pPr>
      <w:tabs>
        <w:tab w:val="clear" w:pos="709"/>
      </w:tabs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56">
    <w:name w:val="xl156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7">
    <w:name w:val="xl157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8">
    <w:name w:val="xl158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9">
    <w:name w:val="xl159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60">
    <w:name w:val="xl16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61">
    <w:name w:val="xl16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eastAsia="lt-LT"/>
    </w:rPr>
  </w:style>
  <w:style w:type="paragraph" w:customStyle="1" w:styleId="xl162">
    <w:name w:val="xl162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3">
    <w:name w:val="xl163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4">
    <w:name w:val="xl164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65">
    <w:name w:val="xl16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i/>
      <w:iCs/>
      <w:color w:val="000000"/>
      <w:sz w:val="24"/>
      <w:lang w:eastAsia="lt-LT"/>
    </w:rPr>
  </w:style>
  <w:style w:type="paragraph" w:customStyle="1" w:styleId="xl166">
    <w:name w:val="xl166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7">
    <w:name w:val="xl167"/>
    <w:basedOn w:val="Normal"/>
    <w:rsid w:val="00B93355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8">
    <w:name w:val="xl16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9">
    <w:name w:val="xl169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0">
    <w:name w:val="xl17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font8">
    <w:name w:val="font8"/>
    <w:basedOn w:val="Normal"/>
    <w:rsid w:val="00BC63F7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xl171">
    <w:name w:val="xl171"/>
    <w:basedOn w:val="Normal"/>
    <w:rsid w:val="00BC63F7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2">
    <w:name w:val="xl172"/>
    <w:basedOn w:val="Normal"/>
    <w:rsid w:val="00BC63F7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3">
    <w:name w:val="xl173"/>
    <w:basedOn w:val="Normal"/>
    <w:rsid w:val="00BC63F7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4">
    <w:name w:val="xl174"/>
    <w:basedOn w:val="Normal"/>
    <w:rsid w:val="00BC63F7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5">
    <w:name w:val="xl175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6">
    <w:name w:val="xl176"/>
    <w:basedOn w:val="Normal"/>
    <w:rsid w:val="00BC63F7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7">
    <w:name w:val="xl177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78">
    <w:name w:val="xl178"/>
    <w:basedOn w:val="Normal"/>
    <w:rsid w:val="00BC63F7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9">
    <w:name w:val="xl179"/>
    <w:basedOn w:val="Normal"/>
    <w:rsid w:val="00BC63F7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0">
    <w:name w:val="xl180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1">
    <w:name w:val="xl181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2">
    <w:name w:val="xl182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83">
    <w:name w:val="xl183"/>
    <w:basedOn w:val="Normal"/>
    <w:rsid w:val="00BC63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84">
    <w:name w:val="xl184"/>
    <w:basedOn w:val="Normal"/>
    <w:rsid w:val="00BC63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85">
    <w:name w:val="xl185"/>
    <w:basedOn w:val="Normal"/>
    <w:rsid w:val="00BC63F7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5204</TotalTime>
  <Pages>15</Pages>
  <Words>19243</Words>
  <Characters>10969</Characters>
  <Application>Microsoft Office Word</Application>
  <DocSecurity>0</DocSecurity>
  <Lines>91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BSŽ</vt:lpstr>
      <vt:lpstr>TURINYS</vt:lpstr>
    </vt:vector>
  </TitlesOfParts>
  <Company>Panevezio spaustuve</Company>
  <LinksUpToDate>false</LinksUpToDate>
  <CharactersWithSpaces>30152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dc:description/>
  <cp:lastModifiedBy>User</cp:lastModifiedBy>
  <cp:revision>43</cp:revision>
  <cp:lastPrinted>2024-04-26T08:32:00Z</cp:lastPrinted>
  <dcterms:created xsi:type="dcterms:W3CDTF">2023-12-21T05:38:00Z</dcterms:created>
  <dcterms:modified xsi:type="dcterms:W3CDTF">2025-08-06T12:56:00Z</dcterms:modified>
</cp:coreProperties>
</file>