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C5656D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3A5B09E9" w:rsidR="00F372C9" w:rsidRPr="00C5656D" w:rsidRDefault="00954CEE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954CEE">
              <w:rPr>
                <w:rFonts w:ascii="Calibri Light" w:hAnsi="Calibri Light" w:cs="Calibri Light"/>
                <w:b/>
                <w:color w:val="000000" w:themeColor="text1"/>
              </w:rPr>
              <w:t>Automatiniai šautuvai (5,56x45 mm kalibro) (PPR-754)</w:t>
            </w:r>
          </w:p>
        </w:tc>
      </w:tr>
    </w:tbl>
    <w:p w14:paraId="45394812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1730920F" w14:textId="0DC20B64" w:rsidR="003D17F2" w:rsidRPr="00C5656D" w:rsidRDefault="00C5656D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</w:t>
      </w:r>
    </w:p>
    <w:p w14:paraId="3D6018A6" w14:textId="77777777" w:rsidR="003D17F2" w:rsidRPr="00C5656D" w:rsidRDefault="003D17F2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prie Lietuvos Respublikos vidaus reikalų ministerijos</w:t>
      </w:r>
    </w:p>
    <w:p w14:paraId="229A9944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505F6B2E" w14:textId="0F4B92A5" w:rsidR="00955588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C5656D">
        <w:rPr>
          <w:rFonts w:ascii="Calibri Light" w:hAnsi="Calibri Light" w:cs="Calibri Light"/>
          <w:b/>
        </w:rPr>
        <w:t>PIRKIMO DOKUMENTUOSE NUSTATYTŲ</w:t>
      </w:r>
      <w:r w:rsidR="0079780B">
        <w:rPr>
          <w:rFonts w:ascii="Calibri Light" w:hAnsi="Calibri Light" w:cs="Calibri Light"/>
          <w:b/>
        </w:rPr>
        <w:t xml:space="preserve"> MINAMALIŲ</w:t>
      </w:r>
      <w:r w:rsidRPr="00C5656D">
        <w:rPr>
          <w:rFonts w:ascii="Calibri Light" w:hAnsi="Calibri Light" w:cs="Calibri Light"/>
          <w:b/>
        </w:rPr>
        <w:t xml:space="preserve"> KVALIFIKACINIŲ REIKALAVIMŲ ATITIKTIES DEKLARACIJA</w:t>
      </w:r>
    </w:p>
    <w:p w14:paraId="04D5E5F2" w14:textId="77777777" w:rsidR="00182D1A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(Sudarymo vieta)</w:t>
      </w:r>
    </w:p>
    <w:p w14:paraId="6C45E02A" w14:textId="75246F39" w:rsidR="00955588" w:rsidRPr="00C5656D" w:rsidRDefault="00955588" w:rsidP="00FD5EBA">
      <w:pPr>
        <w:spacing w:after="0" w:line="240" w:lineRule="auto"/>
        <w:ind w:left="284" w:firstLine="284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Aš, ________________________________________________________</w:t>
      </w:r>
      <w:r w:rsidR="00FD5EBA" w:rsidRPr="00C5656D">
        <w:rPr>
          <w:rFonts w:ascii="Calibri Light" w:hAnsi="Calibri Light" w:cs="Calibri Light"/>
          <w:bCs/>
        </w:rPr>
        <w:t>_____</w:t>
      </w:r>
      <w:r w:rsidRPr="00C5656D">
        <w:rPr>
          <w:rFonts w:ascii="Calibri Light" w:hAnsi="Calibri Light" w:cs="Calibri Light"/>
          <w:bCs/>
        </w:rPr>
        <w:t>___________ ,</w:t>
      </w:r>
    </w:p>
    <w:p w14:paraId="4FB58E16" w14:textId="77777777" w:rsidR="00955588" w:rsidRPr="00C5656D" w:rsidRDefault="00955588" w:rsidP="00FD5EBA">
      <w:pPr>
        <w:spacing w:after="0" w:line="240" w:lineRule="auto"/>
        <w:ind w:left="852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(tiekėjo vadovo ar jo įgalioto asmens pareigų pavadinimas, vardas ir pavardė)</w:t>
      </w:r>
    </w:p>
    <w:p w14:paraId="0318D250" w14:textId="55383A74" w:rsidR="00955588" w:rsidRPr="00C5656D" w:rsidRDefault="00955588" w:rsidP="00FD5EBA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patvirtinu, kad mano vadovaujamas (-a) (atstovaujamas (-a))_____________________</w:t>
      </w:r>
      <w:r w:rsidR="00FD5EBA" w:rsidRPr="00C5656D">
        <w:rPr>
          <w:rFonts w:ascii="Calibri Light" w:hAnsi="Calibri Light" w:cs="Calibri Light"/>
          <w:bCs/>
        </w:rPr>
        <w:t>____</w:t>
      </w:r>
      <w:r w:rsidRPr="00C5656D">
        <w:rPr>
          <w:rFonts w:ascii="Calibri Light" w:hAnsi="Calibri Light" w:cs="Calibri Light"/>
          <w:bCs/>
        </w:rPr>
        <w:t xml:space="preserve">_______ </w:t>
      </w:r>
    </w:p>
    <w:p w14:paraId="6A490540" w14:textId="0D765274" w:rsidR="00955588" w:rsidRPr="00C5656D" w:rsidRDefault="00BB7A16" w:rsidP="00FD5EBA">
      <w:pPr>
        <w:spacing w:after="0" w:line="240" w:lineRule="auto"/>
        <w:ind w:left="5964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 xml:space="preserve"> 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(tiekėjo pavadinima</w:t>
      </w:r>
      <w:r w:rsidR="00886C49" w:rsidRPr="00C5656D">
        <w:rPr>
          <w:rFonts w:ascii="Calibri Light" w:hAnsi="Calibri Light" w:cs="Calibri Light"/>
          <w:bCs/>
          <w:i/>
          <w:iCs/>
          <w:vertAlign w:val="superscript"/>
        </w:rPr>
        <w:t>s, koda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s)</w:t>
      </w:r>
    </w:p>
    <w:p w14:paraId="08304D8E" w14:textId="2A9E73F7" w:rsidR="00D21A6C" w:rsidRPr="00C5656D" w:rsidRDefault="00FD5EBA" w:rsidP="005B7DE4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 xml:space="preserve">(toliau – </w:t>
      </w:r>
      <w:r w:rsidRPr="00C5656D">
        <w:rPr>
          <w:rFonts w:ascii="Calibri Light" w:hAnsi="Calibri Light" w:cs="Calibri Light"/>
          <w:b/>
          <w:bCs/>
        </w:rPr>
        <w:t>Tiekėjas</w:t>
      </w:r>
      <w:r w:rsidRPr="00C5656D">
        <w:rPr>
          <w:rFonts w:ascii="Calibri Light" w:hAnsi="Calibri Light" w:cs="Calibri Light"/>
          <w:bCs/>
        </w:rPr>
        <w:t xml:space="preserve">), dalyvaujantis (-i) </w:t>
      </w:r>
      <w:r w:rsidR="00C5656D">
        <w:rPr>
          <w:rFonts w:ascii="Calibri Light" w:hAnsi="Calibri Light" w:cs="Calibri Light"/>
          <w:bCs/>
        </w:rPr>
        <w:t>Išteklių agentūros</w:t>
      </w:r>
      <w:r w:rsidRPr="00C5656D">
        <w:rPr>
          <w:rFonts w:ascii="Calibri Light" w:hAnsi="Calibri Light" w:cs="Calibri Light"/>
          <w:bCs/>
        </w:rPr>
        <w:t xml:space="preserve"> prie Lietuvos Respublikos vidaus reikalų ministerijos pagal Lietuvos Respublikos viešųjų pirkimų, atliekamų gynybos ir saugumo srityje, įstatymą (toliau – VPAGSSĮ) vykdomo  </w:t>
      </w:r>
      <w:r w:rsidR="00954CEE" w:rsidRPr="00954CEE">
        <w:rPr>
          <w:rFonts w:ascii="Calibri Light" w:hAnsi="Calibri Light" w:cs="Calibri Light"/>
          <w:b/>
          <w:color w:val="000000" w:themeColor="text1"/>
        </w:rPr>
        <w:t>Automatiniai šautuvai (5,56x45 mm kalibro) (PPR-754)</w:t>
      </w:r>
      <w:r w:rsidR="00954CEE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C5656D">
        <w:rPr>
          <w:rFonts w:ascii="Calibri Light" w:hAnsi="Calibri Light" w:cs="Calibri Light"/>
          <w:bCs/>
        </w:rPr>
        <w:t xml:space="preserve">procedūroje, </w:t>
      </w:r>
      <w:r w:rsidR="00D21A6C" w:rsidRPr="00C5656D">
        <w:rPr>
          <w:rFonts w:ascii="Calibri Light" w:hAnsi="Calibri Light" w:cs="Calibri Light"/>
          <w:b/>
          <w:bCs/>
        </w:rPr>
        <w:t>atitinka toliau nurodomus reikalavimus</w:t>
      </w:r>
      <w:r w:rsidR="00D21A6C" w:rsidRPr="00C5656D">
        <w:rPr>
          <w:rFonts w:ascii="Calibri Light" w:hAnsi="Calibri Light" w:cs="Calibri Light"/>
          <w:bCs/>
        </w:rPr>
        <w:t>:</w:t>
      </w:r>
    </w:p>
    <w:p w14:paraId="191CB072" w14:textId="77777777" w:rsidR="00955588" w:rsidRPr="00C5656D" w:rsidRDefault="00955588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182D1A" w:rsidRPr="00C5656D" w14:paraId="0A68E4DE" w14:textId="77777777" w:rsidTr="0079780B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6BAE5B84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AF9B91D" w14:textId="1EC88065" w:rsidR="00182D1A" w:rsidRPr="00BD5016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neegzistuoja pirkimo dokumentuose nustatyt</w:t>
            </w:r>
            <w:r w:rsid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os s</w:t>
            </w:r>
            <w:r w:rsidR="00C456E9"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ąlygos, kuriomis draudžiamas ir ribojamas tiekėjų dalyvavimas pirkime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(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Pirkimo dokumentų specialiųjų sąlygų 3.1.1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,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3.1.2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ir 3.1.3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punktai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793F3F36" w14:textId="77777777" w:rsidR="00182D1A" w:rsidRPr="00C5656D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182D1A" w:rsidRPr="00C5656D" w14:paraId="37793A39" w14:textId="77777777" w:rsidTr="0079780B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7520E200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098B138A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44980C4A" w14:textId="77777777" w:rsidR="0079780B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79780B" w:rsidRPr="00C5656D" w14:paraId="5F33FE25" w14:textId="77777777" w:rsidTr="00627B84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7C1F116D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EEC6A99" w14:textId="5A2FE123" w:rsidR="0079780B" w:rsidRPr="00BD5016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atitinkame</w:t>
            </w: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pirkimo dokumentuose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nustatytą kvalifikacinį reikalavimą</w:t>
            </w:r>
            <w:r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(Pirkimo dokumentų specialiųjų sąlygų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4.1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punkta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s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5EC24DEA" w14:textId="77777777" w:rsidR="0079780B" w:rsidRPr="00C5656D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79780B" w:rsidRPr="00C5656D" w14:paraId="39AF2E03" w14:textId="77777777" w:rsidTr="00627B84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68A9C01C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533BD6E0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0F1D1960" w14:textId="77777777" w:rsidR="0079780B" w:rsidRPr="00C5656D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B91D1E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Patvirtinu, kad šie duomenys yra teisingi ir aktualūs pasiūlymo pateikimo dieną.</w:t>
      </w:r>
    </w:p>
    <w:p w14:paraId="142E58EC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51160C95" w14:textId="6B4E5C32" w:rsidR="00182D1A" w:rsidRPr="00C5656D" w:rsidRDefault="00182D1A" w:rsidP="00182D1A">
      <w:pPr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jei pagal vertinimo rezultatus pasiūlymas gali būti pripažintas laimėjusiu (iki pasiūlymų eilės nustatymo), turės būti pateikti perkančiosios organizacijos nurodyti atitiktį pirkimo dokumentuose nustatytiems kvalifikaciniams reikalavimams patvirtinantys dokumentai.</w:t>
      </w:r>
    </w:p>
    <w:p w14:paraId="56B9B2C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D0C6964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9416439" w14:textId="77777777" w:rsidR="00182D1A" w:rsidRPr="00C5656D" w:rsidRDefault="00182D1A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02"/>
        <w:gridCol w:w="662"/>
        <w:gridCol w:w="2170"/>
        <w:gridCol w:w="769"/>
        <w:gridCol w:w="2863"/>
      </w:tblGrid>
      <w:tr w:rsidR="00C12D18" w:rsidRPr="00C5656D" w14:paraId="24E5A88B" w14:textId="77777777" w:rsidTr="00C456E9">
        <w:trPr>
          <w:trHeight w:val="285"/>
        </w:trPr>
        <w:tc>
          <w:tcPr>
            <w:tcW w:w="1789" w:type="pct"/>
            <w:tcBorders>
              <w:bottom w:val="single" w:sz="4" w:space="0" w:color="000000"/>
            </w:tcBorders>
          </w:tcPr>
          <w:p w14:paraId="0C76E889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lef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29" w:type="pct"/>
          </w:tcPr>
          <w:p w14:paraId="48C38CB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078" w:type="pct"/>
            <w:tcBorders>
              <w:bottom w:val="single" w:sz="4" w:space="0" w:color="000000"/>
            </w:tcBorders>
          </w:tcPr>
          <w:p w14:paraId="10F9094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82" w:type="pct"/>
          </w:tcPr>
          <w:p w14:paraId="3CE53A9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422" w:type="pct"/>
            <w:tcBorders>
              <w:bottom w:val="single" w:sz="4" w:space="0" w:color="000000"/>
            </w:tcBorders>
          </w:tcPr>
          <w:p w14:paraId="41047D61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righ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</w:tr>
      <w:tr w:rsidR="00C12D18" w:rsidRPr="00C5656D" w14:paraId="38908221" w14:textId="77777777" w:rsidTr="00C456E9">
        <w:trPr>
          <w:trHeight w:val="186"/>
        </w:trPr>
        <w:tc>
          <w:tcPr>
            <w:tcW w:w="1789" w:type="pct"/>
            <w:tcBorders>
              <w:top w:val="single" w:sz="4" w:space="0" w:color="000000"/>
            </w:tcBorders>
          </w:tcPr>
          <w:p w14:paraId="197F9CDD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  <w:t>Deklaraciją sudariusio asmens pareigų pavadinimas)</w:t>
            </w:r>
          </w:p>
        </w:tc>
        <w:tc>
          <w:tcPr>
            <w:tcW w:w="329" w:type="pct"/>
          </w:tcPr>
          <w:p w14:paraId="4FB17EE2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078" w:type="pct"/>
            <w:tcBorders>
              <w:top w:val="single" w:sz="4" w:space="0" w:color="000000"/>
            </w:tcBorders>
          </w:tcPr>
          <w:p w14:paraId="675D9192" w14:textId="36B93C93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(Parašas)***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82" w:type="pct"/>
          </w:tcPr>
          <w:p w14:paraId="0BA67658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422" w:type="pct"/>
            <w:tcBorders>
              <w:top w:val="single" w:sz="4" w:space="0" w:color="000000"/>
            </w:tcBorders>
          </w:tcPr>
          <w:p w14:paraId="0C16BB7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(Vardas ir pavardė)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7F499C1" w14:textId="77777777" w:rsidR="003E105A" w:rsidRPr="00C5656D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sz w:val="18"/>
          <w:szCs w:val="18"/>
          <w:lang w:eastAsia="ar-SA"/>
        </w:rPr>
      </w:pPr>
    </w:p>
    <w:sectPr w:rsidR="003E105A" w:rsidRPr="00C5656D" w:rsidSect="000C3E04">
      <w:headerReference w:type="default" r:id="rId11"/>
      <w:footerReference w:type="default" r:id="rId12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53CE0" w14:textId="77777777" w:rsidR="00EC675B" w:rsidRDefault="00EC675B">
      <w:pPr>
        <w:spacing w:after="0" w:line="240" w:lineRule="auto"/>
      </w:pPr>
      <w:r>
        <w:separator/>
      </w:r>
    </w:p>
  </w:endnote>
  <w:endnote w:type="continuationSeparator" w:id="0">
    <w:p w14:paraId="06741742" w14:textId="77777777" w:rsidR="00EC675B" w:rsidRDefault="00EC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48D19" w14:textId="77777777" w:rsidR="00EC675B" w:rsidRDefault="00EC675B">
      <w:pPr>
        <w:spacing w:after="0" w:line="240" w:lineRule="auto"/>
      </w:pPr>
      <w:r>
        <w:separator/>
      </w:r>
    </w:p>
  </w:footnote>
  <w:footnote w:type="continuationSeparator" w:id="0">
    <w:p w14:paraId="340FC469" w14:textId="77777777" w:rsidR="00EC675B" w:rsidRDefault="00EC6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641F04E5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MINIMALIŲ 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134A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02AFE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38FE"/>
    <w:rsid w:val="0052647B"/>
    <w:rsid w:val="005446F2"/>
    <w:rsid w:val="00547246"/>
    <w:rsid w:val="00552186"/>
    <w:rsid w:val="00557917"/>
    <w:rsid w:val="00573939"/>
    <w:rsid w:val="00576254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0706C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64D"/>
    <w:rsid w:val="00694C09"/>
    <w:rsid w:val="006A2DF1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0210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9123C2"/>
    <w:rsid w:val="00913100"/>
    <w:rsid w:val="0095386F"/>
    <w:rsid w:val="00954CEE"/>
    <w:rsid w:val="00955588"/>
    <w:rsid w:val="00957A69"/>
    <w:rsid w:val="00974023"/>
    <w:rsid w:val="0098616E"/>
    <w:rsid w:val="0098678C"/>
    <w:rsid w:val="0099199E"/>
    <w:rsid w:val="00993F3E"/>
    <w:rsid w:val="009A51D5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60DEF"/>
    <w:rsid w:val="00EA0899"/>
    <w:rsid w:val="00EA613C"/>
    <w:rsid w:val="00EC073F"/>
    <w:rsid w:val="00EC675B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3925"/>
    <w:rsid w:val="00F44E96"/>
    <w:rsid w:val="00F467F9"/>
    <w:rsid w:val="00F50763"/>
    <w:rsid w:val="00F5081D"/>
    <w:rsid w:val="00F63E39"/>
    <w:rsid w:val="00F64268"/>
    <w:rsid w:val="00F67DF9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278</TotalTime>
  <Pages>1</Pages>
  <Words>1308</Words>
  <Characters>746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34</cp:revision>
  <cp:lastPrinted>2021-01-19T12:06:00Z</cp:lastPrinted>
  <dcterms:created xsi:type="dcterms:W3CDTF">2023-01-27T08:03:00Z</dcterms:created>
  <dcterms:modified xsi:type="dcterms:W3CDTF">2025-09-03T11:52:00Z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