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E16AE" w14:textId="77777777" w:rsidR="00603B35" w:rsidRPr="00AC56D5" w:rsidRDefault="00603B35" w:rsidP="00603B35"/>
    <w:p w14:paraId="2F58D386" w14:textId="77777777" w:rsidR="00603B35" w:rsidRPr="00AC56D5" w:rsidRDefault="00603B35" w:rsidP="00603B35"/>
    <w:p w14:paraId="7DB78C00" w14:textId="77777777" w:rsidR="00603B35" w:rsidRPr="00AC56D5" w:rsidRDefault="00603B35" w:rsidP="00603B35"/>
    <w:p w14:paraId="0582D16B" w14:textId="77777777" w:rsidR="00603B35" w:rsidRPr="00AC56D5" w:rsidRDefault="00603B35" w:rsidP="00603B35"/>
    <w:p w14:paraId="06A89B44" w14:textId="77777777" w:rsidR="00603B35" w:rsidRPr="00AC56D5" w:rsidRDefault="00603B35" w:rsidP="00603B35"/>
    <w:p w14:paraId="0D592552" w14:textId="77777777" w:rsidR="00603B35" w:rsidRPr="00AC56D5" w:rsidRDefault="00603B35" w:rsidP="00603B35"/>
    <w:p w14:paraId="2FF9754F" w14:textId="77777777" w:rsidR="003B4ACD" w:rsidRPr="00AC56D5" w:rsidRDefault="003B4ACD" w:rsidP="00917285">
      <w:pPr>
        <w:jc w:val="center"/>
        <w:rPr>
          <w:rFonts w:cs="Arial"/>
          <w:b/>
          <w:sz w:val="24"/>
        </w:rPr>
      </w:pPr>
    </w:p>
    <w:p w14:paraId="10162C39" w14:textId="77777777" w:rsidR="006F6E28" w:rsidRPr="00AC56D5" w:rsidRDefault="006F6E28" w:rsidP="00275FC5"/>
    <w:p w14:paraId="3DAB35FD" w14:textId="77777777" w:rsidR="00275FC5" w:rsidRPr="00AC56D5" w:rsidRDefault="00275FC5" w:rsidP="00275FC5">
      <w:pPr>
        <w:jc w:val="center"/>
        <w:rPr>
          <w:rFonts w:cs="Arial"/>
          <w:b/>
        </w:rPr>
      </w:pPr>
    </w:p>
    <w:p w14:paraId="6C42F5FC" w14:textId="77777777" w:rsidR="00EA6448" w:rsidRPr="00AC56D5" w:rsidRDefault="00EA6448" w:rsidP="00275FC5">
      <w:pPr>
        <w:pStyle w:val="1LVL"/>
      </w:pPr>
    </w:p>
    <w:p w14:paraId="5FE3C4E6" w14:textId="77777777" w:rsidR="00EA6448" w:rsidRPr="00AC56D5" w:rsidRDefault="00EA6448" w:rsidP="00275FC5">
      <w:pPr>
        <w:pStyle w:val="1LVL"/>
      </w:pPr>
    </w:p>
    <w:p w14:paraId="40058B3D" w14:textId="77777777" w:rsidR="00EA6448" w:rsidRPr="00AC56D5" w:rsidRDefault="00EA6448" w:rsidP="00275FC5">
      <w:pPr>
        <w:pStyle w:val="1LVL"/>
      </w:pPr>
    </w:p>
    <w:p w14:paraId="2FBB7B47" w14:textId="77777777" w:rsidR="00EA6448" w:rsidRPr="00AC56D5" w:rsidRDefault="00EA6448" w:rsidP="00275FC5">
      <w:pPr>
        <w:pStyle w:val="1LVL"/>
      </w:pPr>
    </w:p>
    <w:p w14:paraId="46751DA5" w14:textId="77777777" w:rsidR="00EA6448" w:rsidRPr="00AC56D5" w:rsidRDefault="00EA6448" w:rsidP="00275FC5">
      <w:pPr>
        <w:pStyle w:val="1LVL"/>
      </w:pPr>
    </w:p>
    <w:p w14:paraId="15FF2E64" w14:textId="77777777" w:rsidR="0031695A" w:rsidRPr="00AC56D5" w:rsidRDefault="0031695A" w:rsidP="00275FC5">
      <w:pPr>
        <w:pStyle w:val="1LVL"/>
      </w:pPr>
    </w:p>
    <w:p w14:paraId="79A377EF" w14:textId="77777777" w:rsidR="00EA6448" w:rsidRPr="00AC56D5" w:rsidRDefault="00EA6448" w:rsidP="00275FC5">
      <w:pPr>
        <w:pStyle w:val="1LVL"/>
      </w:pPr>
    </w:p>
    <w:p w14:paraId="0F3D0237" w14:textId="77777777" w:rsidR="00EA6448" w:rsidRPr="00AC56D5" w:rsidRDefault="00EA6448" w:rsidP="00275FC5">
      <w:pPr>
        <w:pStyle w:val="1LVL"/>
        <w:rPr>
          <w:sz w:val="24"/>
        </w:rPr>
      </w:pPr>
    </w:p>
    <w:p w14:paraId="328AAB28" w14:textId="77777777" w:rsidR="00275FC5" w:rsidRPr="00AC56D5" w:rsidRDefault="000A459E" w:rsidP="00EA6448">
      <w:pPr>
        <w:pStyle w:val="1LVL"/>
        <w:jc w:val="center"/>
        <w:rPr>
          <w:rFonts w:cs="Arial"/>
          <w:b w:val="0"/>
          <w:sz w:val="20"/>
          <w:szCs w:val="20"/>
        </w:rPr>
      </w:pPr>
      <w:bookmarkStart w:id="0" w:name="_Hlk19102704"/>
      <w:r w:rsidRPr="00AC56D5">
        <w:rPr>
          <w:sz w:val="20"/>
          <w:szCs w:val="20"/>
        </w:rPr>
        <w:t>SUVESTINIS DARBŲ KIEKIŲ ŽINIARAŠTIS</w:t>
      </w:r>
    </w:p>
    <w:bookmarkEnd w:id="0"/>
    <w:p w14:paraId="0CD4F9B2" w14:textId="77777777" w:rsidR="00275FC5" w:rsidRPr="00AC56D5" w:rsidRDefault="00275FC5" w:rsidP="00275FC5"/>
    <w:p w14:paraId="617BE52C" w14:textId="77777777" w:rsidR="005A04A1" w:rsidRPr="00AC56D5" w:rsidRDefault="005A04A1" w:rsidP="0084726A"/>
    <w:p w14:paraId="6913BC12" w14:textId="77777777" w:rsidR="005A04A1" w:rsidRPr="00AC56D5" w:rsidRDefault="005A04A1" w:rsidP="005A04A1"/>
    <w:p w14:paraId="3522FEBE" w14:textId="77777777" w:rsidR="005A04A1" w:rsidRPr="00AC56D5" w:rsidRDefault="005A04A1" w:rsidP="005A04A1"/>
    <w:p w14:paraId="1A9390B3" w14:textId="77777777" w:rsidR="005A04A1" w:rsidRPr="00AC56D5" w:rsidRDefault="005A04A1" w:rsidP="005A04A1"/>
    <w:p w14:paraId="2A22D60E" w14:textId="77777777" w:rsidR="005A04A1" w:rsidRPr="00AC56D5" w:rsidRDefault="005A04A1" w:rsidP="005A04A1"/>
    <w:p w14:paraId="157AA550" w14:textId="77777777" w:rsidR="005A04A1" w:rsidRPr="00AC56D5" w:rsidRDefault="005A04A1" w:rsidP="005A04A1"/>
    <w:p w14:paraId="1D24B9D1" w14:textId="77777777" w:rsidR="005A04A1" w:rsidRPr="00AC56D5" w:rsidRDefault="005A04A1" w:rsidP="005A04A1"/>
    <w:p w14:paraId="24F952E8" w14:textId="77777777" w:rsidR="005A04A1" w:rsidRPr="00AC56D5" w:rsidRDefault="005A04A1" w:rsidP="005A04A1"/>
    <w:p w14:paraId="0BEE48CE" w14:textId="77777777" w:rsidR="005A04A1" w:rsidRPr="00AC56D5" w:rsidRDefault="005A04A1" w:rsidP="005A04A1"/>
    <w:p w14:paraId="4F6BB4FE" w14:textId="77777777" w:rsidR="0031695A" w:rsidRPr="00AC56D5" w:rsidRDefault="0031695A" w:rsidP="005A04A1"/>
    <w:p w14:paraId="720B49EA" w14:textId="77777777" w:rsidR="0031695A" w:rsidRPr="00AC56D5" w:rsidRDefault="0031695A" w:rsidP="005A04A1"/>
    <w:p w14:paraId="361F8773" w14:textId="77777777" w:rsidR="0031695A" w:rsidRPr="00AC56D5" w:rsidRDefault="0031695A" w:rsidP="005A04A1"/>
    <w:p w14:paraId="729C20EA" w14:textId="77777777" w:rsidR="005A04A1" w:rsidRPr="00AC56D5" w:rsidRDefault="005A04A1" w:rsidP="005A04A1"/>
    <w:p w14:paraId="6AA79E8D" w14:textId="77777777" w:rsidR="005A04A1" w:rsidRPr="00AC56D5" w:rsidRDefault="005A04A1" w:rsidP="005A04A1"/>
    <w:p w14:paraId="3B7A76A4" w14:textId="77777777" w:rsidR="005A04A1" w:rsidRPr="00AC56D5" w:rsidRDefault="005A04A1" w:rsidP="005A04A1"/>
    <w:p w14:paraId="64264F3D" w14:textId="77777777" w:rsidR="005A04A1" w:rsidRPr="00AC56D5" w:rsidRDefault="005A04A1" w:rsidP="005A04A1"/>
    <w:p w14:paraId="2CBAB2F3" w14:textId="77777777" w:rsidR="005A04A1" w:rsidRPr="00AC56D5" w:rsidRDefault="005A04A1" w:rsidP="005A04A1"/>
    <w:p w14:paraId="116FDB50" w14:textId="77777777" w:rsidR="007F7172" w:rsidRPr="00AC56D5" w:rsidRDefault="007F7172" w:rsidP="0084726A"/>
    <w:p w14:paraId="0B3D4709" w14:textId="77777777" w:rsidR="00DC0E79" w:rsidRPr="00AC56D5" w:rsidRDefault="00DC0E79" w:rsidP="00A80C91">
      <w:pPr>
        <w:pStyle w:val="1LVL"/>
        <w:rPr>
          <w:sz w:val="20"/>
          <w:szCs w:val="22"/>
        </w:rPr>
      </w:pPr>
    </w:p>
    <w:p w14:paraId="48DAD5DF" w14:textId="77777777" w:rsidR="00216C75" w:rsidRPr="00AC56D5" w:rsidRDefault="00216C75" w:rsidP="00A80C91">
      <w:pPr>
        <w:pStyle w:val="1LVL"/>
        <w:rPr>
          <w:sz w:val="20"/>
          <w:szCs w:val="22"/>
        </w:rPr>
      </w:pPr>
    </w:p>
    <w:p w14:paraId="0E4BAF4C" w14:textId="77777777" w:rsidR="0031695A" w:rsidRPr="00AC56D5" w:rsidRDefault="0031695A" w:rsidP="00A80C91">
      <w:pPr>
        <w:pStyle w:val="1LVL"/>
        <w:rPr>
          <w:sz w:val="20"/>
          <w:szCs w:val="22"/>
        </w:rPr>
      </w:pPr>
    </w:p>
    <w:tbl>
      <w:tblPr>
        <w:tblW w:w="10150" w:type="dxa"/>
        <w:tblLook w:val="04A0" w:firstRow="1" w:lastRow="0" w:firstColumn="1" w:lastColumn="0" w:noHBand="0" w:noVBand="1"/>
      </w:tblPr>
      <w:tblGrid>
        <w:gridCol w:w="884"/>
        <w:gridCol w:w="4781"/>
        <w:gridCol w:w="1094"/>
        <w:gridCol w:w="1551"/>
        <w:gridCol w:w="1840"/>
      </w:tblGrid>
      <w:tr w:rsidR="00CF3EDC" w:rsidRPr="00EA36B5" w14:paraId="561AFE2F" w14:textId="77777777" w:rsidTr="00EA36B5">
        <w:trPr>
          <w:trHeight w:val="300"/>
          <w:tblHeader/>
        </w:trPr>
        <w:tc>
          <w:tcPr>
            <w:tcW w:w="10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58137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  <w:t>DARBŲ KIEKIŲ ŽINIARAŠTIS NR. 1 – SUSISIEKIMO DALIS</w:t>
            </w:r>
          </w:p>
        </w:tc>
      </w:tr>
      <w:tr w:rsidR="00CF3EDC" w:rsidRPr="00CF3EDC" w14:paraId="0BE1CDF4" w14:textId="77777777" w:rsidTr="00EA36B5">
        <w:trPr>
          <w:trHeight w:val="600"/>
          <w:tblHeader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3DCB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  <w:t>Eilės Nr.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8416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  <w:t>Darbo pavadinimas, aprašymas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3D0C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  <w:t>Mato 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D558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  <w:t>Kiekis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5E97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szCs w:val="20"/>
                <w:lang w:val="lt-LT" w:eastAsia="lt-LT"/>
              </w:rPr>
              <w:t>Nuoroda į TS</w:t>
            </w:r>
          </w:p>
        </w:tc>
      </w:tr>
      <w:tr w:rsidR="00CF3EDC" w:rsidRPr="00CF3EDC" w14:paraId="2FDA9A3C" w14:textId="77777777" w:rsidTr="00EA36B5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D04C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D876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Paruošiamieji darbai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1396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50D5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FF870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</w:pPr>
          </w:p>
        </w:tc>
      </w:tr>
      <w:tr w:rsidR="00CF3EDC" w:rsidRPr="00CF3EDC" w14:paraId="5A890D43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BB674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1.1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64FF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Geodezinis trasos nužymėjimas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50F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km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E0F9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6,040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F717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5F9828B6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B05C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1.2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09E46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Kertami želdiniai: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4CFF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C716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81B7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711D7694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C92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1.2.1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9A63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Kietų veislių medžių </w:t>
            </w:r>
            <w:r w:rsidRPr="00CF3EDC">
              <w:rPr>
                <w:rFonts w:ascii="Calibri" w:hAnsi="Calibri" w:cs="Calibri"/>
                <w:szCs w:val="20"/>
                <w:lang w:val="lt-LT" w:eastAsia="lt-LT"/>
              </w:rPr>
              <w:t>≤</w:t>
            </w:r>
            <w:r w:rsidRPr="00CF3EDC">
              <w:rPr>
                <w:rFonts w:cs="Arial"/>
                <w:szCs w:val="20"/>
                <w:lang w:val="lt-LT" w:eastAsia="lt-LT"/>
              </w:rPr>
              <w:t>Ø16 cm ir kelmų rovimas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A8AE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E951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1B13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30637911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AF1F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1.2.2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187A4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Kietų veislių medžių nuo Ø16 cm iki Ø24 cm kirtimas ir kelmų rovimas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828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5811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EF1F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48E2606A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3DF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1.2.3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2C4D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Kietų veislių medžių nuo Ø24 cm iki Ø32 cm kirtimas ir kelmų rovimas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9799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A53B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A192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061060C9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9E7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1.2.4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5062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Kietų veislių medžių nuo Ø32 cm iki Ø45 cm kirtimas ir kelmų rovimas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98B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6970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50B1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01A15C1A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DA14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1.2.5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0618E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Nukirstų medžių ir kelmų, pakrovimas į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autosavivarčius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ir išvežimas į rangovo pasirinktą vietą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52B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ascii="Calibri" w:hAnsi="Calibri" w:cs="Calibri"/>
                <w:szCs w:val="20"/>
                <w:lang w:val="lt-LT" w:eastAsia="lt-LT"/>
              </w:rPr>
              <w:t>³/</w:t>
            </w:r>
            <w:r w:rsidRPr="00CF3EDC">
              <w:rPr>
                <w:rFonts w:cs="Arial"/>
                <w:szCs w:val="20"/>
                <w:lang w:val="lt-LT" w:eastAsia="lt-LT"/>
              </w:rPr>
              <w:t>t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1E17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81.9/62.9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A283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1E0643B3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032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1.2.6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A682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Vidutinio tankumo krūmų kirtimas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3C44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ha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E6B9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0,05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E48A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369271B9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DB0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1.2.7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93CF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Nukirstų krūmų pakrovimas į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autosavivarčius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ir išvežimas rangovo pasirinktu atstumu utilizavimui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D0DD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ascii="Calibri" w:hAnsi="Calibri" w:cs="Calibri"/>
                <w:szCs w:val="20"/>
                <w:lang w:val="lt-LT" w:eastAsia="lt-LT"/>
              </w:rPr>
              <w:t>³/</w:t>
            </w:r>
            <w:r w:rsidRPr="00CF3EDC">
              <w:rPr>
                <w:rFonts w:cs="Arial"/>
                <w:szCs w:val="20"/>
                <w:lang w:val="lt-LT" w:eastAsia="lt-LT"/>
              </w:rPr>
              <w:t>t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8E04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50/13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1B2BA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16EC6B14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8C1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1.2.8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9206F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Mišraus jaunuolyno miško ir krūmų kirtimas, pakrovimas į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autosavivarčius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ir išvežimas rangovo pasirinktą vietą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E0B6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ha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765E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0.092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0458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2D6ADAD9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4A035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1.3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BEBD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Asfalto dangos demontavimas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15F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2FB73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1B09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0A5BFC40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819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1.3.1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2226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Asfalto dangos frezavimas hvid-0,08 m storiu ir jo sandėliavimas vietoje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9FBFA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45614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25119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6EFD8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28C073EB" w14:textId="77777777" w:rsidTr="00EA36B5">
        <w:trPr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E15F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1.4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9CE1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Esamų pralaidų demontavimas: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336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D3A06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E8F2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75BFAF94" w14:textId="77777777" w:rsidTr="00EA36B5">
        <w:trPr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BB65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1.4.1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F1BBE" w14:textId="77777777" w:rsidR="00CF3EDC" w:rsidRPr="00CF3EDC" w:rsidRDefault="00CF3EDC" w:rsidP="00CF3EDC">
            <w:pPr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Betoninių pralaidų d300 mm demontavimas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36D8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CC8D2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2/13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FDA6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6DC5A07F" w14:textId="77777777" w:rsidTr="00EA36B5">
        <w:trPr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BEA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1.4.2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19FC7" w14:textId="77777777" w:rsidR="00CF3EDC" w:rsidRPr="00CF3EDC" w:rsidRDefault="00CF3EDC" w:rsidP="00CF3EDC">
            <w:pPr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Betoninių pralaidų d350 mm demontavimas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54FC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80A29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13/98.2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8CBA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6E51B518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1BA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1.4.3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9949" w14:textId="77777777" w:rsidR="00CF3EDC" w:rsidRPr="00CF3EDC" w:rsidRDefault="00CF3EDC" w:rsidP="00CF3EDC">
            <w:pPr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Betoninių pralaidų d400 mm demontavimas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4C67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9DED1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5/57.3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B1C6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12921F0F" w14:textId="77777777" w:rsidTr="00EA36B5">
        <w:trPr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D547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1.4.4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ADFF" w14:textId="77777777" w:rsidR="00CF3EDC" w:rsidRPr="00CF3EDC" w:rsidRDefault="00CF3EDC" w:rsidP="00CF3EDC">
            <w:pPr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Betoninių pralaidų d450 mm demontavimas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8F0E5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E5230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3/29.4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3E2D6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3A96D850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4AD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1.4.5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92B0" w14:textId="77777777" w:rsidR="00CF3EDC" w:rsidRPr="00CF3EDC" w:rsidRDefault="00CF3EDC" w:rsidP="00CF3EDC">
            <w:pPr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Betoninių pralaidų d500 mm demontavimas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4474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7D9CD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9/99.8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B6824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69DDC51F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477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1.4.6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43265" w14:textId="77777777" w:rsidR="00CF3EDC" w:rsidRPr="00CF3EDC" w:rsidRDefault="00CF3EDC" w:rsidP="00CF3EDC">
            <w:pPr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Betoninių pralaidų d650 mm demontavimas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1812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E3A09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1/12.3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560C1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11C9A0A5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1D9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1.4.7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EFD6" w14:textId="77777777" w:rsidR="00CF3EDC" w:rsidRPr="00CF3EDC" w:rsidRDefault="00CF3EDC" w:rsidP="00CF3EDC">
            <w:pPr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Betoninių pralaidų d1000 mm demontavimas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D7C3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E005A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1/16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02C1F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2F3BDB93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855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1.4.8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A183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Betonių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pralaidos antgalių demontavimas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FE8D8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48089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68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C7FC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5E0FCF80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65C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1.4.9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35E4D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Betoninių bordiūrų su pamatais demontavimas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58ADD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D006C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48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1BA8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2C1B4DE5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48A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1.4.10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F342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Betoninių medžiagų išvežimas į rangovo pasirinktą vietą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8FFB9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72065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160,06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8169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57BA7666" w14:textId="77777777" w:rsidTr="00EA36B5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1F3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1.4.11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20DB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Esamų šulinių aukščių reguliavimas iki projektinio aukščio ir dangčių pakeitimas į kalaus ketaus 40t apkrovoms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04627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022C7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199E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EA36B5" w14:paraId="4DE36387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0325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1.5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6A73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Eismo saugumo priemonių ir mažosios architektūros demontavimas: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6869B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6D76E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58D2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4FAC0FA4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19F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1.5.1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1676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Kelio ženklų skydų demontavimas nuo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vienastiebių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atramų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7EC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CED22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55,00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1994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7E66A866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0EE5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1.5.2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E27D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Kelio ženklų skydų demontavimas nuo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dvisitiebių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atramų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1AF8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87B67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14,00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30DD6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32BE4A0B" w14:textId="77777777" w:rsidTr="00EA36B5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7533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1.5.3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DF5D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Kelio ženklų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vienastiebių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atramų demontavimas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B4B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9F10E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51,00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6360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22A85305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5E9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lastRenderedPageBreak/>
              <w:t>1.5.4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85FA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Kelio ženklų dvistiebių atramų demontavimas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929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5DC10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10,00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1B9D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1189BD90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996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1.5.5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8278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Kelio ženklų skydų ir atramų (be pamatų) išvežimas į rangovo pasirinktą vietą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1A1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114A2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1,10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15A81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1961F121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A07B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1.5.6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6DF7C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Kelio ženklų </w:t>
            </w:r>
            <w:proofErr w:type="spellStart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betonių</w:t>
            </w:r>
            <w:proofErr w:type="spellEnd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 pamatų demontavimas ir išvežimas į rangovo pasirinktą vietą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500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29D98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3,7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98AD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51180B7A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2F0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1.5.7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96DB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Signalinių stulpelių demontavimas ir išvežimas į rangovo pasirinktą vietą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C005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vnt./t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5C699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144/0.04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0AFE0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15A366F5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1EC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1.5.8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F7B5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Suoliukų išardymas ir išvežimas į rangovo pasirinktą vietą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89E9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7E2EA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F45C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3BC3EF20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904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1.5.9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EF3C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Šiukšlių dėžių išardymas ir išvežimas į rangovo pasirinktą vietą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7DA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14E7B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AF74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56919AE9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6D5F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1.6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D20A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Esamų drenažinių vamzdžių demontavimas: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C57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02FFE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DE61C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19B58465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B53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1.6.1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A6EA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Drenažo aklės D125 mm vamzdžiams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45819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45893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E0A9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25EA00E2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D7B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1.6.2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EDE3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Drenažo aklės D100 mm vamzdžiams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6E5D8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C7B25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29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EE97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649CB191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9DD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1.6.3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173A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Drenažo aklės D75 mm vamzdžiams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8F425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B14D1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89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8CEA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106A9793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4E93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1.6.4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694E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Drenažo aklės D50 mm vamzdžiams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8AC41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50811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616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2E79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1F516F1C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9E0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1.6.5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FC50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Drenažinių vamzdžių išvežimas į rangovo pasirinktą vietą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6D9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21719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E59D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3516DF53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4C0F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szCs w:val="20"/>
                <w:lang w:val="lt-LT" w:eastAsia="lt-LT"/>
              </w:rPr>
              <w:t>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887A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Žemės darbai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AB6E4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72B5C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szCs w:val="20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73CD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4578672E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425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5050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Dirvožemio sluoksnio pašalinimas hvid-0,15 m, perstumiant jį mechanizuotai iki 50 m atstumu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DC9D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4AFC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13401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E5D1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760BACDA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2AE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9592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BB79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FD70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13401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1A74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68238ACF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29C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41A9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Dirvožemio kasimas ekskavatoriais, pakrovimas į savivarčius, atvežimas ir paskleidimas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EE65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720FA" w14:textId="3EF0EF9D" w:rsidR="00CF3EDC" w:rsidRPr="00CF3EDC" w:rsidRDefault="002303A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>
              <w:rPr>
                <w:rFonts w:cs="Arial"/>
                <w:szCs w:val="20"/>
                <w:lang w:val="lt-LT" w:eastAsia="lt-LT"/>
              </w:rPr>
              <w:t>8980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BEFB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20CFE06C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1200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B8C3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Dirvožemio kasimas ekskavatoriais, pakrovimas į savivarčius ir išvežimas į rangovo pasirinktą vietą (išlykis)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7FE7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9C4D1" w14:textId="50A7E8BB" w:rsidR="00CF3EDC" w:rsidRPr="00CF3EDC" w:rsidRDefault="002303A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>
              <w:rPr>
                <w:rFonts w:cs="Arial"/>
                <w:szCs w:val="20"/>
                <w:lang w:val="lt-LT" w:eastAsia="lt-LT"/>
              </w:rPr>
              <w:t>4421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587F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CF3EDC" w:rsidRPr="00CF3EDC" w14:paraId="038D8D3F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4C4C" w14:textId="6EC44B5F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</w:t>
            </w:r>
            <w:r w:rsidR="002303AC">
              <w:rPr>
                <w:rFonts w:cs="Arial"/>
                <w:szCs w:val="20"/>
                <w:lang w:val="lt-LT" w:eastAsia="lt-LT"/>
              </w:rPr>
              <w:t>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FD44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Grunto kasimas, pakrovimas į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autosavivarčius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ir išvežimas Rangovo pasirinktu atstumu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CE4B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EC6C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55723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C7DA8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TS-2</w:t>
            </w:r>
          </w:p>
        </w:tc>
      </w:tr>
      <w:tr w:rsidR="00CF3EDC" w:rsidRPr="00CF3EDC" w14:paraId="028FA48E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5D10" w14:textId="55C9805E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</w:t>
            </w:r>
            <w:r w:rsidR="002303AC">
              <w:rPr>
                <w:rFonts w:cs="Arial"/>
                <w:szCs w:val="20"/>
                <w:lang w:val="lt-LT" w:eastAsia="lt-LT"/>
              </w:rPr>
              <w:t>6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F0AFA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Sankasos įrengimas, kai iškastas gruntas pakraunamas į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autosavivarčius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ir vežiojamas objekte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4DC5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5759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25730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9527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TS-2</w:t>
            </w:r>
          </w:p>
        </w:tc>
      </w:tr>
      <w:tr w:rsidR="00CF3EDC" w:rsidRPr="00CF3EDC" w14:paraId="4BE37BD1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9594" w14:textId="129289EE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</w:t>
            </w:r>
            <w:r w:rsidR="002303AC">
              <w:rPr>
                <w:rFonts w:cs="Arial"/>
                <w:szCs w:val="20"/>
                <w:lang w:val="lt-LT" w:eastAsia="lt-LT"/>
              </w:rPr>
              <w:t>7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3F3C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Žemės sankasos dugno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planiravimas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ir tankinimas h-0,30 m mechanizuotu būdu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9C3E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E40E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106104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982B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TS-2</w:t>
            </w:r>
          </w:p>
        </w:tc>
      </w:tr>
      <w:tr w:rsidR="00CF3EDC" w:rsidRPr="00CF3EDC" w14:paraId="3D307F38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E4BA" w14:textId="25755AD8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</w:t>
            </w:r>
            <w:r w:rsidR="002303AC">
              <w:rPr>
                <w:rFonts w:cs="Arial"/>
                <w:szCs w:val="20"/>
                <w:lang w:val="lt-LT" w:eastAsia="lt-LT"/>
              </w:rPr>
              <w:t>8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B1AC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Žemės sankasos dugno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planiravimas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ir tankinimas h-0,30 m rankiniu būdu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D084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42C4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10610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12AF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TS-2</w:t>
            </w:r>
          </w:p>
        </w:tc>
      </w:tr>
      <w:tr w:rsidR="00CF3EDC" w:rsidRPr="00CF3EDC" w14:paraId="23E0095A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514D" w14:textId="05D58D84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</w:t>
            </w:r>
            <w:r w:rsidR="002303AC">
              <w:rPr>
                <w:rFonts w:cs="Arial"/>
                <w:szCs w:val="20"/>
                <w:lang w:val="lt-LT" w:eastAsia="lt-LT"/>
              </w:rPr>
              <w:t>9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B52A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Griovių šlaitų ir griovių dugno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planiravimas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mechanizuotu būdu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6DCF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76E8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51564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34D8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TS-2</w:t>
            </w:r>
          </w:p>
        </w:tc>
      </w:tr>
      <w:tr w:rsidR="00CF3EDC" w:rsidRPr="00CF3EDC" w14:paraId="493F14E2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9517" w14:textId="3AE1FB43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2.1</w:t>
            </w:r>
            <w:r w:rsidR="002303AC">
              <w:rPr>
                <w:rFonts w:cs="Arial"/>
                <w:szCs w:val="20"/>
                <w:lang w:val="lt-LT" w:eastAsia="lt-LT"/>
              </w:rPr>
              <w:t>0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7391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Griovių šlaitų ir griovių dugno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planiravimas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rankiniu būdu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D3DD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A5BD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5156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20ECF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TS-2</w:t>
            </w:r>
          </w:p>
        </w:tc>
      </w:tr>
      <w:tr w:rsidR="00CF3EDC" w:rsidRPr="00CF3EDC" w14:paraId="15B617DF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FB58" w14:textId="2B8FC4B3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2.1</w:t>
            </w:r>
            <w:r w:rsidR="002303AC">
              <w:rPr>
                <w:rFonts w:cs="Arial"/>
                <w:szCs w:val="20"/>
                <w:lang w:val="lt-LT" w:eastAsia="lt-LT"/>
              </w:rPr>
              <w:t>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71F41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Šlaitų ir pakelės plotų tvirtinimas 10 cm storio dirvožemio sluoksniu mechanizuotai, užsėjant žole (esamas dirvožemis)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6FAF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6EDA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68168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93A80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TS-2</w:t>
            </w:r>
          </w:p>
        </w:tc>
      </w:tr>
      <w:tr w:rsidR="00CF3EDC" w:rsidRPr="00CF3EDC" w14:paraId="53CEEF89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718D" w14:textId="6DA94DDB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2.1</w:t>
            </w:r>
            <w:r w:rsidR="002303AC">
              <w:rPr>
                <w:rFonts w:cs="Arial"/>
                <w:szCs w:val="20"/>
                <w:lang w:val="lt-LT" w:eastAsia="lt-LT"/>
              </w:rPr>
              <w:t>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6CFCA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Šlaitų ir pakelės plotų tvirtinimas 10 cm storio dirvožemio sluoksniu rankiniu būdu, užsėjant žole (esamas dirvožemis)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E609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D0D9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7574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B81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TS-2</w:t>
            </w:r>
          </w:p>
        </w:tc>
      </w:tr>
      <w:tr w:rsidR="00CF3EDC" w:rsidRPr="00CF3EDC" w14:paraId="7AF79395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83548" w14:textId="4FF50B1B" w:rsidR="00CF3EDC" w:rsidRPr="00CF3EDC" w:rsidRDefault="00CF3EDC" w:rsidP="00CF3EDC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i/>
                <w:iCs/>
                <w:szCs w:val="20"/>
                <w:lang w:val="lt-LT" w:eastAsia="lt-LT"/>
              </w:rPr>
              <w:t>2.1</w:t>
            </w:r>
            <w:r w:rsidR="002303AC">
              <w:rPr>
                <w:rFonts w:cs="Arial"/>
                <w:i/>
                <w:iCs/>
                <w:szCs w:val="20"/>
                <w:lang w:val="lt-LT" w:eastAsia="lt-LT"/>
              </w:rPr>
              <w:t>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F52E" w14:textId="77777777" w:rsidR="00CF3EDC" w:rsidRPr="00CF3EDC" w:rsidRDefault="00CF3EDC" w:rsidP="00CF3EDC">
            <w:pPr>
              <w:jc w:val="left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i/>
                <w:iCs/>
                <w:szCs w:val="20"/>
                <w:lang w:val="lt-LT" w:eastAsia="lt-LT"/>
              </w:rPr>
              <w:t>BMC polių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AC06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2F47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986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568C0C7D" w14:textId="77777777" w:rsidTr="00EA36B5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ACE0" w14:textId="5ACB0372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2.1</w:t>
            </w:r>
            <w:r w:rsidR="002303AC">
              <w:rPr>
                <w:rFonts w:cs="Arial"/>
                <w:szCs w:val="20"/>
                <w:lang w:val="lt-LT" w:eastAsia="lt-LT"/>
              </w:rPr>
              <w:t>3</w:t>
            </w:r>
            <w:r w:rsidRPr="00CF3EDC">
              <w:rPr>
                <w:rFonts w:cs="Arial"/>
                <w:szCs w:val="20"/>
                <w:lang w:val="lt-LT" w:eastAsia="lt-LT"/>
              </w:rPr>
              <w:t>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B6A9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BMC poliai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D4E7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7A8E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318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B44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TS-13</w:t>
            </w:r>
          </w:p>
        </w:tc>
      </w:tr>
      <w:tr w:rsidR="00CF3EDC" w:rsidRPr="00CF3EDC" w14:paraId="1A57096B" w14:textId="77777777" w:rsidTr="00EA36B5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0B8C" w14:textId="4FD008FB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2.1</w:t>
            </w:r>
            <w:r w:rsidR="002303AC">
              <w:rPr>
                <w:rFonts w:cs="Arial"/>
                <w:szCs w:val="20"/>
                <w:lang w:val="lt-LT" w:eastAsia="lt-LT"/>
              </w:rPr>
              <w:t>3</w:t>
            </w:r>
            <w:r w:rsidRPr="00CF3EDC">
              <w:rPr>
                <w:rFonts w:cs="Arial"/>
                <w:szCs w:val="20"/>
                <w:lang w:val="lt-LT" w:eastAsia="lt-LT"/>
              </w:rPr>
              <w:t>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E887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Betoninės dalies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867B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m/m</w:t>
            </w:r>
            <w:r w:rsidRPr="00CF3EDC">
              <w:rPr>
                <w:rFonts w:ascii="Calibri" w:hAnsi="Calibri" w:cs="Calibri"/>
                <w:szCs w:val="20"/>
                <w:lang w:val="lt-LT" w:eastAsia="lt-LT"/>
              </w:rPr>
              <w:t>³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0E90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1443/148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4E7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TS-13</w:t>
            </w:r>
          </w:p>
        </w:tc>
      </w:tr>
      <w:tr w:rsidR="00CF3EDC" w:rsidRPr="00CF3EDC" w14:paraId="17E4F2DF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0DCA" w14:textId="330052B5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2.1</w:t>
            </w:r>
            <w:r w:rsidR="002303AC">
              <w:rPr>
                <w:rFonts w:cs="Arial"/>
                <w:szCs w:val="20"/>
                <w:lang w:val="lt-LT" w:eastAsia="lt-LT"/>
              </w:rPr>
              <w:t>3</w:t>
            </w:r>
            <w:r w:rsidRPr="00CF3EDC">
              <w:rPr>
                <w:rFonts w:cs="Arial"/>
                <w:szCs w:val="20"/>
                <w:lang w:val="lt-LT" w:eastAsia="lt-LT"/>
              </w:rPr>
              <w:t>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AF89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Žvyro kolonos dalies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CFA9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m/m</w:t>
            </w:r>
            <w:r w:rsidRPr="00CF3EDC">
              <w:rPr>
                <w:rFonts w:ascii="Calibri" w:hAnsi="Calibri" w:cs="Calibri"/>
                <w:szCs w:val="20"/>
                <w:lang w:val="lt-LT" w:eastAsia="lt-LT"/>
              </w:rPr>
              <w:t>³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6CC0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477/240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DE9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TS-13</w:t>
            </w:r>
          </w:p>
        </w:tc>
      </w:tr>
      <w:tr w:rsidR="00CF3EDC" w:rsidRPr="00CF3EDC" w14:paraId="4A824AE1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1394" w14:textId="58F1635C" w:rsidR="00CF3EDC" w:rsidRPr="00CF3EDC" w:rsidRDefault="00CF3EDC" w:rsidP="00CF3EDC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i/>
                <w:iCs/>
                <w:szCs w:val="20"/>
                <w:lang w:val="lt-LT" w:eastAsia="lt-LT"/>
              </w:rPr>
              <w:lastRenderedPageBreak/>
              <w:t>2.1</w:t>
            </w:r>
            <w:r w:rsidR="002303AC">
              <w:rPr>
                <w:rFonts w:cs="Arial"/>
                <w:i/>
                <w:iCs/>
                <w:szCs w:val="20"/>
                <w:lang w:val="lt-LT" w:eastAsia="lt-LT"/>
              </w:rPr>
              <w:t>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E1F1" w14:textId="77777777" w:rsidR="00CF3EDC" w:rsidRPr="00CF3EDC" w:rsidRDefault="00CF3EDC" w:rsidP="00CF3EDC">
            <w:pPr>
              <w:jc w:val="left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i/>
                <w:iCs/>
                <w:szCs w:val="20"/>
                <w:lang w:val="lt-LT" w:eastAsia="lt-LT"/>
              </w:rPr>
              <w:t>Sankasos sutvirtinimo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DB7D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26C0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0A5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39B58760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F8351" w14:textId="54D81CDE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2.1</w:t>
            </w:r>
            <w:r w:rsidR="002303AC">
              <w:rPr>
                <w:rFonts w:cs="Arial"/>
                <w:szCs w:val="20"/>
                <w:lang w:val="lt-LT" w:eastAsia="lt-LT"/>
              </w:rPr>
              <w:t>4</w:t>
            </w:r>
            <w:r w:rsidRPr="00CF3EDC">
              <w:rPr>
                <w:rFonts w:cs="Arial"/>
                <w:szCs w:val="20"/>
                <w:lang w:val="lt-LT" w:eastAsia="lt-LT"/>
              </w:rPr>
              <w:t>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6B47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Geotinklas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iš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PET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40/40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kN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/m stiprumo sankasos tvirtinimui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96D1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BE81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6592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E20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TS-9</w:t>
            </w:r>
          </w:p>
        </w:tc>
      </w:tr>
      <w:tr w:rsidR="00CF3EDC" w:rsidRPr="00CF3EDC" w14:paraId="01EA785F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3223" w14:textId="62A5A3F5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2.1</w:t>
            </w:r>
            <w:r w:rsidR="002303AC">
              <w:rPr>
                <w:rFonts w:cs="Arial"/>
                <w:szCs w:val="20"/>
                <w:lang w:val="lt-LT" w:eastAsia="lt-LT"/>
              </w:rPr>
              <w:t>4</w:t>
            </w:r>
            <w:r w:rsidRPr="00CF3EDC">
              <w:rPr>
                <w:rFonts w:cs="Arial"/>
                <w:szCs w:val="20"/>
                <w:lang w:val="lt-LT" w:eastAsia="lt-LT"/>
              </w:rPr>
              <w:t>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2E67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Neaustinės geotekstilės GRK-3 klasės 150g/m</w:t>
            </w:r>
            <w:r w:rsidRPr="00CF3EDC">
              <w:rPr>
                <w:rFonts w:ascii="Calibri" w:hAnsi="Calibri" w:cs="Calibri"/>
                <w:szCs w:val="20"/>
                <w:lang w:val="lt-LT" w:eastAsia="lt-LT"/>
              </w:rPr>
              <w:t>²</w:t>
            </w:r>
            <w:r w:rsidRPr="00CF3EDC">
              <w:rPr>
                <w:rFonts w:cs="Arial"/>
                <w:szCs w:val="20"/>
                <w:lang w:val="lt-LT" w:eastAsia="lt-LT"/>
              </w:rPr>
              <w:t xml:space="preserve"> įrengimas sankasos gruntų atskyrimui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FD60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35FC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6592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31D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TS-9</w:t>
            </w:r>
          </w:p>
        </w:tc>
      </w:tr>
      <w:tr w:rsidR="00CF3EDC" w:rsidRPr="00CF3EDC" w14:paraId="1F2E08AE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8CA3" w14:textId="3642607C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2.1</w:t>
            </w:r>
            <w:r w:rsidR="002303AC">
              <w:rPr>
                <w:rFonts w:cs="Arial"/>
                <w:szCs w:val="20"/>
                <w:lang w:val="lt-LT" w:eastAsia="lt-LT"/>
              </w:rPr>
              <w:t>4</w:t>
            </w:r>
            <w:r w:rsidRPr="00CF3EDC">
              <w:rPr>
                <w:rFonts w:cs="Arial"/>
                <w:szCs w:val="20"/>
                <w:lang w:val="lt-LT" w:eastAsia="lt-LT"/>
              </w:rPr>
              <w:t>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D7FE92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Geotinklo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PET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120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kN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/m įrengimas išilgine kryptimi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DD7B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5A706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1960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449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TS-9</w:t>
            </w:r>
          </w:p>
        </w:tc>
      </w:tr>
      <w:tr w:rsidR="00CF3EDC" w:rsidRPr="00CF3EDC" w14:paraId="0DC7D98B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FAFD0" w14:textId="580E2D1D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2.1</w:t>
            </w:r>
            <w:r w:rsidR="002303AC">
              <w:rPr>
                <w:rFonts w:cs="Arial"/>
                <w:szCs w:val="20"/>
                <w:lang w:val="lt-LT" w:eastAsia="lt-LT"/>
              </w:rPr>
              <w:t>4</w:t>
            </w:r>
            <w:r w:rsidRPr="00CF3EDC">
              <w:rPr>
                <w:rFonts w:cs="Arial"/>
                <w:szCs w:val="20"/>
                <w:lang w:val="lt-LT" w:eastAsia="lt-LT"/>
              </w:rPr>
              <w:t>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D885AC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Geotinklo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PET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120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kN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/m įrengimas skersine kryptimi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CD96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7DD81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1480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5AE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TS-9</w:t>
            </w:r>
          </w:p>
        </w:tc>
      </w:tr>
      <w:tr w:rsidR="00CF3EDC" w:rsidRPr="00CF3EDC" w14:paraId="0C29866C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59C0" w14:textId="2D513A54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2.1</w:t>
            </w:r>
            <w:r w:rsidR="002303AC">
              <w:rPr>
                <w:rFonts w:cs="Arial"/>
                <w:szCs w:val="20"/>
                <w:lang w:val="lt-LT" w:eastAsia="lt-LT"/>
              </w:rPr>
              <w:t>4</w:t>
            </w:r>
            <w:r w:rsidRPr="00CF3EDC">
              <w:rPr>
                <w:rFonts w:cs="Arial"/>
                <w:szCs w:val="20"/>
                <w:lang w:val="lt-LT" w:eastAsia="lt-LT"/>
              </w:rPr>
              <w:t>.5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F3B1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Sankasos viršaus kvalifikuotas gruntų pagerinimas pagal MN GPSR 12, h-0,25 įmaišant iki 5% cementinio mišinio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D981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01BC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12872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383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TS-3</w:t>
            </w:r>
          </w:p>
        </w:tc>
      </w:tr>
      <w:tr w:rsidR="00CF3EDC" w:rsidRPr="00CF3EDC" w14:paraId="0FB4DC83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8FD0" w14:textId="0CCD0C05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2.1</w:t>
            </w:r>
            <w:r w:rsidR="002303AC">
              <w:rPr>
                <w:rFonts w:cs="Arial"/>
                <w:szCs w:val="20"/>
                <w:lang w:val="lt-LT" w:eastAsia="lt-LT"/>
              </w:rPr>
              <w:t>4</w:t>
            </w:r>
            <w:r w:rsidRPr="00CF3EDC">
              <w:rPr>
                <w:rFonts w:cs="Arial"/>
                <w:szCs w:val="20"/>
                <w:lang w:val="lt-LT" w:eastAsia="lt-LT"/>
              </w:rPr>
              <w:t>.6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E957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Sankasos viršaus stabilizavimas pagal MN GPSR 12, h-0,15m įmaišant iki 5% cementinio mišinio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F931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A7CC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368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274B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TS-3</w:t>
            </w:r>
          </w:p>
        </w:tc>
      </w:tr>
      <w:tr w:rsidR="00CF3EDC" w:rsidRPr="00CF3EDC" w14:paraId="16F5F5A6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585F" w14:textId="4F5D73A3" w:rsidR="00CF3EDC" w:rsidRPr="00CF3EDC" w:rsidRDefault="00CF3EDC" w:rsidP="00CF3EDC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i/>
                <w:iCs/>
                <w:szCs w:val="20"/>
                <w:lang w:val="lt-LT" w:eastAsia="lt-LT"/>
              </w:rPr>
              <w:t>2.1</w:t>
            </w:r>
            <w:r w:rsidR="002303AC">
              <w:rPr>
                <w:rFonts w:cs="Arial"/>
                <w:i/>
                <w:iCs/>
                <w:szCs w:val="20"/>
                <w:lang w:val="lt-LT" w:eastAsia="lt-LT"/>
              </w:rPr>
              <w:t>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56F2A1" w14:textId="77777777" w:rsidR="00CF3EDC" w:rsidRPr="00CF3EDC" w:rsidRDefault="00CF3EDC" w:rsidP="00CF3EDC">
            <w:pPr>
              <w:jc w:val="left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i/>
                <w:iCs/>
                <w:szCs w:val="20"/>
                <w:lang w:val="lt-LT" w:eastAsia="lt-LT"/>
              </w:rPr>
              <w:t xml:space="preserve">Šlaitų tvirtinimo </w:t>
            </w:r>
            <w:proofErr w:type="spellStart"/>
            <w:r w:rsidRPr="00CF3EDC">
              <w:rPr>
                <w:rFonts w:cs="Arial"/>
                <w:i/>
                <w:iCs/>
                <w:szCs w:val="20"/>
                <w:lang w:val="lt-LT" w:eastAsia="lt-LT"/>
              </w:rPr>
              <w:t>gabionais</w:t>
            </w:r>
            <w:proofErr w:type="spellEnd"/>
            <w:r w:rsidRPr="00CF3EDC">
              <w:rPr>
                <w:rFonts w:cs="Arial"/>
                <w:i/>
                <w:iCs/>
                <w:szCs w:val="20"/>
                <w:lang w:val="lt-LT" w:eastAsia="lt-LT"/>
              </w:rPr>
              <w:t xml:space="preserve">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6D43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2837F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E85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59E08425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DA304" w14:textId="19B7F44A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2.1</w:t>
            </w:r>
            <w:r w:rsidR="002303AC">
              <w:rPr>
                <w:rFonts w:cs="Arial"/>
                <w:szCs w:val="20"/>
                <w:lang w:val="lt-LT" w:eastAsia="lt-LT"/>
              </w:rPr>
              <w:t>5</w:t>
            </w:r>
            <w:r w:rsidRPr="00CF3EDC">
              <w:rPr>
                <w:rFonts w:cs="Arial"/>
                <w:szCs w:val="20"/>
                <w:lang w:val="lt-LT" w:eastAsia="lt-LT"/>
              </w:rPr>
              <w:t>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B5C1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Pintas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gabionas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1x1x1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m užpildytas akmenimis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09D2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8EA1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F60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TS-14</w:t>
            </w:r>
          </w:p>
        </w:tc>
      </w:tr>
      <w:tr w:rsidR="00CF3EDC" w:rsidRPr="00CF3EDC" w14:paraId="5D748326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6738" w14:textId="08812342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2.1</w:t>
            </w:r>
            <w:r w:rsidR="002303AC">
              <w:rPr>
                <w:rFonts w:cs="Arial"/>
                <w:szCs w:val="20"/>
                <w:lang w:val="lt-LT" w:eastAsia="lt-LT"/>
              </w:rPr>
              <w:t>5</w:t>
            </w:r>
            <w:r w:rsidRPr="00CF3EDC">
              <w:rPr>
                <w:rFonts w:cs="Arial"/>
                <w:szCs w:val="20"/>
                <w:lang w:val="lt-LT" w:eastAsia="lt-LT"/>
              </w:rPr>
              <w:t>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698C5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Pintas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gabionas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1.5x1x1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m užpildytas akmenimis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FBE1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B7FC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84F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TS-14</w:t>
            </w:r>
          </w:p>
        </w:tc>
      </w:tr>
      <w:tr w:rsidR="00CF3EDC" w:rsidRPr="00CF3EDC" w14:paraId="155E0D92" w14:textId="77777777" w:rsidTr="00EA36B5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2D35" w14:textId="70CFC91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2.1</w:t>
            </w:r>
            <w:r w:rsidR="002303AC">
              <w:rPr>
                <w:rFonts w:cs="Arial"/>
                <w:szCs w:val="20"/>
                <w:lang w:val="lt-LT" w:eastAsia="lt-LT"/>
              </w:rPr>
              <w:t>5</w:t>
            </w:r>
            <w:r w:rsidRPr="00CF3EDC">
              <w:rPr>
                <w:rFonts w:cs="Arial"/>
                <w:szCs w:val="20"/>
                <w:lang w:val="lt-LT" w:eastAsia="lt-LT"/>
              </w:rPr>
              <w:t>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3361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C50 formos jungiamieji žiedai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gabionams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, padengtos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ZnAl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antikorozine danga, viela 3mm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EE40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DFD6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3300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F996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TS-9</w:t>
            </w:r>
          </w:p>
        </w:tc>
      </w:tr>
      <w:tr w:rsidR="00CF3EDC" w:rsidRPr="00CF3EDC" w14:paraId="0255463C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5023" w14:textId="517AA751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2.1</w:t>
            </w:r>
            <w:r w:rsidR="002303AC">
              <w:rPr>
                <w:rFonts w:cs="Arial"/>
                <w:szCs w:val="20"/>
                <w:lang w:val="lt-LT" w:eastAsia="lt-LT"/>
              </w:rPr>
              <w:t>5</w:t>
            </w:r>
            <w:r w:rsidRPr="00CF3EDC">
              <w:rPr>
                <w:rFonts w:cs="Arial"/>
                <w:szCs w:val="20"/>
                <w:lang w:val="lt-LT" w:eastAsia="lt-LT"/>
              </w:rPr>
              <w:t>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2E1A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Neaustinės geotekstilės GRK-3 klasės 225g/m</w:t>
            </w:r>
            <w:r w:rsidRPr="00CF3EDC">
              <w:rPr>
                <w:rFonts w:ascii="Calibri" w:hAnsi="Calibri" w:cs="Calibri"/>
                <w:szCs w:val="20"/>
                <w:lang w:val="lt-LT" w:eastAsia="lt-LT"/>
              </w:rPr>
              <w:t>²</w:t>
            </w:r>
            <w:r w:rsidRPr="00CF3EDC">
              <w:rPr>
                <w:rFonts w:cs="Arial"/>
                <w:szCs w:val="20"/>
                <w:lang w:val="lt-LT" w:eastAsia="lt-LT"/>
              </w:rPr>
              <w:t xml:space="preserve">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B57B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FD64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185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3C6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TS-9</w:t>
            </w:r>
          </w:p>
        </w:tc>
      </w:tr>
      <w:tr w:rsidR="00CF3EDC" w:rsidRPr="00CF3EDC" w14:paraId="0658FF2E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1BFA" w14:textId="47039960" w:rsidR="00CF3EDC" w:rsidRPr="00CF3EDC" w:rsidRDefault="00CF3EDC" w:rsidP="00CF3EDC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i/>
                <w:iCs/>
                <w:szCs w:val="20"/>
                <w:lang w:val="lt-LT" w:eastAsia="lt-LT"/>
              </w:rPr>
              <w:t>2.1</w:t>
            </w:r>
            <w:r w:rsidR="002303AC">
              <w:rPr>
                <w:rFonts w:cs="Arial"/>
                <w:i/>
                <w:iCs/>
                <w:szCs w:val="20"/>
                <w:lang w:val="lt-LT" w:eastAsia="lt-LT"/>
              </w:rPr>
              <w:t>6</w:t>
            </w: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D6217CC" w14:textId="77777777" w:rsidR="00CF3EDC" w:rsidRPr="00CF3EDC" w:rsidRDefault="00CF3EDC" w:rsidP="00CF3EDC">
            <w:pPr>
              <w:jc w:val="left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i/>
                <w:iCs/>
                <w:szCs w:val="20"/>
                <w:lang w:val="lt-LT" w:eastAsia="lt-LT"/>
              </w:rPr>
              <w:t>Šlaitų tvirtinimo įrengimas: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737ACA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7375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F90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25CE6676" w14:textId="77777777" w:rsidTr="00EA36B5">
        <w:trPr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23592" w14:textId="12524D69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2.1</w:t>
            </w:r>
            <w:r w:rsidR="002303AC">
              <w:rPr>
                <w:rFonts w:cs="Arial"/>
                <w:szCs w:val="20"/>
                <w:lang w:val="lt-LT" w:eastAsia="lt-LT"/>
              </w:rPr>
              <w:t>6</w:t>
            </w:r>
            <w:r w:rsidRPr="00CF3EDC">
              <w:rPr>
                <w:rFonts w:cs="Arial"/>
                <w:szCs w:val="20"/>
                <w:lang w:val="lt-LT" w:eastAsia="lt-LT"/>
              </w:rPr>
              <w:t>.1</w:t>
            </w: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0DDBCF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Šlaitų tvirtinimas armuotais segmentais sistema (8x10mm ;Zn95Al5; D2,2mm) PMCGL, vieno segmento matmenys: 3.0x3.0x0.7m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B66FC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A645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D83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TS-15</w:t>
            </w:r>
          </w:p>
        </w:tc>
      </w:tr>
      <w:tr w:rsidR="00CF3EDC" w:rsidRPr="00CF3EDC" w14:paraId="6081AEB2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8458" w14:textId="47085ACF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2.1</w:t>
            </w:r>
            <w:r w:rsidR="002303AC">
              <w:rPr>
                <w:rFonts w:cs="Arial"/>
                <w:szCs w:val="20"/>
                <w:lang w:val="lt-LT" w:eastAsia="lt-LT"/>
              </w:rPr>
              <w:t>6</w:t>
            </w:r>
            <w:r w:rsidRPr="00CF3EDC">
              <w:rPr>
                <w:rFonts w:cs="Arial"/>
                <w:szCs w:val="20"/>
                <w:lang w:val="lt-LT" w:eastAsia="lt-LT"/>
              </w:rPr>
              <w:t>.2</w:t>
            </w: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2F1D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Neaustinės geotekstilės GRK-3 klasės 225g/m</w:t>
            </w:r>
            <w:r w:rsidRPr="00CF3EDC">
              <w:rPr>
                <w:rFonts w:ascii="Calibri" w:hAnsi="Calibri" w:cs="Calibri"/>
                <w:szCs w:val="20"/>
                <w:lang w:val="lt-LT" w:eastAsia="lt-LT"/>
              </w:rPr>
              <w:t>²</w:t>
            </w:r>
            <w:r w:rsidRPr="00CF3EDC">
              <w:rPr>
                <w:rFonts w:cs="Arial"/>
                <w:szCs w:val="20"/>
                <w:lang w:val="lt-LT" w:eastAsia="lt-LT"/>
              </w:rPr>
              <w:t xml:space="preserve"> įrengimas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B2AD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7B35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974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77F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TS-9</w:t>
            </w:r>
          </w:p>
        </w:tc>
      </w:tr>
      <w:tr w:rsidR="00CF3EDC" w:rsidRPr="00CF3EDC" w14:paraId="1F9BFA12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C199" w14:textId="161B5BA6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2.1</w:t>
            </w:r>
            <w:r w:rsidR="002303AC">
              <w:rPr>
                <w:rFonts w:cs="Arial"/>
                <w:szCs w:val="20"/>
                <w:lang w:val="lt-LT" w:eastAsia="lt-LT"/>
              </w:rPr>
              <w:t>6</w:t>
            </w:r>
            <w:r w:rsidRPr="00CF3EDC">
              <w:rPr>
                <w:rFonts w:cs="Arial"/>
                <w:szCs w:val="20"/>
                <w:lang w:val="lt-LT" w:eastAsia="lt-LT"/>
              </w:rPr>
              <w:t>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E9BE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Šlaitų tvirtinimo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priešeroziniu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dembliu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400g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/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m²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5EBB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0FFE8" w14:textId="3F577AB5" w:rsidR="00CF3EDC" w:rsidRPr="00CF3EDC" w:rsidRDefault="00941DD3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>
              <w:rPr>
                <w:rFonts w:cs="Arial"/>
                <w:szCs w:val="20"/>
                <w:lang w:val="lt-LT" w:eastAsia="lt-LT"/>
              </w:rPr>
              <w:t>39270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501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TS-15</w:t>
            </w:r>
          </w:p>
        </w:tc>
      </w:tr>
      <w:tr w:rsidR="00CF3EDC" w:rsidRPr="00CF3EDC" w14:paraId="4F77B462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54B7F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szCs w:val="20"/>
                <w:lang w:val="lt-LT" w:eastAsia="lt-LT"/>
              </w:rPr>
              <w:t>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2180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Paviršinio vandens nuvedimo sprendiniai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80797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7E866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B61E8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3DA8B4A5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FE8C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B8BF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Grunto kasimas ekskavatoriais, pakrovimas į savivarčius ir išvežimas Rangovo pasirinktu atstumu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3AAB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5B6A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5338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DA467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TS-2</w:t>
            </w:r>
          </w:p>
        </w:tc>
      </w:tr>
      <w:tr w:rsidR="00CF3EDC" w:rsidRPr="00CF3EDC" w14:paraId="5315D6B1" w14:textId="77777777" w:rsidTr="00EA36B5">
        <w:trPr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04B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DD57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Grunto kasimas karjere, pakrovimas į savivarčius, atvežimas Rangovo pasirinktu atstumu, paskleidimas ir sutankinimas (papildomas gruntas užpylimui vamzdžiams, šuliniams)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13728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DF09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987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3C2D2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TS-2</w:t>
            </w:r>
          </w:p>
        </w:tc>
      </w:tr>
      <w:tr w:rsidR="00CF3EDC" w:rsidRPr="00CF3EDC" w14:paraId="22619D40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2D6E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3.3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825E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Drenažo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2CD6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7DBA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3055D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6C39D12B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A594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3.3.1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F8EAB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Drenažo iš plastikinių D113/126 mm su geotekstilės filtru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137D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75D51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2241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3A0B9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TS-8</w:t>
            </w:r>
          </w:p>
        </w:tc>
      </w:tr>
      <w:tr w:rsidR="00CF3EDC" w:rsidRPr="00CF3EDC" w14:paraId="3C195F6D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480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3.3.2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BDB6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Neaustinės geotekstilės GRK-3 klasės drenažui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CE8A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62570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4482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6FA33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TS-9</w:t>
            </w:r>
          </w:p>
        </w:tc>
      </w:tr>
      <w:tr w:rsidR="00CF3EDC" w:rsidRPr="00CF3EDC" w14:paraId="67B92078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EBDD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3.3.3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30B4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Skaldos užpildo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11/22 drenažo prizmei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363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m³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DD69C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359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EEC38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45CCBB93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8CCF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3.4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9CCA6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Kanalizuotų griovių įrengimas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CC1EA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7FE08" w14:textId="77777777" w:rsidR="00CF3EDC" w:rsidRPr="00CF3EDC" w:rsidRDefault="00CF3EDC" w:rsidP="00CF3EDC">
            <w:pPr>
              <w:jc w:val="left"/>
              <w:rPr>
                <w:rFonts w:ascii="Times New Roman" w:hAnsi="Times New Roman"/>
                <w:szCs w:val="20"/>
                <w:lang w:val="lt-LT" w:eastAsia="lt-LT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A95272" w14:textId="77777777" w:rsidR="00CF3EDC" w:rsidRPr="00CF3EDC" w:rsidRDefault="00CF3EDC" w:rsidP="00CF3EDC">
            <w:pPr>
              <w:jc w:val="left"/>
              <w:rPr>
                <w:rFonts w:ascii="Times New Roman" w:hAnsi="Times New Roman"/>
                <w:szCs w:val="20"/>
                <w:lang w:val="lt-LT" w:eastAsia="lt-LT"/>
              </w:rPr>
            </w:pPr>
          </w:p>
        </w:tc>
      </w:tr>
      <w:tr w:rsidR="00CF3EDC" w:rsidRPr="00CF3EDC" w14:paraId="459E3462" w14:textId="77777777" w:rsidTr="00EA36B5">
        <w:trPr>
          <w:trHeight w:val="76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E04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3.4.1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D086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G/b D2000 mm šulinių (keturkampis ketaus liuko perdangos su grotelėmis rėmas, g/b atramos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ziedas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, g/b perdangos atrama, g/b šulinio dangčiu, g/b šulinio žiedais, g/b šulinio dugnu, šiukšlių surinkimo kibiru montuojamas ant liuko) iki 1,40 m gylio su kalaus ketaus grotelėmis 40t apkrovai įrengimas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582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kompl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./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m³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AC834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1/3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F4C49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TS-12</w:t>
            </w:r>
          </w:p>
        </w:tc>
      </w:tr>
      <w:tr w:rsidR="00CF3EDC" w:rsidRPr="00CF3EDC" w14:paraId="7A312034" w14:textId="77777777" w:rsidTr="00EA36B5">
        <w:trPr>
          <w:trHeight w:val="76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C5F5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lastRenderedPageBreak/>
              <w:t>3.4.2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F209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G/b D1000 mm šulinių (ketaus dangčiu, g/b šulinio dangčiu, g/b šulinio žiedais, g/b šulinio dugnu, plieninės įmontuojamos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lipinyės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, hidroizoliacija iš bituminės mastikos) iki 2,6 m gylio su kalaus ketaus dangčiu 40t apkrovai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242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kompl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./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m³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3C0B1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28/33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3F594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TS-12</w:t>
            </w:r>
          </w:p>
        </w:tc>
      </w:tr>
      <w:tr w:rsidR="00CF3EDC" w:rsidRPr="00CF3EDC" w14:paraId="78179D37" w14:textId="77777777" w:rsidTr="00EA36B5">
        <w:trPr>
          <w:trHeight w:val="732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D6B6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3.4.3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C8F3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G/b D1000 mm šulinių (keturkampis ketaus liuko perdangos su grotelėmis rėmas, g/b atramos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ziedas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, g/b perdangos atrama, g/b šulinio dangčiu, g/b šulinio žiedais, g/b šulinio dugnu, šiukšlių surinkimo kibiru montuojamas ant liuko) iki 2,0 m gylio su kalaus ketaus grotelėmis 40t apkrovai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E22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kompl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./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m³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ABDC6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4/4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F12F8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TS-12</w:t>
            </w:r>
          </w:p>
        </w:tc>
      </w:tr>
      <w:tr w:rsidR="00CF3EDC" w:rsidRPr="00CF3EDC" w14:paraId="38F4B69D" w14:textId="77777777" w:rsidTr="00EA36B5">
        <w:trPr>
          <w:trHeight w:val="76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411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3.4.4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9D25E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G/b D1000 mm šulinių (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bordiūrinės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grotelės, g/b atramos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ziedas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, g/b perdangos atrama, g/b šulinio dangčiu, g/b šulinio žiedais, g/b šulinio dugnu, šiukšlių surinkimo kibiru montuojamas ant liuko) iki 2,0 m gylio su kalaus ketaus grotelėmis 40t apkrovai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625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kompl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./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m³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2CB06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4/4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39054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TS-12</w:t>
            </w:r>
          </w:p>
        </w:tc>
      </w:tr>
      <w:tr w:rsidR="00CF3EDC" w:rsidRPr="00CF3EDC" w14:paraId="0AC12D0E" w14:textId="77777777" w:rsidTr="00EA36B5">
        <w:trPr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858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3.4.5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5FD8A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G/b D700 mm šulinių (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bordiūrinės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grotelės, g/b šulinio žiedas, g/b šulinio dangtis, g/b šulinio dugnas) iki 1,9 m gylio su kalaus ketaus grotelėmis 40t apkrovai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5B0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kompl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./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m³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C9805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30/17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0E369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TS-12</w:t>
            </w:r>
          </w:p>
        </w:tc>
      </w:tr>
      <w:tr w:rsidR="00CF3EDC" w:rsidRPr="00CF3EDC" w14:paraId="68D74EF6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39D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3.4.6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AD3F0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PP D425 mm šulinėlių iki 1,6 m gylio su kalaus ketaus grotelėmis 40t apkrovai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1734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kompl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15E5C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70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DE641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TS-12</w:t>
            </w:r>
          </w:p>
        </w:tc>
      </w:tr>
      <w:tr w:rsidR="00CF3EDC" w:rsidRPr="00CF3EDC" w14:paraId="3FD60920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D1D3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3.4.7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A040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PE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PN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-42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D625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mm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drenazinis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nuleistuvas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iki 2,30 m gylio su kalaus ketaus grotelėmis 40t apkrovai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B911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kompl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9F106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18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072F0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TS-12</w:t>
            </w:r>
          </w:p>
        </w:tc>
      </w:tr>
      <w:tr w:rsidR="00CF3EDC" w:rsidRPr="00CF3EDC" w14:paraId="025B9511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E35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3.4.8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9530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Drenažo aklės D50 mm vamzdžiams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633B1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A04A9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19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1AECB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TS-12</w:t>
            </w:r>
          </w:p>
        </w:tc>
      </w:tr>
      <w:tr w:rsidR="00CF3EDC" w:rsidRPr="00CF3EDC" w14:paraId="642D5CBB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24F3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3.4.9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F679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Plastikinių PP D200 mm vamzdžių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717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E0FE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42/224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55F7F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TS-12</w:t>
            </w:r>
          </w:p>
        </w:tc>
      </w:tr>
      <w:tr w:rsidR="00CF3EDC" w:rsidRPr="00CF3EDC" w14:paraId="214473AC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6AB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3.4.10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9E730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Plastikinių PP D400 mm vamzdžių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0E2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7CA3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45/684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548BD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TS-12</w:t>
            </w:r>
          </w:p>
        </w:tc>
      </w:tr>
      <w:tr w:rsidR="00CF3EDC" w:rsidRPr="00CF3EDC" w14:paraId="20C5CBE9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4E7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3.4.11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57C3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Smėlio pagrindo sluoksnio po šuliniais ir vamzdžiais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A05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m³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714E7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41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9BFF3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5317CBD3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5C3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3.4.12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C17C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Smėlio pirminis h-0,20 m užpylimas plastikiniams vamzdžiams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968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m³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482C5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70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9B593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15F35BD7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34E92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3.5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069D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Griovių tvirtinimas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C8B2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23F84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B6C38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48BD922C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7032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3.5.1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A90E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Pakelės griovių dugno sutvirtinimas žvyro mišinio fr.16/32 sluoksniu, h=0,10 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5746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F3FB3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572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B9D47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20C4A8C3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72A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3.5.2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6F1A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Pakelės griovių dugno sutvirtinimas skaldos mišiniu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22/45 sluoksniu, h=0,10 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415E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845FD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288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1A7F2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7D165B07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FD0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3.5.3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0A18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Pakelės griovių dugno sutvirtinimas betoniniais latakais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528C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AA0C8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1127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6D280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TS-6</w:t>
            </w:r>
          </w:p>
        </w:tc>
      </w:tr>
      <w:tr w:rsidR="00CF3EDC" w:rsidRPr="00CF3EDC" w14:paraId="73C38365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1646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3.6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69A7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Pralaidų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FE690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CF350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F0519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1E2D4EF5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94A883" w14:textId="77777777" w:rsidR="00CF3EDC" w:rsidRPr="00CF3EDC" w:rsidRDefault="00CF3EDC" w:rsidP="00CF3EDC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i/>
                <w:iCs/>
                <w:szCs w:val="20"/>
                <w:lang w:val="lt-LT" w:eastAsia="lt-LT"/>
              </w:rPr>
              <w:t>3.6.1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75F2" w14:textId="77777777" w:rsidR="00CF3EDC" w:rsidRPr="00CF3EDC" w:rsidRDefault="00CF3EDC" w:rsidP="00CF3EDC">
            <w:pPr>
              <w:jc w:val="left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i/>
                <w:iCs/>
                <w:szCs w:val="20"/>
                <w:lang w:val="lt-LT" w:eastAsia="lt-LT"/>
              </w:rPr>
              <w:t>Metalinės spirališkai gofruotos D1200 mm pralaidos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67BE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C7FE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1/16.9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45854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TS-4</w:t>
            </w:r>
          </w:p>
        </w:tc>
      </w:tr>
      <w:tr w:rsidR="00CF3EDC" w:rsidRPr="00CF3EDC" w14:paraId="41D8B4C6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3AC89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3.6.1.1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7264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Apsauginio šalčiui atsparaus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A28A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5EBE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7CBF7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66DBA0AB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9BEBF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3.6.1.2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587D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Piltinis gruntas (užpylimo medžiagos ŽB, ŽG, ŽP, ŽD, ŽM, SB, SG, S, SD, SM)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A886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ECA5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4D13B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0CD46207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AFB0F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3.6.1.3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BC55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Neaustinės geotekstilės GRK-3 klasės 200g/m</w:t>
            </w:r>
            <w:r w:rsidRPr="00CF3EDC">
              <w:rPr>
                <w:rFonts w:ascii="Calibri" w:hAnsi="Calibri" w:cs="Calibri"/>
                <w:szCs w:val="20"/>
                <w:lang w:val="lt-LT" w:eastAsia="lt-LT"/>
              </w:rPr>
              <w:t>²</w:t>
            </w:r>
            <w:r w:rsidRPr="00CF3EDC">
              <w:rPr>
                <w:rFonts w:cs="Arial"/>
                <w:szCs w:val="20"/>
                <w:lang w:val="lt-LT" w:eastAsia="lt-LT"/>
              </w:rPr>
              <w:t xml:space="preserve">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A097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99BA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216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540D1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TS-9</w:t>
            </w:r>
          </w:p>
        </w:tc>
      </w:tr>
      <w:tr w:rsidR="00CF3EDC" w:rsidRPr="00CF3EDC" w14:paraId="0CF80E3E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AC160B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3.6.1.4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7FA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Geomembranos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FBC1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EC7E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76F5C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TS-9</w:t>
            </w:r>
          </w:p>
        </w:tc>
      </w:tr>
      <w:tr w:rsidR="00CF3EDC" w:rsidRPr="00CF3EDC" w14:paraId="4D8F42F5" w14:textId="77777777" w:rsidTr="00EA36B5">
        <w:trPr>
          <w:trHeight w:val="27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34710B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3.6.1.5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89B5C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D1200 mm pralaidos antgalių iš monolitinio betono C12/15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D0DA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2D6C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57E68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TS-4</w:t>
            </w:r>
          </w:p>
        </w:tc>
      </w:tr>
      <w:tr w:rsidR="00CF3EDC" w:rsidRPr="00CF3EDC" w14:paraId="3E691044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C088F6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3.6.1.6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AA41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Skaldos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22/32 pagrindo, h-0,10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A43CD" w14:textId="5490DAC3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="00E55915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7CE3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DE28C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59B94FD4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A1E0D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lastRenderedPageBreak/>
              <w:t>3.6.1.7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B4D4E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Pralaidų vagų šlaitų ir dugno tvirtinimas betoniniais blokais P-1 ant skaldos pagrindo, h=0,10 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181D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vnt./m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E695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310/68.2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C522D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TS-4</w:t>
            </w:r>
          </w:p>
        </w:tc>
      </w:tr>
      <w:tr w:rsidR="00CF3EDC" w:rsidRPr="00CF3EDC" w14:paraId="06CE78E9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385CCC" w14:textId="77777777" w:rsidR="00CF3EDC" w:rsidRPr="00CF3EDC" w:rsidRDefault="00CF3EDC" w:rsidP="00CF3EDC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i/>
                <w:iCs/>
                <w:szCs w:val="20"/>
                <w:lang w:val="lt-LT" w:eastAsia="lt-LT"/>
              </w:rPr>
              <w:t>3.6.2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CBD59" w14:textId="77777777" w:rsidR="00CF3EDC" w:rsidRPr="00CF3EDC" w:rsidRDefault="00CF3EDC" w:rsidP="00CF3EDC">
            <w:pPr>
              <w:jc w:val="left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i/>
                <w:iCs/>
                <w:szCs w:val="20"/>
                <w:lang w:val="lt-LT" w:eastAsia="lt-LT"/>
              </w:rPr>
              <w:t>Metalinės spirališkai gofruotos D800 mm pralaidos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8E4D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0AA7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1/13.5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91384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TS-4</w:t>
            </w:r>
          </w:p>
        </w:tc>
      </w:tr>
      <w:tr w:rsidR="00CF3EDC" w:rsidRPr="00CF3EDC" w14:paraId="0D6B3354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0140D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3.6.2.1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2270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Apsauginio šalčiui atsparaus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3149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94F3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044C5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1D2902FC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49CD75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3.6.2.2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C6F3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Piltinis gruntas (užpylimo medžiagos ŽB, ŽG, ŽP, ŽD, ŽM, SB, SG, S, SD, SM)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3530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461F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E622B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33E55088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643EA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3.6.2.3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AD51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Neaustinės geotekstilės GRK-3 klasės 200g/m²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9C0B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1E5A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2DBC1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TS-9</w:t>
            </w:r>
          </w:p>
        </w:tc>
      </w:tr>
      <w:tr w:rsidR="00CF3EDC" w:rsidRPr="00CF3EDC" w14:paraId="4DD2EB5E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4F4DF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3.6.2.4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FCE8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Geomembranos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C088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0F2D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23333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TS-9</w:t>
            </w:r>
          </w:p>
        </w:tc>
      </w:tr>
      <w:tr w:rsidR="00CF3EDC" w:rsidRPr="00CF3EDC" w14:paraId="168078D5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9C45B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3.6.2.5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A19F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D800 mm pralaidos antgalių iš monolitinio betono C12/15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7101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0956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0447E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TS-4</w:t>
            </w:r>
          </w:p>
        </w:tc>
      </w:tr>
      <w:tr w:rsidR="00CF3EDC" w:rsidRPr="00CF3EDC" w14:paraId="7496D193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9A83BC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3.6.2.6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F8B2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Skaldos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22/32 pagrindo, h-0,10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39A9C" w14:textId="0362837C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="00E55915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F134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2BAD9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28027418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F2DDD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3.6.2.7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4D75E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Pralaidų vagų šlaitų ir dugno tvirtinimas betoniniais blokais P-1 ant skaldos pagrindo, h=0,10 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72AA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vnt./m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D470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12/2.7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AAE04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TS-4</w:t>
            </w:r>
          </w:p>
        </w:tc>
      </w:tr>
      <w:tr w:rsidR="00CF3EDC" w:rsidRPr="00CF3EDC" w14:paraId="39451116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2C8FBE" w14:textId="77777777" w:rsidR="00CF3EDC" w:rsidRPr="00CF3EDC" w:rsidRDefault="00CF3EDC" w:rsidP="00CF3EDC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i/>
                <w:iCs/>
                <w:szCs w:val="20"/>
                <w:lang w:val="lt-LT" w:eastAsia="lt-LT"/>
              </w:rPr>
              <w:t>3.6.3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2964" w14:textId="77777777" w:rsidR="00CF3EDC" w:rsidRPr="00CF3EDC" w:rsidRDefault="00CF3EDC" w:rsidP="00CF3EDC">
            <w:pPr>
              <w:jc w:val="left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i/>
                <w:iCs/>
                <w:szCs w:val="20"/>
                <w:lang w:val="lt-LT" w:eastAsia="lt-LT"/>
              </w:rPr>
              <w:t>Metalinės spirališkai gofruotos D1000 mm pralaidos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7B21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86D7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12/200.6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B7004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TS-4</w:t>
            </w:r>
          </w:p>
        </w:tc>
      </w:tr>
      <w:tr w:rsidR="00CF3EDC" w:rsidRPr="00CF3EDC" w14:paraId="23CE4EE0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AD455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3.6.3.1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1E54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Apsauginio šalčiui atsparaus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A62C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CDD55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743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4131E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4CFE1DB3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B4AD4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3.6.3.2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8F0D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Piltinis gruntas (užpylimo medžiagos ŽB, ŽG, ŽP, ŽD, ŽM, SB, SG, S, SD, SM)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4D52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1A3D1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883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64551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08A68F9D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C63DC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3.6.3.3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099D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Neaustinės geotekstilės GRK-3 klasės 200g/m</w:t>
            </w:r>
            <w:r w:rsidRPr="00CF3EDC">
              <w:rPr>
                <w:rFonts w:ascii="Calibri" w:hAnsi="Calibri" w:cs="Calibri"/>
                <w:szCs w:val="20"/>
                <w:lang w:val="lt-LT" w:eastAsia="lt-LT"/>
              </w:rPr>
              <w:t>²</w:t>
            </w:r>
            <w:r w:rsidRPr="00CF3EDC">
              <w:rPr>
                <w:rFonts w:cs="Arial"/>
                <w:szCs w:val="20"/>
                <w:lang w:val="lt-LT" w:eastAsia="lt-LT"/>
              </w:rPr>
              <w:t xml:space="preserve">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3969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4EE6E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1996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BC80D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TS-9</w:t>
            </w:r>
          </w:p>
        </w:tc>
      </w:tr>
      <w:tr w:rsidR="00CF3EDC" w:rsidRPr="00CF3EDC" w14:paraId="28750279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E03B4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3.6.3.4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FB477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Geomembranos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B1BC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4DC35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216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0CB52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TS-9</w:t>
            </w:r>
          </w:p>
        </w:tc>
      </w:tr>
      <w:tr w:rsidR="00CF3EDC" w:rsidRPr="00CF3EDC" w14:paraId="7677FBAF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ECB53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3.6.3.5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25D1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D1000 mm pralaidos antgalių iš monolitinio betono C12/15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796E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5A6F6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118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3134B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TS-4</w:t>
            </w:r>
          </w:p>
        </w:tc>
      </w:tr>
      <w:tr w:rsidR="00CF3EDC" w:rsidRPr="00CF3EDC" w14:paraId="73667221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FF67C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3.6.3.6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0DCC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Skaldos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22/32 pagrindo, h-0,10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41B5B" w14:textId="7E836805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="00E55915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A6082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53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504CF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3DBF9BB1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3562A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3.6.3.7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5CA6C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Pralaidų vagų šlaitų ir dugno tvirtinimas betoniniais blokais P-1 ant skaldos pagrindo, h=0,10 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38ED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vnt./m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AABE4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246/54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0F3A4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TS-4</w:t>
            </w:r>
          </w:p>
        </w:tc>
      </w:tr>
      <w:tr w:rsidR="00CF3EDC" w:rsidRPr="00CF3EDC" w14:paraId="50463400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C4A938" w14:textId="77777777" w:rsidR="00CF3EDC" w:rsidRPr="00CF3EDC" w:rsidRDefault="00CF3EDC" w:rsidP="00CF3EDC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i/>
                <w:iCs/>
                <w:szCs w:val="20"/>
                <w:lang w:val="lt-LT" w:eastAsia="lt-LT"/>
              </w:rPr>
              <w:t>3.6.4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B3F7" w14:textId="77777777" w:rsidR="00CF3EDC" w:rsidRPr="00CF3EDC" w:rsidRDefault="00CF3EDC" w:rsidP="00CF3EDC">
            <w:pPr>
              <w:jc w:val="left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i/>
                <w:iCs/>
                <w:szCs w:val="20"/>
                <w:lang w:val="lt-LT" w:eastAsia="lt-LT"/>
              </w:rPr>
              <w:t>Plastikinių gofruotų D400 mm pralaidų per nuovažas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0F6D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vnt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AE727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27/317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2BAD4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TS-4</w:t>
            </w:r>
          </w:p>
        </w:tc>
      </w:tr>
      <w:tr w:rsidR="00CF3EDC" w:rsidRPr="00CF3EDC" w14:paraId="23461056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45CDC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3.6.4.1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F73C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Apsauginio šalčiui atsparaus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D706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DA3FE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90948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14FF0A3E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ED6C6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3.6.4.2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E8B0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- Piltinis gruntas (užpylimo medžiagos ŽB, ŽG, ŽP, ŽD, ŽM, SB, SG, S, SD, SM)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F7B0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FCC9B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548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922F5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6BC8E7C2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389C1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3.6.4.3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7865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- Neaustinė geotekstilė 150 g/m2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CAA8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81122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2092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60F62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TS-9</w:t>
            </w:r>
          </w:p>
        </w:tc>
      </w:tr>
      <w:tr w:rsidR="00CF3EDC" w:rsidRPr="00CF3EDC" w14:paraId="10997BB0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56FF06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3.6.4.4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04ED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D400 mm pralaidų antgalių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4B996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07FE5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54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73AD8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TS-9</w:t>
            </w:r>
          </w:p>
        </w:tc>
      </w:tr>
      <w:tr w:rsidR="00CF3EDC" w:rsidRPr="00CF3EDC" w14:paraId="540645F7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2AD54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3.7.1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8D96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Latako iš akmenų metinio h-0,10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5B0B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88A82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136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68202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TS-6</w:t>
            </w:r>
          </w:p>
        </w:tc>
      </w:tr>
      <w:tr w:rsidR="00CF3EDC" w:rsidRPr="00CF3EDC" w14:paraId="06BD3978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B6FA4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3.7.2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B9488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Betono pagrindas iš mišinio C25/30, h-0,10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E2E7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8D429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136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FEF53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TS-6</w:t>
            </w:r>
          </w:p>
        </w:tc>
      </w:tr>
      <w:tr w:rsidR="00CF3EDC" w:rsidRPr="00CF3EDC" w14:paraId="269C77E5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525CC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3.7.3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04C2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Skaldos pagrindo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22/32, h-0,10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6499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2DC48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136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9A49A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3D48F07D" w14:textId="77777777" w:rsidTr="00EA36B5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5EC3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03F20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szCs w:val="20"/>
                <w:lang w:val="lt-LT" w:eastAsia="lt-LT"/>
              </w:rPr>
              <w:t>Bordiūrų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271C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3161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73386F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0B2DDDA4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B01F" w14:textId="77777777" w:rsidR="00CF3EDC" w:rsidRPr="00CF3EDC" w:rsidRDefault="00CF3EDC" w:rsidP="00CF3EDC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i/>
                <w:iCs/>
                <w:szCs w:val="20"/>
                <w:lang w:val="lt-LT" w:eastAsia="lt-LT"/>
              </w:rPr>
              <w:t>4.1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5E65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Betoninių bordiūrų 100.15.30 cm ant betoninio pagrindo C25/30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06F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0BCA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1334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2D9E4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TS-6</w:t>
            </w:r>
          </w:p>
        </w:tc>
      </w:tr>
      <w:tr w:rsidR="00CF3EDC" w:rsidRPr="00CF3EDC" w14:paraId="5FE96247" w14:textId="77777777" w:rsidTr="00EA36B5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C9FEF" w14:textId="77777777" w:rsidR="00CF3EDC" w:rsidRPr="00CF3EDC" w:rsidRDefault="00CF3EDC" w:rsidP="00CF3EDC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i/>
                <w:iCs/>
                <w:szCs w:val="20"/>
                <w:lang w:val="lt-LT" w:eastAsia="lt-LT"/>
              </w:rPr>
              <w:t>4.2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09F58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Betoninių bordiūrų 100.15.22 cm ant betoninio pagrindo C25/30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AED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9269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5731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ABA4A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TS-6</w:t>
            </w:r>
          </w:p>
        </w:tc>
      </w:tr>
      <w:tr w:rsidR="00CF3EDC" w:rsidRPr="00CF3EDC" w14:paraId="6BE0D92C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1CE1" w14:textId="77777777" w:rsidR="00CF3EDC" w:rsidRPr="00CF3EDC" w:rsidRDefault="00CF3EDC" w:rsidP="00CF3EDC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i/>
                <w:iCs/>
                <w:szCs w:val="20"/>
                <w:lang w:val="lt-LT" w:eastAsia="lt-LT"/>
              </w:rPr>
              <w:t>4.3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AA79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Betoninių vejos bordiūrų 100.8.20 cm ant betoninio pagrindo C25/30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4A96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42FF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1444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0ABF0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TS-6</w:t>
            </w:r>
          </w:p>
        </w:tc>
      </w:tr>
      <w:tr w:rsidR="00CF3EDC" w:rsidRPr="00CF3EDC" w14:paraId="6B2C33C0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55AA" w14:textId="77777777" w:rsidR="00CF3EDC" w:rsidRPr="00CF3EDC" w:rsidRDefault="00CF3EDC" w:rsidP="00CF3EDC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i/>
                <w:iCs/>
                <w:szCs w:val="20"/>
                <w:lang w:val="lt-LT" w:eastAsia="lt-LT"/>
              </w:rPr>
              <w:t>4.4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1BB8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Granitinių bordiūrų 100.15.30 cm ant betoninio pagrindo C25/30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4E3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B7A7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58717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TS-6</w:t>
            </w:r>
          </w:p>
        </w:tc>
      </w:tr>
      <w:tr w:rsidR="00CF3EDC" w:rsidRPr="00CF3EDC" w14:paraId="6E6BE19B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4802" w14:textId="77777777" w:rsidR="00CF3EDC" w:rsidRPr="00CF3EDC" w:rsidRDefault="00CF3EDC" w:rsidP="00CF3EDC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i/>
                <w:iCs/>
                <w:szCs w:val="20"/>
                <w:lang w:val="lt-LT" w:eastAsia="lt-LT"/>
              </w:rPr>
              <w:t>4.5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46ED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Granitinių bordiūrų 100.15.22 cm ant betoninio pagrindo C25/30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2AF8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518E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231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82623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TS-6</w:t>
            </w:r>
          </w:p>
        </w:tc>
      </w:tr>
      <w:tr w:rsidR="00CF3EDC" w:rsidRPr="00CF3EDC" w14:paraId="541C61EB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EFCB" w14:textId="77777777" w:rsidR="00CF3EDC" w:rsidRPr="00CF3EDC" w:rsidRDefault="00CF3EDC" w:rsidP="00CF3EDC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i/>
                <w:iCs/>
                <w:szCs w:val="20"/>
                <w:lang w:val="lt-LT" w:eastAsia="lt-LT"/>
              </w:rPr>
              <w:t>4.6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1B96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Bordiūrų užsandarinimas bitumine juosta h-0.04 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FEF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7244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7099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76EA3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TS-6</w:t>
            </w:r>
          </w:p>
        </w:tc>
      </w:tr>
      <w:tr w:rsidR="00CF3EDC" w:rsidRPr="00CF3EDC" w14:paraId="77045766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55434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szCs w:val="20"/>
                <w:lang w:val="lt-LT" w:eastAsia="lt-LT"/>
              </w:rPr>
              <w:lastRenderedPageBreak/>
              <w:t>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C34F1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 xml:space="preserve">Kelio dangos </w:t>
            </w:r>
            <w:proofErr w:type="spellStart"/>
            <w:r w:rsidRPr="00CF3EDC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konstrukcjos</w:t>
            </w:r>
            <w:proofErr w:type="spellEnd"/>
            <w:r w:rsidRPr="00CF3EDC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 xml:space="preserve">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7EA86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D02F3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7102D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CF3EDC" w:rsidRPr="00EA36B5" w14:paraId="1F3E1147" w14:textId="77777777" w:rsidTr="00EA36B5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E813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5.1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2334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Kelio Nr. 179 dangos konstrukcijos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856EF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BEEE2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828B2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31F67273" w14:textId="77777777" w:rsidTr="00EA36B5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97C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5.1.1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7B1C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Apsauginio šalčiui atsparaus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2E39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32DB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47640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A9D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60CC7F84" w14:textId="77777777" w:rsidTr="00EA36B5">
        <w:trPr>
          <w:trHeight w:val="52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17B6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5.1.2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8A950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20 cm storio skaldos pagrindo sluoksnio įrengimas iš nesurištųjų mineralinių medžiagų mišinio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0/45 su NAG priemaiša iki 30%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43C0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09E5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49784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F40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2731DB3C" w14:textId="77777777" w:rsidTr="00EA36B5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D62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5.1.3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9536B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E5E5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m/m</w:t>
            </w:r>
            <w:r w:rsidRPr="00CF3EDC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D5A9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5060/405/2024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D30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57AB574C" w14:textId="77777777" w:rsidTr="00EA36B5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453E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5.1.4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3AD38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 cm storio asfalto pagrindo sluoksnio iš mišinio AC 32 PN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9113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5421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47022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5C8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4BB7A898" w14:textId="77777777" w:rsidTr="00EA36B5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D78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5.1.5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0700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Asfalto dangos pagruntavimas bitumine emulsija (prieš klojant asfalto viršutinį sluoksnį)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6F7B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08B6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46921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312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22C32AFB" w14:textId="77777777" w:rsidTr="00EA36B5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99C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5.1.6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71081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Asfalto dangos briaunų pagruntavimas bitumo mase (klojant asfalto viršutinį sluoksnį)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0FAF4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m/m</w:t>
            </w:r>
            <w:r w:rsidRPr="00CF3EDC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8578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5060/202/1012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BDA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40C3A2CC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49B3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5.1.7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E053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 cm storio asfalto viršutinio sluoksnio iš mišinio AC 11 VN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4A01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ED80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46871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F1B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3798C495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3C5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5.1.8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5D82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Asfalto viršutinio dangos sluoksnio pabarstymas skaldyta mineraline medžiaga (pašiurkštinimas)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8EDAB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2576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46820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7FD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4F6A5C61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A61A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5.1.9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1B948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Asfalto dangos sluoksnių sujungimas karštas prie šalto (50 g/1 cm sluoksnio storiui)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E92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7646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6.5/1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887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2E4237E1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C79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5.1.10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90E0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Kelkraščių užpylimas (panaudojant ŽB, ŽG, ŽP, ŽM, SB, SG, SP, SD, SM gruntus)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98A8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392B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9112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492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661F3983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671C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5.1.11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C9BD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Kelkraščių sutvirtinimas 10 cm storio sluoksniu iš 85% skaldos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16/32 ir 15% dirvožemio mišiniu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61C3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571E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7590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716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6C01A928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E4B6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5.1.12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8F14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Kelkraščių sutvirtinimas 6 cm storio sluoksniu iš 85% skaldos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11/22 ir 15% dirvožemio mišiniu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0B1E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4E6B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9300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F75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EA36B5" w14:paraId="792D2EB4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35A98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5.2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44D2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Kelio Nr. 179 dangos konstrukcijos suvedimų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810B1" w14:textId="77777777" w:rsidR="00CF3EDC" w:rsidRPr="00CF3EDC" w:rsidRDefault="00CF3EDC" w:rsidP="00CF3EDC">
            <w:pPr>
              <w:jc w:val="left"/>
              <w:rPr>
                <w:rFonts w:cs="Arial"/>
                <w:i/>
                <w:iCs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i/>
                <w:iCs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53F6D" w14:textId="77777777" w:rsidR="00CF3EDC" w:rsidRPr="00CF3EDC" w:rsidRDefault="00CF3EDC" w:rsidP="00CF3EDC">
            <w:pPr>
              <w:jc w:val="left"/>
              <w:rPr>
                <w:rFonts w:cs="Arial"/>
                <w:i/>
                <w:iCs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i/>
                <w:iCs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F0C72" w14:textId="77777777" w:rsidR="00CF3EDC" w:rsidRPr="00CF3EDC" w:rsidRDefault="00CF3EDC" w:rsidP="00CF3EDC">
            <w:pPr>
              <w:jc w:val="center"/>
              <w:rPr>
                <w:rFonts w:cs="Arial"/>
                <w:i/>
                <w:i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i/>
                <w:iCs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0BE80E44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59F8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5.2.1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07A4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Apsauginio šalčiui atsparaus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CFE7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BC81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283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190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2C115BBE" w14:textId="77777777" w:rsidTr="00EA36B5">
        <w:trPr>
          <w:trHeight w:val="52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0FA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5.2.2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8343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20 cm storio skaldos pagrindo sluoksnio įrengimas iš nesurištųjų mineralinių medžiagų mišinio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0/45 su NAG priemaiša iki 30%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EA79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0F8B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257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832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0FC4AC56" w14:textId="77777777" w:rsidTr="00EA36B5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5A1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5.2.3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3A68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87C3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m/m</w:t>
            </w:r>
            <w:r w:rsidRPr="00CF3EDC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737D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89/7/36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A0C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5F52864B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16C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5.2.4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A2789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 cm storio asfalto pagrindo sluoksnio iš mišinio AC 32 PN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B6D7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2442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256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0CD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32DEF78F" w14:textId="77777777" w:rsidTr="00EA36B5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6E48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5.2.5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F859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Asfalto dangos pagruntavimas bitumine emulsija (prieš klojant asfalto viršutinį sluoksnį)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4360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399E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254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3A6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3A0F53E4" w14:textId="77777777" w:rsidTr="00EA36B5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F6E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5.2.6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C59E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Asfalto dangos briaunų pagruntavimas bitumo mase (klojant asfalto viršutinį sluoksnį)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1ADC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m/m</w:t>
            </w:r>
            <w:r w:rsidRPr="00CF3EDC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F494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89/4/18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C17F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34D53A6A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157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5.2.7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3713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 cm storio asfalto viršutinio sluoksnio iš mišinio AC 11 VN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0A5A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FB1A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253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F90D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22A45783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BCF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5.2.8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1C01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Asfalto viršutinio dangos sluoksnio pabarstymas skaldyta mineraline medžiaga (pašiurkštinimas)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34F46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4DC0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252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3A8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4077988F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E09D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5.2.9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615C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Asfalto dangos sluoksnių sujungimas karštas prie šalto (50 g/1 cm sluoksnio storiui)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FE19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EF9A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4/1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8A8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594BFDF2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7F0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5.2.10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7B59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Kelkraščių užpylimas (panaudojant ŽB, ŽG, ŽP, ŽM, SB, SG, SP, SD, SM gruntus)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AE19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C688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7EE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6B0CFC72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216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5.2.11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13DBF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Kelkraščių sutvirtinimas 10 cm storio sluoksniu iš 85% skaldos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16/32 ir 15% dirvožemio mišiniu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A987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8AD8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F8A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234A4FE7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9806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szCs w:val="20"/>
                <w:lang w:val="lt-LT" w:eastAsia="lt-LT"/>
              </w:rPr>
              <w:t>6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0CB4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Autobusų sustojimų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A05DE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0037D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DD8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0BD1563C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170C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6.1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9282A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Autobusų įvažų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69006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01BEE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6D1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752933A0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5F79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lastRenderedPageBreak/>
              <w:t>6.1.1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33C0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Apsauginio šalčiui atsparaus sluoksnio įrengimas h≥0,53m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602C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53E5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59CB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5BBEE087" w14:textId="77777777" w:rsidTr="00EA36B5">
        <w:trPr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6E9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6.1.2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5A598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20 cm storio skaldos pagrindo sluoksnio įrengimas iš nesurištųjų mineralinių medžiagų mišinio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0/45 su NAG priemaiša iki 30%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E930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B797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AE3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1E227CDA" w14:textId="77777777" w:rsidTr="00EA36B5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85D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6.1.3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768B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 cm storio asfalto pagrindo sluoksnio iš mišinio AC 32 PN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AA79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CE1E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AA8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47AD3A70" w14:textId="77777777" w:rsidTr="00EA36B5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6F5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6.1.4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5223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Asfalto dangos pagruntavimas bitumine emulsija (prieš klojant asfalto viršutinį sluoksnį)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EF25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11D8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6C1F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661773E1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BC9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6.1.5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E2BF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 cm storio asfalto viršutinio sluoksnio iš mišinio AC 11 VN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6A20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4102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DDC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33328DDF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6A1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6.1.6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992D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Asfalto viršutinio dangos sluoksnio pabarstymas skaldyta mineraline medžiaga (pašiurkštinimas)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5277D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8E5F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A080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4F988AD4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66A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6.1.7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CDF6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Asfalto dangos sluoksnių sujungimas karštas prie šalto (50 g/1 cm sluoksnio storiui)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14E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3E20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276/55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1F74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EA36B5" w14:paraId="0FC99982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C2A8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6.2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6021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Autobuso sustojimo perono su prieigomis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E9533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E9CBE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0F5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5B7EE39E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D15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6.2.1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CA87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Apsauginio šalčiui atsparaus sluoksnio įrengimas h≥0,34m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7614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CB30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348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9DC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5F29881C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F00F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6.2.2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B72D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Pasluoksnio iš nesurištųjų mineralinių medžiagų </w:t>
            </w:r>
            <w:proofErr w:type="spellStart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. 0/5 h-0,03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717D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A221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AB2C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1392B897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71C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6.2.3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2CA4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Betoninių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lygiabriaunių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trinkelių 200.100.80 mm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1718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C719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FD1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CF3EDC" w:rsidRPr="00CF3EDC" w14:paraId="2637F96A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47E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6.2.4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5AF6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Vedimo paviršių iš betoninių trinkelių 200.100.80 mm dangos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5548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88B9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1EC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CF3EDC" w:rsidRPr="00CF3EDC" w14:paraId="30049814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280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6.2.5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850A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Įspėjamųjų paviršių iš betoninių trinkelių 200.100.80 mm dangos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DB64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7E13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7159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CF3EDC" w:rsidRPr="00CF3EDC" w14:paraId="08C25D2E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F6A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6.2.6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5822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Kelkraščių užpylimas (panaudojant ŽB, ŽG, ŽP, ŽM, SB, SG, SP, SD, SM gruntus)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2E6A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8118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297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01F1BC92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6D1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6.2.7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4B8D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Kelkraščių sutvirtinimas 6 cm storio sluoksniu iš 85% skaldos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11/22 ir 15% dirvožemio mišiniu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2102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371C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243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BA8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6E3EDF0E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BDE7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6.2.8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5D1E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Suoliukų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8347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1C0F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FBF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TS-16</w:t>
            </w:r>
          </w:p>
        </w:tc>
      </w:tr>
      <w:tr w:rsidR="00CF3EDC" w:rsidRPr="00CF3EDC" w14:paraId="3C8673E9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171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6.2.9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BDA2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Šiukšliadėžių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E9A5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3AEB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2AF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TS-16</w:t>
            </w:r>
          </w:p>
        </w:tc>
      </w:tr>
      <w:tr w:rsidR="00CF3EDC" w:rsidRPr="00CF3EDC" w14:paraId="15B741CC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97E0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6.2.10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9401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Paviljonų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1A13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26CF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D2D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TS-16</w:t>
            </w:r>
          </w:p>
        </w:tc>
      </w:tr>
      <w:tr w:rsidR="00CF3EDC" w:rsidRPr="00EA36B5" w14:paraId="16DFACFA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3F1B9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szCs w:val="20"/>
                <w:lang w:val="lt-LT" w:eastAsia="lt-LT"/>
              </w:rPr>
              <w:t>7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0C0A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Kaulo formos žiedinės sankryžos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3C090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F217D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95B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CF3EDC" w:rsidRPr="00EA36B5" w14:paraId="0AB2FF32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BA819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7.1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802D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Žiedinės sankryžos važiuojamosios dalies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E27ED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E5FF3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D79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6081FFF9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E94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7.1.1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E5B0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Apsauginio šalčiui atsparaus sluoksnio įrengimas h≥0,33m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C559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BAA9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822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3F2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59BCAC1D" w14:textId="77777777" w:rsidTr="00EA36B5">
        <w:trPr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E0A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7.1.2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4CEA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20 cm storio skaldos pagrindo sluoksnio įrengimas iš nesurištųjų mineralinių medžiagų mišinio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0/45 su NAG priemaiša iki 30%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E915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A727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2165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6AD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1F7ABCFE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CCB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7.1.3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962C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 cm storio asfalto pagrindo sluoksnio iš mišinio AC 22 PS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ADBF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5859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2165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038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26F50CB9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10E2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7.1.4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AD24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Asfalto dangos pagruntavimas bitumine emulsija (prieš klojant asfalto apatinį sluoksnį)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FAEB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DF61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2165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BFB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68242217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CEC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7.1.5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88C5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 cm storio asfalto apatinio sluoksnio iš mišinio AC 16 AS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0D26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53F9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2165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734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6AF3149A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A82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7.1.6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5A7A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Asfalto dangos pagruntavimas bitumine emulsija (prieš klojant asfalto viršutinį sluoksnį)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AB549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9AFD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2165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FB4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65366230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A3AE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7.1.7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36DFE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 cm storio asfalto viršutinio sluoksnio iš mišinio AC 11 VS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F5F3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4DF2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2165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C60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211E5DBD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CA7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7.1.8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2652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Asfalto viršutinio dangos sluoksnio pabarstymas skaldyta mineraline medžiaga (pašiurkštinimas)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AE68B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B124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2165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E97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16E6B202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D78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lastRenderedPageBreak/>
              <w:t>7.1.9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34E7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Asfalto dangos sluoksnių sujungimas karštas prie šalto (50 g/1 cm sluoksnio storiui)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D5A1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6B5F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26/5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B89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1FC32CE6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7A3E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7.1.10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E96C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Kelkraščių užpylimas (panaudojant ŽB, ŽG, ŽP, ŽM, SB, SG, SP, SD, SM gruntus)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2D4E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DDDA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238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640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47A64003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2A8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7.1.11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4980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Kelkraščių sutvirtinimas 10 cm storio sluoksniu iš 85% skaldos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16/32 ir 15% dirvožemio mišiniu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78B0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CF84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172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EE9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0209546D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29F4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7.1.12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9873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Kelkraščių sutvirtinimas 6 cm storio sluoksniu iš 85% skaldos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11/22 ir 15% dirvožemio mišiniu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640F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6ADE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3C6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EA36B5" w14:paraId="01AE5FCE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89A1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szCs w:val="20"/>
                <w:lang w:val="lt-LT" w:eastAsia="lt-LT"/>
              </w:rPr>
              <w:t>7.2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A986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Užvažiuojamųjų saugumo salelių dangos konstrukcijos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867D2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3E417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297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59583038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089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7.2.1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C5B8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Apsauginio šalčiui atsparaus sluoksnio įrengimas h≥0,34m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D1E4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F5BF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183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DCB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14AA6DE1" w14:textId="77777777" w:rsidTr="00EA36B5">
        <w:trPr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C91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7.2.2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0452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20 cm storio skaldos pagrindo sluoksnio įrengimas iš nesurištųjų mineralinių medžiagų mišinio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0/45 su NAG priemaiša iki 30%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3818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CD34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719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07840608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FC1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7.2.3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119F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Pasluoksnio iš nesurištųjų mineralinių medžiagų </w:t>
            </w:r>
            <w:proofErr w:type="spellStart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. 0/5 h-0,03 m įrengimas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ECAD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972C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04C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336AC609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810E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7.2.4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8B39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Betoninių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lygiabriaunių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trinkelių 200.100.80 mm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FE0D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1C83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ADB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CF3EDC" w:rsidRPr="00CF3EDC" w14:paraId="35DD38D0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1EB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7.2.5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04FB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Įspėjamųjų paviršių iš betoninių trinkelių 200.100.80 mm dangos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2FB5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1BAB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8E9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CF3EDC" w:rsidRPr="00EA36B5" w14:paraId="0F22A87B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94F3E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7.3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C288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 xml:space="preserve">Vidinio žiedo grindinio </w:t>
            </w:r>
            <w:proofErr w:type="spellStart"/>
            <w:r w:rsidRPr="00CF3EDC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užvažiuojamiosios</w:t>
            </w:r>
            <w:proofErr w:type="spellEnd"/>
            <w:r w:rsidRPr="00CF3EDC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 xml:space="preserve"> dalies konstrukcijos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0C069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2674B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785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186ED336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285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7.3.1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3BAB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Apsauginio šalčiui atsparaus sluoksnio įrengimas h≥0,36m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8FEB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F918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085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0503106D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9728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7.3.2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139D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Drenuojančio betono pagrindo sluoksnio h-0,20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9550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1175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087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6FA2532F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E79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7.3.3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7267C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Betono pasluoksnio C20/25 h-0,04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C429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3184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861F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B00C4B" w:rsidRPr="00CF3EDC" w14:paraId="775205F4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60B0" w14:textId="073B5EDC" w:rsidR="00B00C4B" w:rsidRPr="00CF3EDC" w:rsidRDefault="00B00C4B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7.3.4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8210C" w14:textId="752E5715" w:rsidR="00B00C4B" w:rsidRPr="00CF3EDC" w:rsidRDefault="00B00C4B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>
              <w:rPr>
                <w:rFonts w:cs="Arial"/>
                <w:szCs w:val="20"/>
                <w:lang w:val="lt-LT" w:eastAsia="lt-LT"/>
              </w:rPr>
              <w:t>Deformacinės siūlės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88C6C" w14:textId="382B09BA" w:rsidR="00B00C4B" w:rsidRPr="00CF3EDC" w:rsidRDefault="00B00C4B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FD483" w14:textId="1BFABD3E" w:rsidR="00B00C4B" w:rsidRPr="00CF3EDC" w:rsidRDefault="00B00C4B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>
              <w:rPr>
                <w:rFonts w:cs="Arial"/>
                <w:szCs w:val="20"/>
                <w:lang w:val="lt-LT" w:eastAsia="lt-LT"/>
              </w:rPr>
              <w:t>46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89829" w14:textId="4DBCC56A" w:rsidR="00B00C4B" w:rsidRPr="00CF3EDC" w:rsidRDefault="00B00C4B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6620BCDC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1CD9" w14:textId="67DE334A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7.3.</w:t>
            </w:r>
            <w:r w:rsidR="00B00C4B">
              <w:rPr>
                <w:rFonts w:cs="Arial"/>
                <w:szCs w:val="20"/>
                <w:lang w:val="lt-LT" w:eastAsia="lt-LT"/>
              </w:rPr>
              <w:t>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8487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Graninių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lygiabriaunių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trinkelių 100.100.100 mm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A04C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57EE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A05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CF3EDC" w:rsidRPr="00CF3EDC" w14:paraId="33B7ECE2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37EA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8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C660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Šaligatvių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A3DD3" w14:textId="01CD3305" w:rsidR="00CF3EDC" w:rsidRPr="00CF3EDC" w:rsidRDefault="00CF3EDC" w:rsidP="00B00C4B">
            <w:pPr>
              <w:jc w:val="center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27F2D" w14:textId="1F39A720" w:rsidR="00CF3EDC" w:rsidRPr="00CF3EDC" w:rsidRDefault="00CF3EDC" w:rsidP="00B00C4B">
            <w:pPr>
              <w:jc w:val="center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ABA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5F9F8542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563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8990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Apsauginio šalčiui atsparaus sluoksnio įrengimas h≥0,34m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44B8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166C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1172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EFF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4D6EE102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82D7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4E4B3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Pasluoksnio iš nesurištųjų mineralinių medžiagų </w:t>
            </w:r>
            <w:proofErr w:type="spellStart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. 0/5 h-0,03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6A94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7F0C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2350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C53F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4F9A60EA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AEA3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8D7D6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Betoninių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lygiabriaunių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trinkelių 200.100.80 mm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D16F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7D77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2350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24EE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CF3EDC" w:rsidRPr="00CF3EDC" w14:paraId="2D4E3FC0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DF2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B575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Vedimo paviršių iš betoninių trinkelių 200.100.80 mm dangos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B1EB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580A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9FB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CF3EDC" w:rsidRPr="00CF3EDC" w14:paraId="436A40DF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68D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8.5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D903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Įspėjamųjų paviršių iš betoninių trinkelių 200.100.80 mm dangos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F460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EFAD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25E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CF3EDC" w:rsidRPr="00CF3EDC" w14:paraId="3A67F8B4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940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8.6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7F69C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Kelkraščių užpylimas (panaudojant ŽB, ŽG, ŽP, ŽM, SB, SG, SP, SD, SM gruntus)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CC5D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EBD0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42A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20BB3CEE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EAC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8.7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C8E3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Kelkraščių sutvirtinimas 6 cm storio sluoksniu iš 85% skaldos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11/22 ir 15% dirvožemio mišinio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251D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B0A8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0AC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307E75D2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43DD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9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411C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Techninių šaligatvių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BC87C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6F372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315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601EBB38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D61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9.1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5657D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Apsauginio šalčiui atsparaus sluoksnio įrengimas h≥0,32m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33A9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A6B1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6E2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74FD07C2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2B6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9.2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38DA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Pasluoksnio iš nesurištųjų mineralinių medžiagų </w:t>
            </w:r>
            <w:proofErr w:type="spellStart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. 0/5 h-0,03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3CC6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550A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3EA3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27B7200D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9E2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9.3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2D2F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Granitinių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lygiabriaunių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trinkelių 100.100.100 mm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C2BB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58B1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6682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CF3EDC" w:rsidRPr="00CF3EDC" w14:paraId="366FE8B8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51D0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szCs w:val="20"/>
                <w:lang w:val="lt-LT" w:eastAsia="lt-LT"/>
              </w:rPr>
              <w:lastRenderedPageBreak/>
              <w:t>10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7027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Nuovažų ir sankryžų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B6EF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D020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898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CF3EDC" w:rsidRPr="00EA36B5" w14:paraId="4BD05EFF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AB2A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10.1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5FAB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Nuovažų iš trinkelių dangos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1153E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89137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AC7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1DAC080B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9299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10.1.1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D4E3D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Apsauginio šalčiui atsparaus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F3F7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2B91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261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2AD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01797E6B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5F9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10.1.2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91CA3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15 cm storio skaldos pagrindo sluoksnio įrengimas iš nesurištųjų mineralinių medžiagų mišinio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0/45 su NAG priemaiša iki 30%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C91E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6FC7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428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A3D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13EBFD8C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7B2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10.1.3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6E6C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Pasluoksnio iš nesurištųjų mineralinių medžiagų </w:t>
            </w:r>
            <w:proofErr w:type="spellStart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. 0/5 h-0,03 m įrengimas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0EFC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A780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428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432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1BD4B1D0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972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10.1.4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D02D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Betoninių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lygiabriaunių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trinkelių 200.100.80 mm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D099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6BFE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428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C72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CF3EDC" w:rsidRPr="00EA36B5" w14:paraId="409BD86E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62F56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10.2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DE9D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Nuovažų suvedimas iš trinkelių dangos: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32E36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0AD27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7B5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5CF005A4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AB84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10.2.1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D0843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Apsauginio šalčiui atsparaus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2C53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47E6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25B2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41EDA8F6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544E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10.2.2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754A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15 cm storio skaldos pagrindo sluoksnio įrengimas iš nesurištųjų mineralinių medžiagų mišinio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0/45 su NAG priemaiša iki 30%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A8A7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E2D4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129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CBF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13E46FB4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CF7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10.2.3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E9DC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Pasluoksnio iš nesurištųjų mineralinių medžiagų </w:t>
            </w:r>
            <w:proofErr w:type="spellStart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. 0/5 h-0,03 m įrengimas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E90C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45BC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129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20AC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30948EC4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E061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10.2.4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4E95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Betoninių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lygiabriaunių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trinkelių 200.100.80 mm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FAD1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0ABC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589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CF3EDC" w:rsidRPr="00CF3EDC" w14:paraId="160F598E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5B1B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10.2.5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BD3B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Betoninių bordiūrų 100.15.22 cm ant betoninio pagrindo C25/30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804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7D5FB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922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CF3EDC" w:rsidRPr="00CF3EDC" w14:paraId="690BFC63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546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10.2.6</w:t>
            </w: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11FFFD" w14:textId="11D9755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Suvedimo žvyru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. </w:t>
            </w:r>
            <w:r w:rsidR="00C80153">
              <w:rPr>
                <w:rFonts w:cs="Arial"/>
                <w:szCs w:val="20"/>
                <w:lang w:val="lt-LT" w:eastAsia="lt-LT"/>
              </w:rPr>
              <w:t>0</w:t>
            </w:r>
            <w:r w:rsidRPr="00CF3EDC">
              <w:rPr>
                <w:rFonts w:cs="Arial"/>
                <w:szCs w:val="20"/>
                <w:lang w:val="lt-LT" w:eastAsia="lt-LT"/>
              </w:rPr>
              <w:t>/</w:t>
            </w:r>
            <w:r w:rsidR="00C80153">
              <w:rPr>
                <w:rFonts w:cs="Arial"/>
                <w:szCs w:val="20"/>
                <w:lang w:val="lt-LT" w:eastAsia="lt-LT"/>
              </w:rPr>
              <w:t>32</w:t>
            </w:r>
            <w:r w:rsidRPr="00CF3EDC">
              <w:rPr>
                <w:rFonts w:cs="Arial"/>
                <w:szCs w:val="20"/>
                <w:lang w:val="lt-LT" w:eastAsia="lt-LT"/>
              </w:rPr>
              <w:t xml:space="preserve">,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hvid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-0,30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6371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CC77A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7E72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EA36B5" w14:paraId="0006EBF6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62C5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10.3</w:t>
            </w: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DC42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Nuovažų iš asfalto dangos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1AEC2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A4023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B5BA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0D35F9CF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DFE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10.3.1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BEB0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Apsauginio šalčiui atsparaus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B486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5181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A1C8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1C347BAB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309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10.3.2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3279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20 cm storio skaldos pagrindo sluoksnio įrengimas iš nesurištųjų mineralinių medžiagų mišinio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0/45 su NAG priemaiša iki 30%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3447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57FE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959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035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70901809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13E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10.3.3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7B61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Asfalto dangos-pagrindo sluoksnis iš mišinio AC 16 PD, h-0,06 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318B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92F6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959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52D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40501EC1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FCD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10.3.4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A432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Asfalto viršutinio dangos sluoksnio pabarstymas skaldyta mineraline medžiaga (pašiurkštinimas)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AD9F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67F33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950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E70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14E9ED93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A2A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10.3.5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115A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Asfalto dangos sluoksnių sujungimas karštas prie šalto (50 g/1 cm sluoksnio storiui)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690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m/kg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445E3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393/118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8B2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705CA9" w14:paraId="5AE636B5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DFCA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10.4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3BDA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Nuovažų suvedimas iš asfalto dangos: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5CA3A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BD71A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FDF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3C5226DA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991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10.4.1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F14F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Apsauginio šalčiui atsparaus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4110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E35A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0D2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3AF7DEAA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9592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10.4.2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0757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20 cm storio skaldos pagrindo sluoksnio įrengimas iš nesurištųjų mineralinių medžiagų mišinio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0/45 su NAG priemaiša iki 30%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94EF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7936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560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EB44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73277AAA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00C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10.4.3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27D7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Asfalto dangos-pagrindo sluoksnis iš mišinio AC 16 PD, h-0,06 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A308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3B70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560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670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2CFE074B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C70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10.4.4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4B6A6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Asfalto viršutinio dangos sluoksnio pabarstymas skaldyta mineraline medžiaga (pašiurkštinimas)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FE21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E223E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554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966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6A3911F8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8BF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10.4.5</w:t>
            </w: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88FDD1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Suvedimo žvyru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0/45, hvid-0,30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E086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152A3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460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4EC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0AC40DF1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34ED5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szCs w:val="20"/>
                <w:lang w:val="lt-LT" w:eastAsia="lt-LT"/>
              </w:rPr>
              <w:t>10.5</w:t>
            </w: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FEE6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Sankryžų dangos konstrukcijos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675E7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5E92C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170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419D7364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7D4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10.5.1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5634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Apsauginio šalčiui atsparaus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DC5F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0234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CAA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007B5B6E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98A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10.5.2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D40E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20 cm storio skaldos pagrindo sluoksnio įrengimas iš nesurištųjų mineralinių medžiagų mišinio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0/45 su NAG priemaiša iki 30%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CE13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8194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948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E71A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1F8313A8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482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10.5.3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CF8D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141A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m/m</w:t>
            </w:r>
            <w:r w:rsidRPr="00CF3EDC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AEA4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261/21/104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345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2A4C96FD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D86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lastRenderedPageBreak/>
              <w:t>10.5.4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BCABC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 cm storio asfalto pagrindo sluoksnio iš mišinio AC 32 PN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D724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66DD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3C0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735F2B10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940B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10.5.5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F63C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Asfalto dangos pagruntavimas bitumine emulsija (prieš klojant asfalto viršutinį sluoksnį)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2228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D218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754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22D97908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F1D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10.5.6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5D4F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Asfalto dangos briaunų pagruntavimas bitumo mase (klojant asfalto viršutinį sluoksnį)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6CE0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m/m</w:t>
            </w:r>
            <w:r w:rsidRPr="00CF3EDC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EAAA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261/10/52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5F4B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4388A0B7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E10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10.5.7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A693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 cm storio asfalto viršutinio sluoksnio iš mišinio AC 11 VN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B2C9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B93B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F06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191A9184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606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10.5.8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13AE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Asfalto viršutinio dangos sluoksnio pabarstymas skaldyta mineraline medžiaga (pašiurkštinimas)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CBFF8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D6B0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C96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762E87AF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316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10.5.9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C61D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Asfalto dangos sluoksnių sujungimas karštas prie šalto (50 g/1 cm sluoksnio storiui)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6241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48E1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248/99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86C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2D15D26B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4D6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10.5.10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E93E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Kelkraščių užpylimas (panaudojant ŽB, ŽG, ŽP, ŽM, SB, SG, SP, SD, SM gruntus)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9C95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EC67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155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4FE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7A3A48F9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1EA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10.5.11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AC1A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Kelkraščių sutvirtinimas 10 cm storio sluoksniu iš 85% skaldos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16/32 ir 15% dirvožemio mišiniu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4425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1651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348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0BFC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7449488B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7930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szCs w:val="20"/>
                <w:lang w:val="lt-LT" w:eastAsia="lt-LT"/>
              </w:rPr>
              <w:t>10.6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BDC50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Sankryžų dangos konstrukcijos suvedimas: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FB38B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7A41A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CF3EDC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53A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7CFB0448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E7B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10.6.1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54FD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Apsauginio šalčiui atsparaus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72AE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5B43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354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F62B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6D598921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03D6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10.6.2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FC2EC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20 cm storio skaldos pagrindo sluoksnio įrengimas iš nesurištųjų mineralinių medžiagų mišinio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0/45 su NAG priemaiša iki 30%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5CE4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7148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382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EC6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3CFEEA46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A30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10.6.3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6769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0A80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m/m</w:t>
            </w:r>
            <w:r w:rsidRPr="00CF3EDC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4A4C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145/12/58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E6D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63C7E019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584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10.6.4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1F6C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 cm storio asfalto pagrindo sluoksnio iš mišinio AC 32 PN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8347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1CF5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033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51BFFC21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0DF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10.6.5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0310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Asfalto dangos pagruntavimas bitumine emulsija (prieš klojant asfalto viršutinį sluoksnį)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87572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E815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A1C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53D55F84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62D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10.6.6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BEAE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Asfalto dangos briaunų pagruntavimas bitumo mase (klojant asfalto viršutinį sluoksnį)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3D442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m/m</w:t>
            </w:r>
            <w:r w:rsidRPr="00CF3EDC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2A08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145/6/29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FA0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2E4972A2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32A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10.6.7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197F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 cm storio asfalto viršutinio sluoksnio iš mišinio AC 11 VN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0D50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9811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A8B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6FA88962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6CA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10.6.8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7CDD6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Asfalto viršutinio dangos sluoksnio pabarstymas skaldyta mineraline medžiaga (pašiurkštinimas)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040B0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m²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E97C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653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31CB51B6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B659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10.6.9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54EC2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Asfalto dangos sluoksnių sujungimas karštas prie šalto (50 g/1 cm sluoksnio storiui)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60D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DDA7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17/7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C4F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CF3EDC" w:rsidRPr="00CF3EDC" w14:paraId="0D2AE3B9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A710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10.6.10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E34EB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Kelkraščių užpylimas (panaudojant ŽB, ŽG, ŽP, ŽM, SB, SG, SP, SD, SM gruntus)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0D10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F88C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65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291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522D566B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E28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10.6.11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642F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Kelkraščių sutvirtinimas 10 cm storio sluoksniu iš 85% skaldos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16/32 ir 15% dirvožemio mišiniu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E4FE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CB2F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146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AFB0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CF3EDC" w14:paraId="224587CB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9321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10.6.12</w:t>
            </w: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E399C9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Suvedimo žvyru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>. 0/45, hvid-0,30 m įrengimas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8F906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3BE3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333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46AE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CF3EDC" w:rsidRPr="00705CA9" w14:paraId="03E2E714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3E00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szCs w:val="20"/>
                <w:lang w:val="lt-LT" w:eastAsia="lt-LT"/>
              </w:rPr>
              <w:t>11</w:t>
            </w: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27C3C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Kelio apstatymas ir saugaus eismo organizavimas (kelio ženklai):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4FBC3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B4C3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CFA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2C527459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A09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11.1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88EC8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Kelio ženklų </w:t>
            </w:r>
            <w:proofErr w:type="spellStart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vienstiebių</w:t>
            </w:r>
            <w:proofErr w:type="spellEnd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 metalinių atramų (d=</w:t>
            </w:r>
            <w:proofErr w:type="spellStart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76.1mm</w:t>
            </w:r>
            <w:proofErr w:type="spellEnd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) ant monolitinių betoninių pamatų pastatymas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64E6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DA80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88/310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80D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CF3EDC" w:rsidRPr="00CF3EDC" w14:paraId="5EC60C46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655A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11.2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16B13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Kelio ženklų dvistiebių metalinių atramų (d=76.1mm) ant monolitinių betoninių pamatų pastatymas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56562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F444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4/60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61C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CF3EDC" w:rsidRPr="00CF3EDC" w14:paraId="631F7F4D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B25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11.3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4B149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Kelio ženklų </w:t>
            </w:r>
            <w:proofErr w:type="spellStart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daugiaatramių</w:t>
            </w:r>
            <w:proofErr w:type="spellEnd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 metalinių atramų (d=</w:t>
            </w:r>
            <w:proofErr w:type="spellStart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76.1mm</w:t>
            </w:r>
            <w:proofErr w:type="spellEnd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) ant monolitinių betoninių pamatų pastatymas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24884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4A15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9/50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084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CF3EDC" w:rsidRPr="00CF3EDC" w14:paraId="228F3A44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971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11.4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6F2B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Kelio ženklų skydų montavimas prie </w:t>
            </w:r>
            <w:proofErr w:type="spellStart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vienstiebių</w:t>
            </w:r>
            <w:proofErr w:type="spellEnd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 atramų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B876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  <w:r w:rsidRPr="00CF3EDC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159A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130/32,7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9D9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CF3EDC" w:rsidRPr="00CF3EDC" w14:paraId="45A0B5C3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141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lastRenderedPageBreak/>
              <w:t>11.5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E00C9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Kelio ženklų skydų montavimas prie dvistiebių atramų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D770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  <w:r w:rsidRPr="00CF3EDC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5DB4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23/9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F96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CF3EDC" w:rsidRPr="00CF3EDC" w14:paraId="275F7B54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9C42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11.6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86A8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Kelio ženklų skydų montavimas prie </w:t>
            </w:r>
            <w:proofErr w:type="spellStart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daugiaatramių</w:t>
            </w:r>
            <w:proofErr w:type="spellEnd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 atramų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5971F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  <w:r w:rsidRPr="00CF3EDC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3740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14/6,5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FC7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CF3EDC" w:rsidRPr="00CF3EDC" w14:paraId="6824A1BF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B1E2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11.7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0B9CC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Kelio ženklų skydų montavimas prie apšvietimo atramų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BC12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  <w:r w:rsidRPr="00CF3EDC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FED2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4/0,8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0F1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CF3EDC" w:rsidRPr="00CF3EDC" w14:paraId="7DADDD50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E05C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11.8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C5D8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Ženklinimas 2.3 „Horizontalios juodos ir baltos juostos“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FBBAC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  <w:r w:rsidRPr="00CF3EDC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F84E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4/0,72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A6C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CF3EDC" w:rsidRPr="00CF3EDC" w14:paraId="53A2989E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33E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11.9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3036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Signalinių stulpelių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A54CB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3CD0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335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8B3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TS-10</w:t>
            </w:r>
          </w:p>
        </w:tc>
      </w:tr>
      <w:tr w:rsidR="00CF3EDC" w:rsidRPr="00CF3EDC" w14:paraId="3007F26B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C4D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11.10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EF23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Apsauginių metalinių kelio atitvarų N2 W5 A įrengimas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C29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41F0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1528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61EC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TS-10</w:t>
            </w:r>
          </w:p>
        </w:tc>
      </w:tr>
      <w:tr w:rsidR="00CF3EDC" w:rsidRPr="00CF3EDC" w14:paraId="561E740B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ADD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11.11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E912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Apsauginių metalinių kelio atitvarų N2 W5 A pradinių ir galinių komponentų (nuleidimų) įrengimas (12 m)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23AD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7579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0D4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TS-10</w:t>
            </w:r>
          </w:p>
        </w:tc>
      </w:tr>
      <w:tr w:rsidR="00CF3EDC" w:rsidRPr="00CF3EDC" w14:paraId="51EBACF1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A66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11.12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9D604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Apsauginė tvorelė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3E2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245A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78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C4F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TS-10</w:t>
            </w:r>
          </w:p>
        </w:tc>
      </w:tr>
      <w:tr w:rsidR="00CF3EDC" w:rsidRPr="00EA36B5" w14:paraId="41255011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6D65" w14:textId="77777777" w:rsidR="00CF3EDC" w:rsidRPr="00CF3EDC" w:rsidRDefault="00CF3EDC" w:rsidP="00CF3EDC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szCs w:val="20"/>
                <w:lang w:val="lt-LT" w:eastAsia="lt-LT"/>
              </w:rPr>
              <w:t>12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F9F58" w14:textId="77777777" w:rsidR="00CF3EDC" w:rsidRPr="00CF3EDC" w:rsidRDefault="00CF3EDC" w:rsidP="00CF3EDC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Kelio apstatymas ir saugaus eismo organizavimas (horizontalusis ženklinimas):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E32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68C5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271D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CF3EDC" w:rsidRPr="00CF3EDC" w14:paraId="7A9E436B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80A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12.1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D76C3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Horizontaliojo ženklinimo 1.1 „Siaura ištisinė linija“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termoplastu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arba šaltuoju plastiku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E67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4267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14540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BA5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CF3EDC" w:rsidRPr="00CF3EDC" w14:paraId="254E605A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D649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12.2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802E3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Horizontaliojo ženklinimo 1.2 „Plati ištisinė linija“ </w:t>
            </w:r>
            <w:proofErr w:type="spellStart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termoplastu</w:t>
            </w:r>
            <w:proofErr w:type="spellEnd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 arba šaltuoju plastiku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3B41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12A0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82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2D8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CF3EDC" w:rsidRPr="00CF3EDC" w14:paraId="3A615724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264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12.3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03382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Horizontaliojo ženklinimo 1.5 „Siaura brūkšninė linija“ </w:t>
            </w:r>
            <w:proofErr w:type="spellStart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termoplastu</w:t>
            </w:r>
            <w:proofErr w:type="spellEnd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 arba šaltuoju plastiku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C12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35846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518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647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CF3EDC" w:rsidRPr="00CF3EDC" w14:paraId="0937D9C4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CA1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12.4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64CC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Horizontaliojo ženklinimo 1.6 „Siaura brūkšninė linija“ </w:t>
            </w:r>
            <w:proofErr w:type="spellStart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termoplastu</w:t>
            </w:r>
            <w:proofErr w:type="spellEnd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 arba šaltuoju plastiku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DAAA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943A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122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30B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CF3EDC" w:rsidRPr="00CF3EDC" w14:paraId="50577F63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DC4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12.5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E38B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Horizontaliojo ženklinimo 1.7 „Siaura brūkšninė linija“ </w:t>
            </w:r>
            <w:proofErr w:type="spellStart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termoplastu</w:t>
            </w:r>
            <w:proofErr w:type="spellEnd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 arba šaltuoju plastiku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0B1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9132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1088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95A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CF3EDC" w:rsidRPr="00CF3EDC" w14:paraId="4E42D16E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D0A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12.6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9E41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Horizontaliojo ženklinimo 1.12 „Iš trikampių sudaryta linija“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termoplastu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arba šaltuoju plastiku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27C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D33BE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E52D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CF3EDC" w:rsidRPr="00CF3EDC" w14:paraId="3FF68F34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39E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12.7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738A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Horizontaliojo ženklinimo 1.15 „Salelių ženklinimas“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termoplastu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arba šaltuoju plastiku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1FE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C4958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A00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CF3EDC" w:rsidRPr="00CF3EDC" w14:paraId="14889BF3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0831F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12.8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362B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Horizontaliojo ženklinimo 1.18 „Trikampis"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termoplastu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arba šaltuoju plastiku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FDD8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  <w:r w:rsidRPr="00CF3EDC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40270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2/4,6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5AA7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CF3EDC" w:rsidRPr="00CF3EDC" w14:paraId="6DF38A66" w14:textId="77777777" w:rsidTr="00EA36B5">
        <w:trPr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869A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12.9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FAD2A" w14:textId="77777777" w:rsidR="00CF3EDC" w:rsidRPr="00CF3EDC" w:rsidRDefault="00CF3EDC" w:rsidP="00CF3EDC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 xml:space="preserve">Horizontaliojo ženklinimo 1.21 „Raidė „A“ žymi eismo juostą, skirtą tik maršrutiniam transportui, arba maršrutinio transporto stotelę“ </w:t>
            </w:r>
            <w:proofErr w:type="spellStart"/>
            <w:r w:rsidRPr="00CF3EDC">
              <w:rPr>
                <w:rFonts w:cs="Arial"/>
                <w:szCs w:val="20"/>
                <w:lang w:val="lt-LT" w:eastAsia="lt-LT"/>
              </w:rPr>
              <w:t>termoplastu</w:t>
            </w:r>
            <w:proofErr w:type="spellEnd"/>
            <w:r w:rsidRPr="00CF3EDC">
              <w:rPr>
                <w:rFonts w:cs="Arial"/>
                <w:szCs w:val="20"/>
                <w:lang w:val="lt-LT" w:eastAsia="lt-LT"/>
              </w:rPr>
              <w:t xml:space="preserve"> arba šaltuoju plastiku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21B0" w14:textId="77777777" w:rsidR="00CF3EDC" w:rsidRPr="00CF3EDC" w:rsidRDefault="00CF3EDC" w:rsidP="00CF3EDC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  <w:r w:rsidRPr="00CF3EDC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03953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4/7,6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FD91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CF3EDC" w:rsidRPr="00CF3EDC" w14:paraId="635C5370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6C6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12.10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7B2DC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Horizontaliojo ženklinimo 1.22 „Plati brūkšninė linija“ </w:t>
            </w:r>
            <w:proofErr w:type="spellStart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termoplastu</w:t>
            </w:r>
            <w:proofErr w:type="spellEnd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 arba šaltuoju plastiku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71CC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B6AB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184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AC8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CF3EDC" w:rsidRPr="00CF3EDC" w14:paraId="6B36DC54" w14:textId="77777777" w:rsidTr="00EA36B5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E9E5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12.11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ED9D8" w14:textId="77777777" w:rsidR="00CF3EDC" w:rsidRPr="00CF3EDC" w:rsidRDefault="00CF3EDC" w:rsidP="00CF3EDC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Horizontaliojo ženklinimo 1.25 „Šachmatų tvarka išdėstyti langeliai“ </w:t>
            </w:r>
            <w:proofErr w:type="spellStart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>termoplastu</w:t>
            </w:r>
            <w:proofErr w:type="spellEnd"/>
            <w:r w:rsidRPr="00CF3EDC">
              <w:rPr>
                <w:rFonts w:cs="Arial"/>
                <w:color w:val="000000"/>
                <w:szCs w:val="20"/>
                <w:lang w:val="lt-LT" w:eastAsia="lt-LT"/>
              </w:rPr>
              <w:t xml:space="preserve"> arba šaltuoju plastiku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23A2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m</w:t>
            </w:r>
            <w:r w:rsidRPr="00CF3EDC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BFAE9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14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57644" w14:textId="77777777" w:rsidR="00CF3EDC" w:rsidRPr="00CF3EDC" w:rsidRDefault="00CF3EDC" w:rsidP="00CF3EDC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CF3EDC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</w:tbl>
    <w:p w14:paraId="08909D93" w14:textId="77777777" w:rsidR="00503CC1" w:rsidRDefault="00503CC1" w:rsidP="00F139FE">
      <w:pPr>
        <w:tabs>
          <w:tab w:val="left" w:pos="3021"/>
        </w:tabs>
        <w:rPr>
          <w:lang w:val="lt-LT"/>
        </w:rPr>
      </w:pPr>
    </w:p>
    <w:p w14:paraId="51A4AA0D" w14:textId="77777777" w:rsidR="009C307E" w:rsidRDefault="009C307E" w:rsidP="00F139FE">
      <w:pPr>
        <w:tabs>
          <w:tab w:val="left" w:pos="3021"/>
        </w:tabs>
        <w:rPr>
          <w:lang w:val="lt-LT"/>
        </w:rPr>
      </w:pPr>
    </w:p>
    <w:p w14:paraId="266D3B44" w14:textId="47877246" w:rsidR="009C307E" w:rsidRDefault="009C307E">
      <w:pPr>
        <w:jc w:val="left"/>
        <w:rPr>
          <w:lang w:val="lt-LT"/>
        </w:rPr>
      </w:pPr>
      <w:r>
        <w:rPr>
          <w:lang w:val="lt-LT"/>
        </w:rPr>
        <w:br w:type="page"/>
      </w:r>
    </w:p>
    <w:p w14:paraId="3237C7B7" w14:textId="77777777" w:rsidR="009C307E" w:rsidRDefault="009C307E" w:rsidP="00F139FE">
      <w:pPr>
        <w:tabs>
          <w:tab w:val="left" w:pos="3021"/>
        </w:tabs>
        <w:rPr>
          <w:lang w:val="lt-LT"/>
        </w:rPr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884"/>
        <w:gridCol w:w="4923"/>
        <w:gridCol w:w="1094"/>
        <w:gridCol w:w="1551"/>
        <w:gridCol w:w="1749"/>
      </w:tblGrid>
      <w:tr w:rsidR="009C307E" w:rsidRPr="00EA36B5" w14:paraId="781A4B72" w14:textId="77777777" w:rsidTr="00EA36B5">
        <w:trPr>
          <w:trHeight w:val="300"/>
          <w:tblHeader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A0AB9" w14:textId="4BA66C71" w:rsidR="009C307E" w:rsidRPr="009C307E" w:rsidRDefault="009C307E" w:rsidP="009C307E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  <w:t>DARBŲ KIEKIŲ ŽINIARAŠTIS NR. 2</w:t>
            </w:r>
            <w:r w:rsidR="00EA36B5"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  <w:t xml:space="preserve"> </w:t>
            </w:r>
            <w:r w:rsidRPr="009C307E"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  <w:t>– SUSISIEKIMO DALIS</w:t>
            </w:r>
          </w:p>
        </w:tc>
      </w:tr>
      <w:tr w:rsidR="009C307E" w:rsidRPr="009C307E" w14:paraId="2961C1C9" w14:textId="77777777" w:rsidTr="00EA36B5">
        <w:trPr>
          <w:trHeight w:val="600"/>
          <w:tblHeader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5884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  <w:t>Eilės Nr.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97C6C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  <w:t>Darbo pavadinimas, aprašymas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051E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  <w:t>Mato 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071F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  <w:t>Kiekis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0516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szCs w:val="20"/>
                <w:lang w:val="lt-LT" w:eastAsia="lt-LT"/>
              </w:rPr>
              <w:t>Nuoroda į TS</w:t>
            </w:r>
          </w:p>
        </w:tc>
      </w:tr>
      <w:tr w:rsidR="009C307E" w:rsidRPr="009C307E" w14:paraId="6239A58F" w14:textId="77777777" w:rsidTr="00EA36B5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F69E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C085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Paruošiamieji darbai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EA633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E458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b/>
                <w:bCs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6DA83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670187C5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5436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1.1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7FB8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Geodezinis trasos nužymėjimas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A97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km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9D1C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6,040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DAAA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11BBF0E7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8382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1.2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DE22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Kertami želdiniai: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571E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F838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6E5D5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0E2AE928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7D3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1.2.1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D89B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Kietų veislių medžių </w:t>
            </w:r>
            <w:r w:rsidRPr="009C307E">
              <w:rPr>
                <w:rFonts w:ascii="Calibri" w:hAnsi="Calibri" w:cs="Calibri"/>
                <w:szCs w:val="20"/>
                <w:lang w:val="lt-LT" w:eastAsia="lt-LT"/>
              </w:rPr>
              <w:t>≤</w:t>
            </w:r>
            <w:r w:rsidRPr="009C307E">
              <w:rPr>
                <w:rFonts w:cs="Arial"/>
                <w:szCs w:val="20"/>
                <w:lang w:val="lt-LT" w:eastAsia="lt-LT"/>
              </w:rPr>
              <w:t>Ø16 cm ir kelmų rovimas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28C7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2DEF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4C46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6A948534" w14:textId="77777777" w:rsidTr="00EA36B5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613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1.2.2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A7CF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Kietų veislių medžių nuo Ø16 cm iki Ø24 cm kirtimas ir kelmų rovimas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989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41A3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E8F84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5DD83FD0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1C5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1.2.3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3601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Kietų veislių medžių nuo Ø24 cm iki Ø32 cm kirtimas ir kelmų rovimas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916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078A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6C7A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3847A8DA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F0F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1.2.4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47FB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Kietų veislių medžių nuo Ø32 cm iki Ø45 cm kirtimas ir kelmų rovimas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260B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63CD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68C1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18039C87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58CE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1.2.5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A434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Nukirstų medžių ir kelmų, pakrovimas į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autosavivarčius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ir išvežimas į rangovo pasirinktą vietą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1A2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ascii="Calibri" w:hAnsi="Calibri" w:cs="Calibri"/>
                <w:szCs w:val="20"/>
                <w:lang w:val="lt-LT" w:eastAsia="lt-LT"/>
              </w:rPr>
              <w:t>³/</w:t>
            </w:r>
            <w:r w:rsidRPr="009C307E">
              <w:rPr>
                <w:rFonts w:cs="Arial"/>
                <w:szCs w:val="20"/>
                <w:lang w:val="lt-LT" w:eastAsia="lt-LT"/>
              </w:rPr>
              <w:t>t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A645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81.9/62.9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634E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52162E04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9DD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1.2.6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2C4C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Vidutinio tankumo krūmų kirtimas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F437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ha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CF11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0,05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AFC85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34E7B189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360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1.2.7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59DEF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Nukirstų krūmų pakrovimas į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autosavivarčius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ir išvežimas rangovo pasirinktu atstumu utilizavimui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A92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ascii="Calibri" w:hAnsi="Calibri" w:cs="Calibri"/>
                <w:szCs w:val="20"/>
                <w:lang w:val="lt-LT" w:eastAsia="lt-LT"/>
              </w:rPr>
              <w:t>³/</w:t>
            </w:r>
            <w:r w:rsidRPr="009C307E">
              <w:rPr>
                <w:rFonts w:cs="Arial"/>
                <w:szCs w:val="20"/>
                <w:lang w:val="lt-LT" w:eastAsia="lt-LT"/>
              </w:rPr>
              <w:t>t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EE48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50/13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36A9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28F52C21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9AD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1.2.8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8A7D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Mišraus jaunuolyno miško ir krūmų kirtimas, pakrovimas į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autosavivarčius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ir išvežimas rangovo pasirinktą vietą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F9E3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ha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5CF1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0.092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86A4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1C808DF4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AACDA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1.3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1040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Asfalto dangos demontavimas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0DA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BF9BF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8E1F0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4A54D6C6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945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1.3.1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D17B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Asfalto dangos frezavimas hvid-0,08 m storiu ir jo sandėliavimas vietoje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E2989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C3C0C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25119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85294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5CD184CD" w14:textId="77777777" w:rsidTr="009C307E">
        <w:trPr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0500F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1.4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1907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Esamų pralaidų demontavimas: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9099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2D7C7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BDFD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2E46A306" w14:textId="77777777" w:rsidTr="009C307E">
        <w:trPr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89E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1.4.1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7686" w14:textId="77777777" w:rsidR="009C307E" w:rsidRPr="009C307E" w:rsidRDefault="009C307E" w:rsidP="009C307E">
            <w:pPr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Betoninių pralaidų d300 mm demontavimas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EC97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324B6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2/13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3B5F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60EA6B33" w14:textId="77777777" w:rsidTr="009C307E">
        <w:trPr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EC2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1.4.2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7F3E" w14:textId="77777777" w:rsidR="009C307E" w:rsidRPr="009C307E" w:rsidRDefault="009C307E" w:rsidP="009C307E">
            <w:pPr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Betoninių pralaidų d350 mm demontavimas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636A8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B894C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13/98.2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0046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76B2F403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616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1.4.3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E9D5" w14:textId="77777777" w:rsidR="009C307E" w:rsidRPr="009C307E" w:rsidRDefault="009C307E" w:rsidP="009C307E">
            <w:pPr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Betoninių pralaidų d400 mm demontavimas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97C6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E6975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5/57.3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0A83D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7FFC27E9" w14:textId="77777777" w:rsidTr="009C307E">
        <w:trPr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1EB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1.4.4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FD44" w14:textId="77777777" w:rsidR="009C307E" w:rsidRPr="009C307E" w:rsidRDefault="009C307E" w:rsidP="009C307E">
            <w:pPr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Betoninių pralaidų d450 mm demontavimas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6E8AD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91FEB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3/29.4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A69DD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2F6F10E4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13C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1.4.5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67B33" w14:textId="77777777" w:rsidR="009C307E" w:rsidRPr="009C307E" w:rsidRDefault="009C307E" w:rsidP="009C307E">
            <w:pPr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Betoninių pralaidų d500 mm demontavimas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3430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BD50D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9/99.8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35BB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79FCFAD5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B90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1.4.6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C584" w14:textId="77777777" w:rsidR="009C307E" w:rsidRPr="009C307E" w:rsidRDefault="009C307E" w:rsidP="009C307E">
            <w:pPr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Betoninių pralaidų d650 mm demontavimas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247C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B601F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1/12.3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4C24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2A558579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C40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1.4.7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03C1" w14:textId="77777777" w:rsidR="009C307E" w:rsidRPr="009C307E" w:rsidRDefault="009C307E" w:rsidP="009C307E">
            <w:pPr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Betoninių pralaidų d1000 mm demontavimas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DA68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392B6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1/16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1C2B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3FB1EFA7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435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1.4.8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D014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Betonių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pralaidos antgalių demontavimas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D56D2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8A20A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68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14C0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669CCADB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B4B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1.4.9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851D4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Betoninių bordiūrų su pamatais demontavimas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81632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85062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48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9FBD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069B6038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326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1.4.10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D3D7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Betoninių medžiagų išvežimas į rangovo pasirinktą vietą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4B5F3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4F2C3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160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E142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519A5FD3" w14:textId="77777777" w:rsidTr="009C307E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038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1.4.11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70CA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Esamų šulinių aukščių reguliavimas iki projektinio aukščio ir dangčių pakeitimas į kalaus ketaus 40t apkrovoms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9B1B3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30255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5CB5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705CA9" w14:paraId="6775F1F5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F3DA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1.5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AFA2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Eismo saugumo priemonių ir mažosios architektūros demontavimas: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3D7F4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0A075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62E0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129ABCD1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21E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1.5.1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F227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Kelio ženklų skydų demontavimas nuo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vienastiebių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atramų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C99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F7BD8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55,00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EE1D7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4735185F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4AE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1.5.2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9958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Kelio ženklų skydų demontavimas nuo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dvisitiebių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atramų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854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F08F8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14,00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03C2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7FD48072" w14:textId="77777777" w:rsidTr="009C307E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C7C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1.5.3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2FBF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Kelio ženklų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vienastiebių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atramų demontavimas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9D2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E0198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51,00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D394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7F91C409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091A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1.5.4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5E01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Kelio ženklų dvistiebių atramų demontavimas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17E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86343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10,00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EE96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1A107C50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A7B6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lastRenderedPageBreak/>
              <w:t>1.5.5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6BF3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Kelio ženklų skydų ir atramų (be pamatų) išvežimas į rangovo pasirinktą vietą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05F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8D9E2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1,10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B5DF5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76EC9563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DC9A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1.5.6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DD52C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Kelio ženklų </w:t>
            </w:r>
            <w:proofErr w:type="spellStart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betonių</w:t>
            </w:r>
            <w:proofErr w:type="spellEnd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 pamatų demontavimas ir išvežimas į rangovo pasirinktą vietą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DA1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68DC7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3,7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9FAF1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5354E6D8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BECC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1.5.7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7BCF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Signalinių stulpelių demontavimas ir išvežimas į rangovo pasirinktą vietą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89F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vnt./t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2AE4A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144/0.04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51EA1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15127DE4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8DCE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1.5.8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AF50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Suoliukų išardymas ir išvežimas į rangovo pasirinktą vietą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7EE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A7061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0FA2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191720DC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449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1.5.9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D1A9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Šiukšlių dėžių išardymas ir išvežimas į rangovo pasirinktą vietą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03B0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6544A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6A4F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3AB7F345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44854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1.6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7F07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Esamų drenažinių vamzdžių demontavimas: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1187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38C47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68D8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5CFE84F4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7EE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1.6.1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24EE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Drenažo aklės D125 mm vamzdžiams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171DC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9F5FD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C87E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413D5750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762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1.6.2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BD7D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Drenažo aklės D100 mm vamzdžiams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63FE7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E2C13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C6B8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52C44C75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631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1.6.3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5633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Drenažo aklės D75 mm vamzdžiams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B9FE4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1E4F6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89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9AA3A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7E0C5A12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191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1.6.4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7979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Drenažo aklės D50 mm vamzdžiams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9E2F0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3CBB4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616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B345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7ABDC6DA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855F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1.6.5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5852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Drenažinių vamzdžių išvežimas į rangovo pasirinktą vietą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2F5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8BF4C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A444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54054110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86AA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szCs w:val="20"/>
                <w:lang w:val="lt-LT" w:eastAsia="lt-LT"/>
              </w:rPr>
              <w:t>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1021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Žemės darbai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8C32A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401CB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szCs w:val="20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592F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2AC2DF05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E98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52E19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Dirvožemio sluoksnio pašalinimas hvid-0,15 m, perstumiant jį mechanizuotai iki 50 m atstumu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63C3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FE5B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13401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D5782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56F1BBB6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9B4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7D18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AEDC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1BF2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13401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AB77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3D62A1E7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B19E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D4BCC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Dirvožemio kasimas ekskavatoriais, pakrovimas į savivarčius, atvežimas ir paskleidimas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1904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8ABF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6701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AEBBE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768715ED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F88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41AF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Dirvožemio kasimas ekskavatoriais, pakrovimas į savivarčius ir išvežimas į rangovo pasirinktą vietą (išlykis)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7A1B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43D8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6701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3F87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1AF4B2A0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16E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E58D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Dirvožemio kasimas karjere ekskavatoriais, pakrovimas į savivarčius ir atvežimas iš rangovo pasirinktą vietą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B243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8611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1106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86EA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</w:t>
            </w:r>
          </w:p>
        </w:tc>
      </w:tr>
      <w:tr w:rsidR="009C307E" w:rsidRPr="009C307E" w14:paraId="0AEBBD7B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5621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2.6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0EE84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Grunto kasimas, pakrovimas į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autosavivarčius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ir išvežimas Rangovo pasirinktu atstumu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AEF7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21DF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55723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9116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TS-2</w:t>
            </w:r>
          </w:p>
        </w:tc>
      </w:tr>
      <w:tr w:rsidR="009C307E" w:rsidRPr="009C307E" w14:paraId="16B6C307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CBE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2.7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7446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Sankasos įrengimas, kai iškastas gruntas pakraunamas į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autosavivarčius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ir vežiojamas objekte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877F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F5D6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25730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13DC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TS-2</w:t>
            </w:r>
          </w:p>
        </w:tc>
      </w:tr>
      <w:tr w:rsidR="009C307E" w:rsidRPr="009C307E" w14:paraId="1FCBF8EF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B0C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2.8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4000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Žemės sankasos dugno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planiravimas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ir tankinimas h-0,30 m mechanizuotu būdu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71B5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09C3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106104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D77F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TS-2</w:t>
            </w:r>
          </w:p>
        </w:tc>
      </w:tr>
      <w:tr w:rsidR="009C307E" w:rsidRPr="009C307E" w14:paraId="3717A486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9B7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2.9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6911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Žemės sankasos dugno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planiravimas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ir tankinimas h-0,30 m rankiniu būdu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1919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BDEB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0D65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TS-2</w:t>
            </w:r>
          </w:p>
        </w:tc>
      </w:tr>
      <w:tr w:rsidR="009C307E" w:rsidRPr="009C307E" w14:paraId="5CE3F677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17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2.10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9779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Griovių šlaitų ir griovių dugno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planiravimas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mechanizuotu būdu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2E93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A41F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51564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9026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TS-2</w:t>
            </w:r>
          </w:p>
        </w:tc>
      </w:tr>
      <w:tr w:rsidR="009C307E" w:rsidRPr="009C307E" w14:paraId="60B3454D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2C6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2.11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C727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Griovių šlaitų ir griovių dugno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planiravimas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rankiniu būdu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7004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381B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5156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E0C9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TS-2</w:t>
            </w:r>
          </w:p>
        </w:tc>
      </w:tr>
      <w:tr w:rsidR="009C307E" w:rsidRPr="009C307E" w14:paraId="53AD8D6A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835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2.12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9C825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Šlaitų ir pakelės plotų tvirtinimas 10 cm storio dirvožemio sluoksniu mechanizuotai, užsėjant žole (esamas dirvožemis)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012F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4CB0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68168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9219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TS-2</w:t>
            </w:r>
          </w:p>
        </w:tc>
      </w:tr>
      <w:tr w:rsidR="009C307E" w:rsidRPr="009C307E" w14:paraId="248044F7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0E8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2.13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FD8D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Šlaitų ir pakelės plotų tvirtinimas 10 cm storio dirvožemio sluoksniu rankiniu būdu, užsėjant žole (esamas dirvožemis)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FE00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1D27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7574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1757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TS-2</w:t>
            </w:r>
          </w:p>
        </w:tc>
      </w:tr>
      <w:tr w:rsidR="009C307E" w:rsidRPr="009C307E" w14:paraId="7AA378DA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81D5" w14:textId="77777777" w:rsidR="009C307E" w:rsidRPr="009C307E" w:rsidRDefault="009C307E" w:rsidP="009C307E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i/>
                <w:iCs/>
                <w:szCs w:val="20"/>
                <w:lang w:val="lt-LT" w:eastAsia="lt-LT"/>
              </w:rPr>
              <w:t>2.14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BADE" w14:textId="77777777" w:rsidR="009C307E" w:rsidRPr="009C307E" w:rsidRDefault="009C307E" w:rsidP="009C307E">
            <w:pPr>
              <w:jc w:val="left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i/>
                <w:iCs/>
                <w:szCs w:val="20"/>
                <w:lang w:val="lt-LT" w:eastAsia="lt-LT"/>
              </w:rPr>
              <w:t>BMC polių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CC57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058F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194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7FC5C3DF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4F0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2.14.1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FDD5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BMC poliai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DA2D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C7FA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CF7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TS-13</w:t>
            </w:r>
          </w:p>
        </w:tc>
      </w:tr>
      <w:tr w:rsidR="009C307E" w:rsidRPr="009C307E" w14:paraId="7E25151F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325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2.14.2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A525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Betoninės dalies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F541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m/m</w:t>
            </w:r>
            <w:r w:rsidRPr="009C307E">
              <w:rPr>
                <w:rFonts w:ascii="Calibri" w:hAnsi="Calibri" w:cs="Calibri"/>
                <w:szCs w:val="20"/>
                <w:lang w:val="lt-LT" w:eastAsia="lt-LT"/>
              </w:rPr>
              <w:t>³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A7D9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1443/148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0749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TS-13</w:t>
            </w:r>
          </w:p>
        </w:tc>
      </w:tr>
      <w:tr w:rsidR="009C307E" w:rsidRPr="009C307E" w14:paraId="30A60B10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851C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lastRenderedPageBreak/>
              <w:t>2.14.3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2187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Žvyro kolonos dalies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0F09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m/m</w:t>
            </w:r>
            <w:r w:rsidRPr="009C307E">
              <w:rPr>
                <w:rFonts w:ascii="Calibri" w:hAnsi="Calibri" w:cs="Calibri"/>
                <w:szCs w:val="20"/>
                <w:lang w:val="lt-LT" w:eastAsia="lt-LT"/>
              </w:rPr>
              <w:t>³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B963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477/240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C9D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TS-13</w:t>
            </w:r>
          </w:p>
        </w:tc>
      </w:tr>
      <w:tr w:rsidR="009C307E" w:rsidRPr="009C307E" w14:paraId="3BB86D0B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2E3D" w14:textId="77777777" w:rsidR="009C307E" w:rsidRPr="009C307E" w:rsidRDefault="009C307E" w:rsidP="009C307E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i/>
                <w:iCs/>
                <w:szCs w:val="20"/>
                <w:lang w:val="lt-LT" w:eastAsia="lt-LT"/>
              </w:rPr>
              <w:t>2.15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1DAAA" w14:textId="77777777" w:rsidR="009C307E" w:rsidRPr="009C307E" w:rsidRDefault="009C307E" w:rsidP="009C307E">
            <w:pPr>
              <w:jc w:val="left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i/>
                <w:iCs/>
                <w:szCs w:val="20"/>
                <w:lang w:val="lt-LT" w:eastAsia="lt-LT"/>
              </w:rPr>
              <w:t>Sankasos sutvirtinimo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E730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F305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D24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236043A8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1FE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2.15.1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DAB8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Geotinklas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iš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PET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40/40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kN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/m stiprumo sankasos tvirtinimui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6B8D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DA41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6592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DB33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TS-9</w:t>
            </w:r>
          </w:p>
        </w:tc>
      </w:tr>
      <w:tr w:rsidR="009C307E" w:rsidRPr="009C307E" w14:paraId="06A570BB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4A3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2.15.2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CE790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Neaustinės geotekstilės GRK-3 klasės 150g/m</w:t>
            </w:r>
            <w:r w:rsidRPr="009C307E">
              <w:rPr>
                <w:rFonts w:ascii="Calibri" w:hAnsi="Calibri" w:cs="Calibri"/>
                <w:szCs w:val="20"/>
                <w:lang w:val="lt-LT" w:eastAsia="lt-LT"/>
              </w:rPr>
              <w:t>²</w:t>
            </w:r>
            <w:r w:rsidRPr="009C307E">
              <w:rPr>
                <w:rFonts w:cs="Arial"/>
                <w:szCs w:val="20"/>
                <w:lang w:val="lt-LT" w:eastAsia="lt-LT"/>
              </w:rPr>
              <w:t xml:space="preserve"> įrengimas sankasos gruntų atskyrimui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C849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833E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6592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C200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TS-9</w:t>
            </w:r>
          </w:p>
        </w:tc>
      </w:tr>
      <w:tr w:rsidR="009C307E" w:rsidRPr="009C307E" w14:paraId="44BCCAE2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74C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2.15.3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A79F28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Geotinklo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PET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120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kN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/m įrengimas išilgine kryptimi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1B4B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CDF18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1960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5C6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TS-9</w:t>
            </w:r>
          </w:p>
        </w:tc>
      </w:tr>
      <w:tr w:rsidR="009C307E" w:rsidRPr="009C307E" w14:paraId="635D788C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0B2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2.15.4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9BDB2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Geotinklo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PET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120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kN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/m įrengimas skersine kryptimi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F5BA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1B4D5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1480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B7C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TS-9</w:t>
            </w:r>
          </w:p>
        </w:tc>
      </w:tr>
      <w:tr w:rsidR="009C307E" w:rsidRPr="009C307E" w14:paraId="119D92AF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6825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2.15.5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9B54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Sankasos viršaus kvalifikuotas gruntų pagerinimas pagal MN GPSR 12, h-0,25 įmaišant iki 5% cementinio mišinio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A96D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8BDB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12872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337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TS-3</w:t>
            </w:r>
          </w:p>
        </w:tc>
      </w:tr>
      <w:tr w:rsidR="009C307E" w:rsidRPr="009C307E" w14:paraId="4FA5AEE9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025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2.15.6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8BDD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Sankasos viršaus stabilizavimas pagal MN GPSR 12, h-0,15m įmaišant iki 5% cementinio mišinio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6949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E857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368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3440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TS-3</w:t>
            </w:r>
          </w:p>
        </w:tc>
      </w:tr>
      <w:tr w:rsidR="009C307E" w:rsidRPr="009C307E" w14:paraId="51F4A90B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0FEA" w14:textId="77777777" w:rsidR="009C307E" w:rsidRPr="009C307E" w:rsidRDefault="009C307E" w:rsidP="009C307E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i/>
                <w:iCs/>
                <w:szCs w:val="20"/>
                <w:lang w:val="lt-LT" w:eastAsia="lt-LT"/>
              </w:rPr>
              <w:t>2.16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353BB" w14:textId="77777777" w:rsidR="009C307E" w:rsidRPr="009C307E" w:rsidRDefault="009C307E" w:rsidP="009C307E">
            <w:pPr>
              <w:jc w:val="left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i/>
                <w:iCs/>
                <w:szCs w:val="20"/>
                <w:lang w:val="lt-LT" w:eastAsia="lt-LT"/>
              </w:rPr>
              <w:t xml:space="preserve">Šlaitų tvirtinimo </w:t>
            </w:r>
            <w:proofErr w:type="spellStart"/>
            <w:r w:rsidRPr="009C307E">
              <w:rPr>
                <w:rFonts w:cs="Arial"/>
                <w:i/>
                <w:iCs/>
                <w:szCs w:val="20"/>
                <w:lang w:val="lt-LT" w:eastAsia="lt-LT"/>
              </w:rPr>
              <w:t>gabionais</w:t>
            </w:r>
            <w:proofErr w:type="spellEnd"/>
            <w:r w:rsidRPr="009C307E">
              <w:rPr>
                <w:rFonts w:cs="Arial"/>
                <w:i/>
                <w:iCs/>
                <w:szCs w:val="20"/>
                <w:lang w:val="lt-LT" w:eastAsia="lt-LT"/>
              </w:rPr>
              <w:t xml:space="preserve">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010F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579A0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4D7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5EADD403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EA8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2.16.1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32D96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Pintas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gabionas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1x1x1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m užpildytas akmenimis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8A69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BB33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2B7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TS-14</w:t>
            </w:r>
          </w:p>
        </w:tc>
      </w:tr>
      <w:tr w:rsidR="009C307E" w:rsidRPr="009C307E" w14:paraId="3E968C65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CE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2.16.2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531E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Pintas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gabionas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1.5x1x1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m užpildytas akmenimis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E77A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0D54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B51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TS-14</w:t>
            </w:r>
          </w:p>
        </w:tc>
      </w:tr>
      <w:tr w:rsidR="009C307E" w:rsidRPr="009C307E" w14:paraId="3DEFA8B1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4C72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2.16.3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C915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C50 formos jungiamieji žiedai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gabionams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, padengtos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ZnAl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antikorozine danga, viela 3mm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7010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F073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3300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4A01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TS-9</w:t>
            </w:r>
          </w:p>
        </w:tc>
      </w:tr>
      <w:tr w:rsidR="009C307E" w:rsidRPr="009C307E" w14:paraId="5460C58E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699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2.16.4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9C4B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Neaustinės geotekstilės GRK-3 klasės 225g/m</w:t>
            </w:r>
            <w:r w:rsidRPr="009C307E">
              <w:rPr>
                <w:rFonts w:ascii="Calibri" w:hAnsi="Calibri" w:cs="Calibri"/>
                <w:szCs w:val="20"/>
                <w:lang w:val="lt-LT" w:eastAsia="lt-LT"/>
              </w:rPr>
              <w:t>²</w:t>
            </w:r>
            <w:r w:rsidRPr="009C307E">
              <w:rPr>
                <w:rFonts w:cs="Arial"/>
                <w:szCs w:val="20"/>
                <w:lang w:val="lt-LT" w:eastAsia="lt-LT"/>
              </w:rPr>
              <w:t xml:space="preserve">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DC11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4582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185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CC1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TS-9</w:t>
            </w:r>
          </w:p>
        </w:tc>
      </w:tr>
      <w:tr w:rsidR="009C307E" w:rsidRPr="009C307E" w14:paraId="46DF1595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B6B3" w14:textId="77777777" w:rsidR="009C307E" w:rsidRPr="009C307E" w:rsidRDefault="009C307E" w:rsidP="009C307E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i/>
                <w:iCs/>
                <w:szCs w:val="20"/>
                <w:lang w:val="lt-LT" w:eastAsia="lt-LT"/>
              </w:rPr>
              <w:t>2.17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478A9E6" w14:textId="77777777" w:rsidR="009C307E" w:rsidRPr="009C307E" w:rsidRDefault="009C307E" w:rsidP="009C307E">
            <w:pPr>
              <w:jc w:val="left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i/>
                <w:iCs/>
                <w:szCs w:val="20"/>
                <w:lang w:val="lt-LT" w:eastAsia="lt-LT"/>
              </w:rPr>
              <w:t>Šlaitų tvirtinimo įrengimas: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1AB13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DBB4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C8B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539A8F64" w14:textId="77777777" w:rsidTr="009C307E">
        <w:trPr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CDB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2.17.1</w:t>
            </w:r>
          </w:p>
        </w:tc>
        <w:tc>
          <w:tcPr>
            <w:tcW w:w="4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1EF3F7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Šlaitų tvirtinimas armuotais segmentais sistema (8x10mm ;Zn95Al5; D2,2mm) PMCGL, vieno segmento matmenys: 3.0x3.0x0.7m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821D8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392D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2BC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TS-15</w:t>
            </w:r>
          </w:p>
        </w:tc>
      </w:tr>
      <w:tr w:rsidR="009C307E" w:rsidRPr="009C307E" w14:paraId="5271CB47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D33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2.17.2</w:t>
            </w:r>
          </w:p>
        </w:tc>
        <w:tc>
          <w:tcPr>
            <w:tcW w:w="4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76F8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Neaustinės geotekstilės GRK-3 klasės 225g/m</w:t>
            </w:r>
            <w:r w:rsidRPr="009C307E">
              <w:rPr>
                <w:rFonts w:ascii="Calibri" w:hAnsi="Calibri" w:cs="Calibri"/>
                <w:szCs w:val="20"/>
                <w:lang w:val="lt-LT" w:eastAsia="lt-LT"/>
              </w:rPr>
              <w:t>²</w:t>
            </w:r>
            <w:r w:rsidRPr="009C307E">
              <w:rPr>
                <w:rFonts w:cs="Arial"/>
                <w:szCs w:val="20"/>
                <w:lang w:val="lt-LT" w:eastAsia="lt-LT"/>
              </w:rPr>
              <w:t xml:space="preserve"> įrengimas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AABF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4BC9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974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4933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TS-9</w:t>
            </w:r>
          </w:p>
        </w:tc>
      </w:tr>
      <w:tr w:rsidR="009C307E" w:rsidRPr="009C307E" w14:paraId="2033187D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322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2.17.3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076A2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Šlaitų tvirtinimo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priešeroziniu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dembliu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400g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/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m²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3D98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CDE1F" w14:textId="0A2FE74F" w:rsidR="009C307E" w:rsidRPr="009C307E" w:rsidRDefault="00941DD3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>
              <w:rPr>
                <w:rFonts w:cs="Arial"/>
                <w:szCs w:val="20"/>
                <w:lang w:val="lt-LT" w:eastAsia="lt-LT"/>
              </w:rPr>
              <w:t>39270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091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TS-15</w:t>
            </w:r>
          </w:p>
        </w:tc>
      </w:tr>
      <w:tr w:rsidR="009C307E" w:rsidRPr="009C307E" w14:paraId="651BE394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2D2E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szCs w:val="20"/>
                <w:lang w:val="lt-LT" w:eastAsia="lt-LT"/>
              </w:rPr>
              <w:t>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3048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Paviršinio vandens nuvedimo sprendiniai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9E339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EA380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33C44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12EC4F33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8DA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597FD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Grunto kasimas ekskavatoriais, pakrovimas į savivarčius ir išvežimas Rangovo pasirinktu atstumu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87AC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5A54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5338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1A24E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TS-2</w:t>
            </w:r>
          </w:p>
        </w:tc>
      </w:tr>
      <w:tr w:rsidR="009C307E" w:rsidRPr="009C307E" w14:paraId="5EFF1543" w14:textId="77777777" w:rsidTr="009C307E">
        <w:trPr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083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9BD2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Grunto kasimas karjere, pakrovimas į savivarčius, atvežimas Rangovo pasirinktu atstumu, paskleidimas ir sutankinimas (papildomas gruntas užpylimui vamzdžiams, šuliniams)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9FB4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4A31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987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290F0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TS-2</w:t>
            </w:r>
          </w:p>
        </w:tc>
      </w:tr>
      <w:tr w:rsidR="009C307E" w:rsidRPr="009C307E" w14:paraId="6CC28391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8F84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3.3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B589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Drenažo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E28E8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4018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C840B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48754322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4F5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3.3.1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63AE1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Drenažo iš plastikinių D113/126 mm su geotekstilės filtru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C33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63FDC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2241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CCDF0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TS-8</w:t>
            </w:r>
          </w:p>
        </w:tc>
      </w:tr>
      <w:tr w:rsidR="009C307E" w:rsidRPr="009C307E" w14:paraId="599AE4B8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4C1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3.3.2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C96F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Neaustinės geotekstilės GRK-3 klasės drenažui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5531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12978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4482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09618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TS-9</w:t>
            </w:r>
          </w:p>
        </w:tc>
      </w:tr>
      <w:tr w:rsidR="009C307E" w:rsidRPr="009C307E" w14:paraId="46E51DCE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440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3.3.3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A56D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Skaldos užpildo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11/22 drenažo prizmei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265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m³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75024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359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A622D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5DDFC4EB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55049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3.4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E24C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Kanalizuotų griovių įrengimas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577F62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EC386" w14:textId="77777777" w:rsidR="009C307E" w:rsidRPr="009C307E" w:rsidRDefault="009C307E" w:rsidP="009C307E">
            <w:pPr>
              <w:jc w:val="left"/>
              <w:rPr>
                <w:rFonts w:ascii="Times New Roman" w:hAnsi="Times New Roman"/>
                <w:szCs w:val="20"/>
                <w:lang w:val="lt-LT" w:eastAsia="lt-LT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F94E4" w14:textId="77777777" w:rsidR="009C307E" w:rsidRPr="009C307E" w:rsidRDefault="009C307E" w:rsidP="009C307E">
            <w:pPr>
              <w:jc w:val="left"/>
              <w:rPr>
                <w:rFonts w:ascii="Times New Roman" w:hAnsi="Times New Roman"/>
                <w:szCs w:val="20"/>
                <w:lang w:val="lt-LT" w:eastAsia="lt-LT"/>
              </w:rPr>
            </w:pPr>
          </w:p>
        </w:tc>
      </w:tr>
      <w:tr w:rsidR="009C307E" w:rsidRPr="009C307E" w14:paraId="27CE5980" w14:textId="77777777" w:rsidTr="009C307E">
        <w:trPr>
          <w:trHeight w:val="76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604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3.4.1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3AB9A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G/b D2000 mm šulinių (keturkampis ketaus liuko perdangos su grotelėmis rėmas, g/b atramos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ziedas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, g/b perdangos atrama, g/b šulinio dangčiu, g/b šulinio žiedais, g/b šulinio dugnu, šiukšlių surinkimo kibiru montuojamas ant liuko) iki 1,40 m gylio su kalaus ketaus grotelėmis 40t apkrovai įrengimas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B14E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kompl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./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m³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CBEB9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1/3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DA7E2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TS-12</w:t>
            </w:r>
          </w:p>
        </w:tc>
      </w:tr>
      <w:tr w:rsidR="009C307E" w:rsidRPr="009C307E" w14:paraId="1E5CEE52" w14:textId="77777777" w:rsidTr="009C307E">
        <w:trPr>
          <w:trHeight w:val="76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598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3.4.2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0AE0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G/b D1000 mm šulinių (ketaus dangčiu, g/b šulinio dangčiu, g/b šulinio žiedais, g/b šulinio dugnu, plieninės įmontuojamos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lipinyės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, hidroizoliacija iš </w:t>
            </w:r>
            <w:r w:rsidRPr="009C307E">
              <w:rPr>
                <w:rFonts w:cs="Arial"/>
                <w:szCs w:val="20"/>
                <w:lang w:val="lt-LT" w:eastAsia="lt-LT"/>
              </w:rPr>
              <w:lastRenderedPageBreak/>
              <w:t>bituminės mastikos) iki 2,6 m gylio su kalaus ketaus dangčiu 40t apkrovai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F8C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lastRenderedPageBreak/>
              <w:t>kompl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./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m³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80BF5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28/33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F9BE9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TS-12</w:t>
            </w:r>
          </w:p>
        </w:tc>
      </w:tr>
      <w:tr w:rsidR="009C307E" w:rsidRPr="009C307E" w14:paraId="3D42B2F3" w14:textId="77777777" w:rsidTr="009C307E">
        <w:trPr>
          <w:trHeight w:val="732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F8DD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3.4.3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3B77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G/b D1000 mm šulinių (keturkampis ketaus liuko perdangos su grotelėmis rėmas, g/b atramos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ziedas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, g/b perdangos atrama, g/b šulinio dangčiu, g/b šulinio žiedais, g/b šulinio dugnu, šiukšlių surinkimo kibiru montuojamas ant liuko) iki 2,0 m gylio su kalaus ketaus grotelėmis 40t apkrovai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188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kompl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./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m³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9B3C8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4/4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2D719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TS-12</w:t>
            </w:r>
          </w:p>
        </w:tc>
      </w:tr>
      <w:tr w:rsidR="009C307E" w:rsidRPr="009C307E" w14:paraId="115B022E" w14:textId="77777777" w:rsidTr="009C307E">
        <w:trPr>
          <w:trHeight w:val="76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D81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3.4.4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AC97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G/b D1000 mm šulinių (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bordiūrinės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grotelės, g/b atramos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ziedas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, g/b perdangos atrama, g/b šulinio dangčiu, g/b šulinio žiedais, g/b šulinio dugnu, šiukšlių surinkimo kibiru montuojamas ant liuko) iki 2,0 m gylio su kalaus ketaus grotelėmis 40t apkrovai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F0C9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kompl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./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m³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236A6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4/4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75094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TS-12</w:t>
            </w:r>
          </w:p>
        </w:tc>
      </w:tr>
      <w:tr w:rsidR="009C307E" w:rsidRPr="009C307E" w14:paraId="2A8AEA69" w14:textId="77777777" w:rsidTr="009C307E">
        <w:trPr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F4BF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3.4.5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37D8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G/b D700 mm šulinių (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bordiūrinės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grotelės, g/b šulinio žiedas, g/b šulinio dangtis, g/b šulinio dugnas) iki 1,9 m gylio su kalaus ketaus grotelėmis 40t apkrovai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52FB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kompl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./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m³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43594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30/17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84E26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TS-12</w:t>
            </w:r>
          </w:p>
        </w:tc>
      </w:tr>
      <w:tr w:rsidR="009C307E" w:rsidRPr="009C307E" w14:paraId="21EDF36F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F997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3.4.6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EDA2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PP D425 mm šulinėlių iki 1,6 m gylio su kalaus ketaus grotelėmis 40t apkrovai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C338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kompl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25794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69AD1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TS-12</w:t>
            </w:r>
          </w:p>
        </w:tc>
      </w:tr>
      <w:tr w:rsidR="009C307E" w:rsidRPr="009C307E" w14:paraId="649462F4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A2F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3.4.7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EB8A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PE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PN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-42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D625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mm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drenazinis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nuleistuvas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iki 2,30 m gylio su kalaus ketaus grotelėmis 40t apkrovai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3EDD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kompl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9244D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2A943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TS-12</w:t>
            </w:r>
          </w:p>
        </w:tc>
      </w:tr>
      <w:tr w:rsidR="009C307E" w:rsidRPr="009C307E" w14:paraId="0A8BC2E0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0EE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3.4.8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4260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Drenažo aklės D50 mm vamzdžiams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45F41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6F630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19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F6469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TS-12</w:t>
            </w:r>
          </w:p>
        </w:tc>
      </w:tr>
      <w:tr w:rsidR="009C307E" w:rsidRPr="009C307E" w14:paraId="4935D13A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BDB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3.4.9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64CF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Plastikinių PP D200 mm vamzdžių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23A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B92D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42/224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C3624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TS-12</w:t>
            </w:r>
          </w:p>
        </w:tc>
      </w:tr>
      <w:tr w:rsidR="009C307E" w:rsidRPr="009C307E" w14:paraId="1F0952F9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8893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3.4.10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F971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Plastikinių PP D400 mm vamzdžių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448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CF9F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45/684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F493B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TS-12</w:t>
            </w:r>
          </w:p>
        </w:tc>
      </w:tr>
      <w:tr w:rsidR="009C307E" w:rsidRPr="009C307E" w14:paraId="4E3BB03D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0DB9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3.4.11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443F5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Smėlio pagrindo sluoksnio po šuliniais ir vamzdžiais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FF8A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m³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1FE2D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41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0B4FA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7C75B3A2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F0B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3.4.12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C305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Smėlio pirminis h-0,20 m užpylimas plastikiniams vamzdžiams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4EF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m³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128E6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AE5FC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0B276004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4BCE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3.5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04B7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Griovių tvirtinimas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A30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5B5AF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7BD57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010A8D10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2FC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3.5.1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B338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Pakelės griovių dugno sutvirtinimas žvyro mišinio fr.16/32 sluoksniu, h=0,10 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C419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CFF6B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572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F833C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7968DD9C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407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3.5.2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9155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Pakelės griovių dugno sutvirtinimas skaldos mišiniu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22/45 sluoksniu, h=0,10 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7647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7530D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288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9D764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64D57480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920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3.5.3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B13E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Pakelės griovių dugno sutvirtinimas betoniniais latakais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9A46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45662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1127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2E76F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TS-6</w:t>
            </w:r>
          </w:p>
        </w:tc>
      </w:tr>
      <w:tr w:rsidR="009C307E" w:rsidRPr="009C307E" w14:paraId="1108270C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30E8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3.6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2F64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Pralaidų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ED396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80D8A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C3E1F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23332BF9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CEAD89" w14:textId="77777777" w:rsidR="009C307E" w:rsidRPr="009C307E" w:rsidRDefault="009C307E" w:rsidP="009C307E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i/>
                <w:iCs/>
                <w:szCs w:val="20"/>
                <w:lang w:val="lt-LT" w:eastAsia="lt-LT"/>
              </w:rPr>
              <w:t>3.6.1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420C3" w14:textId="77777777" w:rsidR="009C307E" w:rsidRPr="009C307E" w:rsidRDefault="009C307E" w:rsidP="009C307E">
            <w:pPr>
              <w:jc w:val="left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i/>
                <w:iCs/>
                <w:szCs w:val="20"/>
                <w:lang w:val="lt-LT" w:eastAsia="lt-LT"/>
              </w:rPr>
              <w:t>Metalinės spirališkai gofruotos D1200 mm pralaidos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990F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B149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1/16.9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166D8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TS-4</w:t>
            </w:r>
          </w:p>
        </w:tc>
      </w:tr>
      <w:tr w:rsidR="009C307E" w:rsidRPr="009C307E" w14:paraId="201B6E7F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2AB3C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3.6.1.1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3F65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Apsauginio šalčiui atsparaus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CFF0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F7FC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530BB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20CEB4D1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6ABBA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3.6.1.2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DD461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Piltinis gruntas (užpylimo medžiagos ŽB, ŽG, ŽP, ŽD, ŽM, SB, SG, S, SD, SM)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9577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E56D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204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63652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0B1F668F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4FB854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3.6.1.3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B5FB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Neaustinės geotekstilės GRK-3 klasės 200g/m</w:t>
            </w:r>
            <w:r w:rsidRPr="009C307E">
              <w:rPr>
                <w:rFonts w:ascii="Calibri" w:hAnsi="Calibri" w:cs="Calibri"/>
                <w:szCs w:val="20"/>
                <w:lang w:val="lt-LT" w:eastAsia="lt-LT"/>
              </w:rPr>
              <w:t>²</w:t>
            </w:r>
            <w:r w:rsidRPr="009C307E">
              <w:rPr>
                <w:rFonts w:cs="Arial"/>
                <w:szCs w:val="20"/>
                <w:lang w:val="lt-LT" w:eastAsia="lt-LT"/>
              </w:rPr>
              <w:t xml:space="preserve">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6391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84E0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216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6C20E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TS-9</w:t>
            </w:r>
          </w:p>
        </w:tc>
      </w:tr>
      <w:tr w:rsidR="009C307E" w:rsidRPr="009C307E" w14:paraId="5FA26E56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AE3CC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3.6.1.4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E341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Geomembranos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3E2F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814D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3A15D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TS-9</w:t>
            </w:r>
          </w:p>
        </w:tc>
      </w:tr>
      <w:tr w:rsidR="009C307E" w:rsidRPr="009C307E" w14:paraId="61700FEF" w14:textId="77777777" w:rsidTr="009C307E">
        <w:trPr>
          <w:trHeight w:val="27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6FB54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3.6.1.5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5A8D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D1200 mm pralaidos antgalių iš monolitinio betono C12/15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3A84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B18C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1C570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TS-4</w:t>
            </w:r>
          </w:p>
        </w:tc>
      </w:tr>
      <w:tr w:rsidR="009C307E" w:rsidRPr="009C307E" w14:paraId="53483710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320312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3.6.1.6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32CF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Skaldos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22/32 pagrindo, h-0,10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BE4E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A14A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6A86C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1FC6A11E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75362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3.6.1.7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7219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Pralaidų vagų šlaitų ir dugno tvirtinimas betoniniais blokais P-1 ant skaldos pagrindo, h=0,10 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5138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vnt./m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C0CC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310/68.2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2C7C5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TS-4</w:t>
            </w:r>
          </w:p>
        </w:tc>
      </w:tr>
      <w:tr w:rsidR="009C307E" w:rsidRPr="009C307E" w14:paraId="7AA9193F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1FB97E" w14:textId="77777777" w:rsidR="009C307E" w:rsidRPr="009C307E" w:rsidRDefault="009C307E" w:rsidP="009C307E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i/>
                <w:iCs/>
                <w:szCs w:val="20"/>
                <w:lang w:val="lt-LT" w:eastAsia="lt-LT"/>
              </w:rPr>
              <w:lastRenderedPageBreak/>
              <w:t>3.6.2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D617" w14:textId="77777777" w:rsidR="009C307E" w:rsidRPr="009C307E" w:rsidRDefault="009C307E" w:rsidP="009C307E">
            <w:pPr>
              <w:jc w:val="left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i/>
                <w:iCs/>
                <w:szCs w:val="20"/>
                <w:lang w:val="lt-LT" w:eastAsia="lt-LT"/>
              </w:rPr>
              <w:t>Metalinės spirališkai gofruotos D800 mm pralaidos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0F67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CF3D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1/13.5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3AEE3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TS-4</w:t>
            </w:r>
          </w:p>
        </w:tc>
      </w:tr>
      <w:tr w:rsidR="009C307E" w:rsidRPr="009C307E" w14:paraId="76B4EE0E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43A7D7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3.6.2.1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60E7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Apsauginio šalčiui atsparaus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E3E8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0CAB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E490A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133E25C9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1D95B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3.6.2.2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1083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Piltinis gruntas (užpylimo medžiagos ŽB, ŽG, ŽP, ŽD, ŽM, SB, SG, S, SD, SM)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4227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A335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1BA1F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47A8FE6A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23C406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3.6.2.3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561C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Neaustinės geotekstilės GRK-3 klasės 200g/m²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4591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9ECC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0442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TS-9</w:t>
            </w:r>
          </w:p>
        </w:tc>
      </w:tr>
      <w:tr w:rsidR="009C307E" w:rsidRPr="009C307E" w14:paraId="3FCFAB92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35095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3.6.2.4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35FA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Geomembranos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A919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FF23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B45BF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TS-9</w:t>
            </w:r>
          </w:p>
        </w:tc>
      </w:tr>
      <w:tr w:rsidR="009C307E" w:rsidRPr="009C307E" w14:paraId="029AACA6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F5CB3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3.6.2.5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0F7C3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D800 mm pralaidos antgalių iš monolitinio betono C12/15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DA8F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7DD4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FD210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TS-4</w:t>
            </w:r>
          </w:p>
        </w:tc>
      </w:tr>
      <w:tr w:rsidR="009C307E" w:rsidRPr="009C307E" w14:paraId="2E988951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DE00F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3.6.2.6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716F1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Skaldos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22/32 pagrindo, h-0,10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7C98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C0CA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ED9DC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54ADC4A9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D8AB5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3.6.2.7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E3F4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Pralaidų vagų šlaitų ir dugno tvirtinimas betoniniais blokais P-1 ant skaldos pagrindo, h=0,10 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2B5B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vnt./m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248E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12/2.7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2D54D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TS-4</w:t>
            </w:r>
          </w:p>
        </w:tc>
      </w:tr>
      <w:tr w:rsidR="009C307E" w:rsidRPr="009C307E" w14:paraId="2A9AC040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5E717F" w14:textId="77777777" w:rsidR="009C307E" w:rsidRPr="009C307E" w:rsidRDefault="009C307E" w:rsidP="009C307E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i/>
                <w:iCs/>
                <w:szCs w:val="20"/>
                <w:lang w:val="lt-LT" w:eastAsia="lt-LT"/>
              </w:rPr>
              <w:t>3.6.3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D068" w14:textId="77777777" w:rsidR="009C307E" w:rsidRPr="009C307E" w:rsidRDefault="009C307E" w:rsidP="009C307E">
            <w:pPr>
              <w:jc w:val="left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i/>
                <w:iCs/>
                <w:szCs w:val="20"/>
                <w:lang w:val="lt-LT" w:eastAsia="lt-LT"/>
              </w:rPr>
              <w:t>Metalinės spirališkai gofruotos D1000 mm pralaidos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BF34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FFDC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12/200.6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763C1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TS-4</w:t>
            </w:r>
          </w:p>
        </w:tc>
      </w:tr>
      <w:tr w:rsidR="009C307E" w:rsidRPr="009C307E" w14:paraId="50CAC2DE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DCE28A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3.6.3.1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3FA4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Apsauginio šalčiui atsparaus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B554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3C223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743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B92C7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370C0BD3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DA2B20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3.6.3.2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F8FC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Piltinis gruntas (užpylimo medžiagos ŽB, ŽG, ŽP, ŽD, ŽM, SB, SG, S, SD, SM)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09CB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9B330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883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BF894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67D0E59A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42E711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3.6.3.3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9970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Neaustinės geotekstilės GRK-3 klasės 200g/m</w:t>
            </w:r>
            <w:r w:rsidRPr="009C307E">
              <w:rPr>
                <w:rFonts w:ascii="Calibri" w:hAnsi="Calibri" w:cs="Calibri"/>
                <w:szCs w:val="20"/>
                <w:lang w:val="lt-LT" w:eastAsia="lt-LT"/>
              </w:rPr>
              <w:t>²</w:t>
            </w:r>
            <w:r w:rsidRPr="009C307E">
              <w:rPr>
                <w:rFonts w:cs="Arial"/>
                <w:szCs w:val="20"/>
                <w:lang w:val="lt-LT" w:eastAsia="lt-LT"/>
              </w:rPr>
              <w:t xml:space="preserve">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93C1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35FD3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1996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00C33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TS-9</w:t>
            </w:r>
          </w:p>
        </w:tc>
      </w:tr>
      <w:tr w:rsidR="009C307E" w:rsidRPr="009C307E" w14:paraId="79A35297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405466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3.6.3.4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7247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Geomembranos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BEDD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098CB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216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259FF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TS-9</w:t>
            </w:r>
          </w:p>
        </w:tc>
      </w:tr>
      <w:tr w:rsidR="009C307E" w:rsidRPr="009C307E" w14:paraId="247478D9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A46B9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3.6.3.5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0F5F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D1000 mm pralaidos antgalių iš monolitinio betono C12/15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A53A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71018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118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14302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TS-4</w:t>
            </w:r>
          </w:p>
        </w:tc>
      </w:tr>
      <w:tr w:rsidR="009C307E" w:rsidRPr="009C307E" w14:paraId="5F72D1AC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34CDD7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3.6.3.6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219C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Skaldos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22/32 pagrindo, h-0,10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83AA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F28D5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53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E3924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1C2A09E4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2E2AB2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3.6.3.7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9E5B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Pralaidų vagų šlaitų ir dugno tvirtinimas betoniniais blokais P-1 ant skaldos pagrindo, h=0,10 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3E2D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vnt./m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1835B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246/54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91792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TS-4</w:t>
            </w:r>
          </w:p>
        </w:tc>
      </w:tr>
      <w:tr w:rsidR="009C307E" w:rsidRPr="009C307E" w14:paraId="5AA2E281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CA3F1B" w14:textId="77777777" w:rsidR="009C307E" w:rsidRPr="009C307E" w:rsidRDefault="009C307E" w:rsidP="009C307E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i/>
                <w:iCs/>
                <w:szCs w:val="20"/>
                <w:lang w:val="lt-LT" w:eastAsia="lt-LT"/>
              </w:rPr>
              <w:t>3.6.4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A907" w14:textId="77777777" w:rsidR="009C307E" w:rsidRPr="009C307E" w:rsidRDefault="009C307E" w:rsidP="009C307E">
            <w:pPr>
              <w:jc w:val="left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i/>
                <w:iCs/>
                <w:szCs w:val="20"/>
                <w:lang w:val="lt-LT" w:eastAsia="lt-LT"/>
              </w:rPr>
              <w:t>Plastikinių gofruotų D400 mm pralaidų per nuovažas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8508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vnt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7175A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27/317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7A147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TS-4</w:t>
            </w:r>
          </w:p>
        </w:tc>
      </w:tr>
      <w:tr w:rsidR="009C307E" w:rsidRPr="009C307E" w14:paraId="6F745033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D8542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3.6.4.1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1BF47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Apsauginio šalčiui atsparaus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3CF7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B3624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32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8CD2E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67DEAF12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35A35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3.6.4.2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859B0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- Piltinis gruntas (užpylimo medžiagos ŽB, ŽG, ŽP, ŽD, ŽM, SB, SG, S, SD, SM)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56BE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A961A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548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D3B0A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5CBE9DDA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4EF277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3.6.4.3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26F2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- Neaustinė geotekstilė 150 g/m2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4F18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272D4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2092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BFE11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TS-9</w:t>
            </w:r>
          </w:p>
        </w:tc>
      </w:tr>
      <w:tr w:rsidR="009C307E" w:rsidRPr="009C307E" w14:paraId="443DA156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BA9F9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3.6.4.4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62AD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D400 mm pralaidų antgalių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E815C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5594D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54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F9F43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TS-9</w:t>
            </w:r>
          </w:p>
        </w:tc>
      </w:tr>
      <w:tr w:rsidR="009C307E" w:rsidRPr="009C307E" w14:paraId="4CCE039F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B632B7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3.7.1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8284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Latako iš akmenų metinio h-0,10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6FFA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BAE9E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136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6DFA2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TS-6</w:t>
            </w:r>
          </w:p>
        </w:tc>
      </w:tr>
      <w:tr w:rsidR="009C307E" w:rsidRPr="009C307E" w14:paraId="7938126B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6DC65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3.7.2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36A5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Betono pagrindas iš mišinio C25/30, h-0,10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31F4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39746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136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F1FEA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TS-6</w:t>
            </w:r>
          </w:p>
        </w:tc>
      </w:tr>
      <w:tr w:rsidR="009C307E" w:rsidRPr="009C307E" w14:paraId="6A7187C2" w14:textId="77777777" w:rsidTr="000E1830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7279ED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3.7.3</w:t>
            </w:r>
          </w:p>
        </w:tc>
        <w:tc>
          <w:tcPr>
            <w:tcW w:w="4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7459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Skaldos pagrindo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22/32, h-0,10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D56D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A6900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136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B037B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45A74F46" w14:textId="77777777" w:rsidTr="000E1830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03E8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4</w:t>
            </w:r>
          </w:p>
        </w:tc>
        <w:tc>
          <w:tcPr>
            <w:tcW w:w="4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9A5F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szCs w:val="20"/>
                <w:lang w:val="lt-LT" w:eastAsia="lt-LT"/>
              </w:rPr>
              <w:t>Bordiūrų įrengimas: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061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5FA3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E24D1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445F682C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1941" w14:textId="77777777" w:rsidR="009C307E" w:rsidRPr="009C307E" w:rsidRDefault="009C307E" w:rsidP="009C307E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i/>
                <w:iCs/>
                <w:szCs w:val="20"/>
                <w:lang w:val="lt-LT" w:eastAsia="lt-LT"/>
              </w:rPr>
              <w:t>4.1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B0E0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Betoninių bordiūrų 100.15.30 cm ant betoninio pagrindo C25/30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0482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DFF8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1334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FB5D4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TS-6</w:t>
            </w:r>
          </w:p>
        </w:tc>
      </w:tr>
      <w:tr w:rsidR="009C307E" w:rsidRPr="009C307E" w14:paraId="05CBA5C8" w14:textId="77777777" w:rsidTr="009C307E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C37E1" w14:textId="77777777" w:rsidR="009C307E" w:rsidRPr="009C307E" w:rsidRDefault="009C307E" w:rsidP="009C307E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i/>
                <w:iCs/>
                <w:szCs w:val="20"/>
                <w:lang w:val="lt-LT" w:eastAsia="lt-LT"/>
              </w:rPr>
              <w:t>4.2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68B1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Betoninių bordiūrų 100.15.22 cm ant betoninio pagrindo C25/30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F96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00F7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5731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D895D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TS-6</w:t>
            </w:r>
          </w:p>
        </w:tc>
      </w:tr>
      <w:tr w:rsidR="009C307E" w:rsidRPr="009C307E" w14:paraId="505A8601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99D5" w14:textId="77777777" w:rsidR="009C307E" w:rsidRPr="009C307E" w:rsidRDefault="009C307E" w:rsidP="009C307E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i/>
                <w:iCs/>
                <w:szCs w:val="20"/>
                <w:lang w:val="lt-LT" w:eastAsia="lt-LT"/>
              </w:rPr>
              <w:t>4.3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78B7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Betoninių vejos bordiūrų 100.8.20 cm ant betoninio pagrindo C25/30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0D38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FD41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1444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81501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TS-6</w:t>
            </w:r>
          </w:p>
        </w:tc>
      </w:tr>
      <w:tr w:rsidR="009C307E" w:rsidRPr="009C307E" w14:paraId="513E8E54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A882" w14:textId="77777777" w:rsidR="009C307E" w:rsidRPr="009C307E" w:rsidRDefault="009C307E" w:rsidP="009C307E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i/>
                <w:iCs/>
                <w:szCs w:val="20"/>
                <w:lang w:val="lt-LT" w:eastAsia="lt-LT"/>
              </w:rPr>
              <w:t>4.4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5C64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Granitinių bordiūrų 100.15.30 cm ant betoninio pagrindo C25/30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480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C733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304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C831B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TS-6</w:t>
            </w:r>
          </w:p>
        </w:tc>
      </w:tr>
      <w:tr w:rsidR="009C307E" w:rsidRPr="009C307E" w14:paraId="29F97BD1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71F87" w14:textId="77777777" w:rsidR="009C307E" w:rsidRPr="009C307E" w:rsidRDefault="009C307E" w:rsidP="009C307E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i/>
                <w:iCs/>
                <w:szCs w:val="20"/>
                <w:lang w:val="lt-LT" w:eastAsia="lt-LT"/>
              </w:rPr>
              <w:t>4.5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7747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Granitinių bordiūrų 100.15.22 cm ant betoninio pagrindo C25/30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B49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1B78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231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9C7FA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TS-6</w:t>
            </w:r>
          </w:p>
        </w:tc>
      </w:tr>
      <w:tr w:rsidR="009C307E" w:rsidRPr="009C307E" w14:paraId="374CF426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FCB07" w14:textId="77777777" w:rsidR="009C307E" w:rsidRPr="009C307E" w:rsidRDefault="009C307E" w:rsidP="009C307E">
            <w:pPr>
              <w:jc w:val="center"/>
              <w:rPr>
                <w:rFonts w:cs="Arial"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i/>
                <w:iCs/>
                <w:szCs w:val="20"/>
                <w:lang w:val="lt-LT" w:eastAsia="lt-LT"/>
              </w:rPr>
              <w:t>4.6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CBE08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Bordiūrų užsandarinimas bitumine juosta h-0.04 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327B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7D6E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7099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CF919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TS-6</w:t>
            </w:r>
          </w:p>
        </w:tc>
      </w:tr>
      <w:tr w:rsidR="009C307E" w:rsidRPr="009C307E" w14:paraId="1562EF2A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F14E6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szCs w:val="20"/>
                <w:lang w:val="lt-LT" w:eastAsia="lt-LT"/>
              </w:rPr>
              <w:t>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6CC8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 xml:space="preserve">Kelio dangos </w:t>
            </w:r>
            <w:proofErr w:type="spellStart"/>
            <w:r w:rsidRPr="009C307E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konstrukcjos</w:t>
            </w:r>
            <w:proofErr w:type="spellEnd"/>
            <w:r w:rsidRPr="009C307E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 xml:space="preserve">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71B75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53970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940AC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9C307E" w:rsidRPr="00705CA9" w14:paraId="79E9FEEE" w14:textId="77777777" w:rsidTr="009C307E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C839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5.1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DB64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Kelio Nr. 179 dangos konstrukcijos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B7D5E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56A84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45552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6E30CED6" w14:textId="77777777" w:rsidTr="009C307E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EFF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lastRenderedPageBreak/>
              <w:t>5.1.1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9CBF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Šalčiui nejautraus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E0B1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BC0E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41554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3DA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6109B45E" w14:textId="77777777" w:rsidTr="009C307E">
        <w:trPr>
          <w:trHeight w:val="52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BD72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5.1.2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1DA1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30 cm storio žvyro pagrindo sluoksnio įrengimas iš nesurištųjų mineralinių medžiagų mišinio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0/45 su NAG priemaiša iki 30%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F8C3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40FC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49784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E6D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6A19A42B" w14:textId="77777777" w:rsidTr="009C307E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96F4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5.1.3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3383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D7B9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m/m</w:t>
            </w:r>
            <w:r w:rsidRPr="009C307E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2915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5060/405/2024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E59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419AF74B" w14:textId="77777777" w:rsidTr="009C307E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042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5.1.4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042B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 cm storio asfalto pagrindo sluoksnio iš mišinio AC 32 PN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1CCF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04C5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47022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52B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1727CF93" w14:textId="77777777" w:rsidTr="009C307E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D6B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5.1.5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9FA5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Asfalto dangos pagruntavimas bitumine emulsija (prieš klojant asfalto viršutinį sluoksnį)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0635F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0F29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46921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D58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5B7E449B" w14:textId="77777777" w:rsidTr="009C307E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2F5F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5.1.6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1472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Asfalto dangos briaunų pagruntavimas bitumo mase (klojant asfalto viršutinį sluoksnį)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1BE0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m/m</w:t>
            </w:r>
            <w:r w:rsidRPr="009C307E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E3EA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5060/202/1012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BA0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46E3BF16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AD2A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5.1.7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9960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 cm storio asfalto viršutinio sluoksnio iš mišinio AC 11 VN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BA96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EB0B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46871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C76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194F6B01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899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5.1.8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E3C2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Asfalto viršutinio dangos sluoksnio pabarstymas skaldyta mineraline medžiaga (pašiurkštinimas)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66004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E71C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46820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216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43882028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CA6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5.1.9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88384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Asfalto dangos sluoksnių sujungimas karštas prie šalto (50 g/1 cm sluoksnio storiui)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331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71F4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6.5/1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939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36ACE3AB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696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5.1.10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C00D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Kelkraščių užpylimas (panaudojant ŽB, ŽG, ŽP, ŽM, SB, SG, SP, SD, SM gruntus)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5785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624E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9112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8B7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06EA14EA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DAA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5.1.11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E5C95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Kelkraščių sutvirtinimas 10 cm storio sluoksniu iš 85% skaldos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16/32 ir 15% dirvožemio mišiniu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290E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DC06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7590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7BD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49231D3F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FE8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5.1.12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0FFEB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Kelkraščių sutvirtinimas 6 cm storio sluoksniu iš 85% skaldos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11/22 ir 15% dirvožemio mišiniu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6BEC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19B0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9300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3BD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705CA9" w14:paraId="622C44FB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5C7E3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5.2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2CAD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Kelio Nr. 179 dangos konstrukcijos suvedimų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8C131" w14:textId="77777777" w:rsidR="009C307E" w:rsidRPr="009C307E" w:rsidRDefault="009C307E" w:rsidP="009C307E">
            <w:pPr>
              <w:jc w:val="left"/>
              <w:rPr>
                <w:rFonts w:cs="Arial"/>
                <w:i/>
                <w:iCs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i/>
                <w:iCs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82E33" w14:textId="77777777" w:rsidR="009C307E" w:rsidRPr="009C307E" w:rsidRDefault="009C307E" w:rsidP="009C307E">
            <w:pPr>
              <w:jc w:val="left"/>
              <w:rPr>
                <w:rFonts w:cs="Arial"/>
                <w:i/>
                <w:iCs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i/>
                <w:iCs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1133F" w14:textId="77777777" w:rsidR="009C307E" w:rsidRPr="009C307E" w:rsidRDefault="009C307E" w:rsidP="009C307E">
            <w:pPr>
              <w:jc w:val="center"/>
              <w:rPr>
                <w:rFonts w:cs="Arial"/>
                <w:i/>
                <w:i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i/>
                <w:iCs/>
                <w:color w:val="000000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364854FF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F3D0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5.2.1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37CF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Šalčiui nejautraus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E085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2F37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A10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34011F08" w14:textId="77777777" w:rsidTr="009C307E">
        <w:trPr>
          <w:trHeight w:val="52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911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5.2.2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83D0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30 cm storio žvyro pagrindo sluoksnio įrengimas iš nesurištųjų mineralinių medžiagų mišinio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0/45 su NAG priemaiša iki 30%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5959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858D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257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C0C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7319985E" w14:textId="77777777" w:rsidTr="009C307E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4B1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5.2.3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DEC14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879D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m/m</w:t>
            </w:r>
            <w:r w:rsidRPr="009C307E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D95C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89/7/36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19E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70AA96A6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4C1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5.2.4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6853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 cm storio asfalto pagrindo sluoksnio iš mišinio AC 32 PN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1FAB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B172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256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48F4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5D25206E" w14:textId="77777777" w:rsidTr="009C307E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4D1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5.2.5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90FA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Asfalto dangos pagruntavimas bitumine emulsija (prieš klojant asfalto viršutinį sluoksnį)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A42E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25EF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254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2E76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5FE5F9BE" w14:textId="77777777" w:rsidTr="009C307E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020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5.2.6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1611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Asfalto dangos briaunų pagruntavimas bitumo mase (klojant asfalto viršutinį sluoksnį)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5016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m/m</w:t>
            </w:r>
            <w:r w:rsidRPr="009C307E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8218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89/4/18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011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281C7E10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C9D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5.2.7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F797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 cm storio asfalto viršutinio sluoksnio iš mišinio AC 11 VN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3638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EF04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253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249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0908F558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F10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5.2.8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2CE8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Asfalto viršutinio dangos sluoksnio pabarstymas skaldyta mineraline medžiaga (pašiurkštinimas)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F8811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3A81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252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C29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18D87F3E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DB1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5.2.9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96B40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Asfalto dangos sluoksnių sujungimas karštas prie šalto (50 g/1 cm sluoksnio storiui)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4600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5987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4/1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84A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22F5392C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241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5.2.10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A95E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Kelkraščių užpylimas (panaudojant ŽB, ŽG, ŽP, ŽM, SB, SG, SP, SD, SM gruntus)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86B6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CB8E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BDD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7D0CDE5B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079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5.2.11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29441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Kelkraščių sutvirtinimas 10 cm storio sluoksniu iš 85% skaldos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16/32 ir 15% dirvožemio mišiniu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E532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8312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132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151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470883C0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4271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szCs w:val="20"/>
                <w:lang w:val="lt-LT" w:eastAsia="lt-LT"/>
              </w:rPr>
              <w:t>6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CCC8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Autobusų sustojimų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CE581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D5F54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EEB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535DC187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291A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6.1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A7CE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Autobusų įvažų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E701C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FE020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6126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7A9634DC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416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6.1.1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8202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Šalčiui nejautraus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330B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F9EF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244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1B9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3C9E7FE5" w14:textId="77777777" w:rsidTr="009C307E">
        <w:trPr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E74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lastRenderedPageBreak/>
              <w:t>6.1.2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D607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30 cm storio žvyro pagrindo sluoksnio įrengimas iš nesurištųjų mineralinių medžiagų mišinio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0/45 su NAG priemaiša iki 30%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6A3C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6164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494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A8B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7F4E64B8" w14:textId="77777777" w:rsidTr="009C307E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35C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6.1.3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047B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 cm storio asfalto pagrindo sluoksnio iš mišinio AC 32 PN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CB49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8801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494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5A7A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7278D92C" w14:textId="77777777" w:rsidTr="009C307E">
        <w:trPr>
          <w:trHeight w:val="30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F4F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6.1.4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310D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Asfalto dangos pagruntavimas bitumine emulsija (prieš klojant asfalto viršutinį sluoksnį)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A0E7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4AE6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494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D81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6AF4AB1D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5FA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6.1.5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153AB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 cm storio asfalto viršutinio sluoksnio iš mišinio AC 11 VN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3991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4FC9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494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C1D8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1B22CD9E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5BC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6.1.6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2FB9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Asfalto viršutinio dangos sluoksnio pabarstymas skaldyta mineraline medžiaga (pašiurkštinimas)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68FCB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7327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494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EEC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5E386657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6D5E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6.1.7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DEE7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Asfalto dangos sluoksnių sujungimas karštas prie šalto (50 g/1 cm sluoksnio storiui)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C118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9E23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276/55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8B80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705CA9" w14:paraId="0EB94A55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FF3B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6.2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E5C4B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Autobuso sustojimo perono su prieigomis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76543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4A823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16A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5BD88134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58C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6.2.1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739C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Šalčiui nejautraus sluoksnio įrengimas h≥0,14 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BF7E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2E0D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143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81B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5ECB9CC9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906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6.2.2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1B42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20 cm storio žvyro pagrindo sluoksnio įrengimas iš nesurištųjų mineralinių medžiagų mišinio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0/45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88A4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D43F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504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659B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7EB37EDB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C1C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6.2.3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EBAE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Pasluoksnio iš nesurištųjų mineralinių medžiagų </w:t>
            </w:r>
            <w:proofErr w:type="spellStart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. 0/5 h-0,03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6136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3422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504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3DB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9C307E" w:rsidRPr="009C307E" w14:paraId="1E51459E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99C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6.2.4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822B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Betoninių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lygiabriaunių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trinkelių 200.100.80 mm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C96C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0D3A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015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9C307E" w:rsidRPr="009C307E" w14:paraId="25F0BE0A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7E2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6.2.5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DAD7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Vedimo paviršių iš betoninių trinkelių 200.100.80 mm dangos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42BD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1D63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5F1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9C307E" w:rsidRPr="009C307E" w14:paraId="6C1A00C1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407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6.2.6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6C2B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Įspėjamųjų paviršių iš betoninių trinkelių 200.100.80 mm dangos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2992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9ED0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6A4B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2B8BE0DC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EB1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6.2.7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B33E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Kelkraščių užpylimas (panaudojant ŽB, ŽG, ŽP, ŽM, SB, SG, SP, SD, SM gruntus)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4271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C87D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AE2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057531FE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E2C9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6.2.8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1806F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Kelkraščių sutvirtinimas 6 cm storio sluoksniu iš 85% skaldos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11/22 ir 15% dirvožemio mišiniu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90B8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BEE6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243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577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7A3772D8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89A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6.2.9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D3B5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Suoliukų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5A81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E2BF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4,0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394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TS-16</w:t>
            </w:r>
          </w:p>
        </w:tc>
      </w:tr>
      <w:tr w:rsidR="009C307E" w:rsidRPr="009C307E" w14:paraId="699CB5CD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DB3B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6.2.10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6472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Šiukšliadėžių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1266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B381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4,0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180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TS-16</w:t>
            </w:r>
          </w:p>
        </w:tc>
      </w:tr>
      <w:tr w:rsidR="009C307E" w:rsidRPr="009C307E" w14:paraId="5A9D8349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778C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6.2.11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3513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Paviljonų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DD80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5018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4,0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9278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TS-16</w:t>
            </w:r>
          </w:p>
        </w:tc>
      </w:tr>
      <w:tr w:rsidR="009C307E" w:rsidRPr="00705CA9" w14:paraId="3E93A08C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7849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szCs w:val="20"/>
                <w:lang w:val="lt-LT" w:eastAsia="lt-LT"/>
              </w:rPr>
              <w:t>7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7086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Kaulo formos žiedinės sankryžos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27CA8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4E072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3DB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9C307E" w:rsidRPr="00705CA9" w14:paraId="0ECD16A0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2F97E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7.1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A406B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Žiedinės sankryžos važiuojamosios dalies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64D6B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4E826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AD152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</w:p>
        </w:tc>
      </w:tr>
      <w:tr w:rsidR="009C307E" w:rsidRPr="009C307E" w14:paraId="24C9D488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B7D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7.1.1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8F89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Šalčiui nejautraus sluoksnio įrengimas h≥0,13 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8670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5D68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324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E87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5A8D2BB0" w14:textId="77777777" w:rsidTr="009C307E">
        <w:trPr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B1AD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7.1.2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2469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40 cm storio žvyro pagrindo sluoksnio įrengimas iš nesurištųjų mineralinių medžiagų mišinio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0/45 su NAG priemaiša iki 30%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EB17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B6D5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2165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4CA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070E0A45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EA8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7.1.3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5D51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 cm storio asfalto pagrindo sluoksnio iš mišinio AC 22 PS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BB44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00F6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2165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268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78B2D1C7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9FA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7.1.4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5B86A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Asfalto dangos pagruntavimas bitumine emulsija (prieš klojant asfalto apatinį sluoksnį)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7FD0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44F7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2165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65B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5E2AE971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6B74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7.1.5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0B1D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 cm storio asfalto apatinio sluoksnio iš mišinio AC 16 AS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40A9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6048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2165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EDE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787BB249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A74E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7.1.6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C958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Asfalto dangos pagruntavimas bitumine emulsija (prieš klojant asfalto viršutinį sluoksnį)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0A9C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CF41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2165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D68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150A9480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920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7.1.7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60BF5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 cm storio asfalto viršutinio sluoksnio iš mišinio AC 11 VS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581A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CDB9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2165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C82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7472BB29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A54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7.1.8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5AA7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Asfalto viršutinio dangos sluoksnio pabarstymas skaldyta mineraline medžiaga (pašiurkštinimas)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3B725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5F7A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2165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D38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295CE104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062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lastRenderedPageBreak/>
              <w:t>7.1.9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2CE2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Asfalto dangos sluoksnių sujungimas karštas prie šalto (50 g/1 cm sluoksnio storiui)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B9C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22C3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26/5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E57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28C7CC70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1C6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7.1.10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C130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Kelkraščių užpylimas (panaudojant ŽB, ŽG, ŽP, ŽM, SB, SG, SP, SD, SM gruntus)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C39D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29F3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238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620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09D3CE56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9E0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7.1.11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8AD8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Kelkraščių sutvirtinimas 10 cm storio sluoksniu iš 85% skaldos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16/32 ir 15% dirvožemio mišiniu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74B5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1743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172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0DE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3D50F004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642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7.1.12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EF43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Kelkraščių sutvirtinimas 6 cm storio sluoksniu iš 85% skaldos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11/22 ir 15% dirvožemio mišiniu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199C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6641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30D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705CA9" w14:paraId="3310FBC7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949B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szCs w:val="20"/>
                <w:lang w:val="lt-LT" w:eastAsia="lt-LT"/>
              </w:rPr>
              <w:t>7.2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DF44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Užvažiuojamųjų saugumo salelių dangos konstrukcijos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30F31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A9C54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E79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3CAF91D2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CC7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7.2.1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125F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Šalčiui nejautraus sluoksnio įrengimas h≥0,39 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CA1F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FAB8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FF2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1C460D20" w14:textId="77777777" w:rsidTr="009C307E">
        <w:trPr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F04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7.2.2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4043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30 cm storio žvyro pagrindo sluoksnio įrengimas iš nesurištųjų mineralinių medžiagų mišinio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0/45 su NAG priemaiša iki 30%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2546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DF72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02C7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13341769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233D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7.2.3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B367E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Pasluoksnio iš nesurištųjų mineralinių medžiagų </w:t>
            </w:r>
            <w:proofErr w:type="spellStart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. 0/5 h-0,03 m įrengimas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6378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CC88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9DE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3563E206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D9F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7.2.4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14CEC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Betoninių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lygiabriaunių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trinkelių 200.100.80 mm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0D24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0A24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E2A2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9C307E" w:rsidRPr="009C307E" w14:paraId="126D5760" w14:textId="77777777" w:rsidTr="009C307E">
        <w:trPr>
          <w:trHeight w:val="33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2E17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7.2.5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F56AF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Įspėjamųjų paviršių iš betoninių trinkelių 200.100.80 mm dangos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D5EF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169C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3995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9C307E" w:rsidRPr="00705CA9" w14:paraId="46FB977C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B207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7.3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7A35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 xml:space="preserve">Vidinio žiedo grindinio </w:t>
            </w:r>
            <w:proofErr w:type="spellStart"/>
            <w:r w:rsidRPr="009C307E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užvažiuojamiosios</w:t>
            </w:r>
            <w:proofErr w:type="spellEnd"/>
            <w:r w:rsidRPr="009C307E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 xml:space="preserve"> dalies konstrukcijos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3F78D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CD42F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E17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47579F37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3B6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7.3.1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9419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Šalčiui nejautraus sluoksnio įrengimas h≥0,36 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9523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38DE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97C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6ABC7BCB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D19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7.3.2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CEBDE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Drenuojančio betono pagrindo sluoksnio h-0,20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1853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008C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206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F7D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1FB8C4AE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1DA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7.3.3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294C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Betono pasluoksnio C20/25 h-0,04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900B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DE1A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206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5D5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B01CC0" w:rsidRPr="009C307E" w14:paraId="0EACA278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4481" w14:textId="6A7302B9" w:rsidR="00B01CC0" w:rsidRPr="009C307E" w:rsidRDefault="00B01CC0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>
              <w:rPr>
                <w:rFonts w:cs="Arial"/>
                <w:szCs w:val="20"/>
                <w:lang w:val="lt-LT" w:eastAsia="lt-LT"/>
              </w:rPr>
              <w:t>7.3.4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0EDCB" w14:textId="6BC19AB3" w:rsidR="00B01CC0" w:rsidRPr="009C307E" w:rsidRDefault="00B01CC0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>
              <w:rPr>
                <w:rFonts w:cs="Arial"/>
                <w:szCs w:val="20"/>
                <w:lang w:val="lt-LT" w:eastAsia="lt-LT"/>
              </w:rPr>
              <w:t>Deformacinės siūlės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F5200" w14:textId="7D58B724" w:rsidR="00B01CC0" w:rsidRPr="009C307E" w:rsidRDefault="00B01CC0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987E5" w14:textId="1C7613B4" w:rsidR="00B01CC0" w:rsidRPr="009C307E" w:rsidRDefault="00B01CC0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>
              <w:rPr>
                <w:rFonts w:cs="Arial"/>
                <w:szCs w:val="20"/>
                <w:lang w:val="lt-LT" w:eastAsia="lt-LT"/>
              </w:rPr>
              <w:t>46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F1105" w14:textId="7132181D" w:rsidR="00B01CC0" w:rsidRPr="009C307E" w:rsidRDefault="00B01CC0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1340C10D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FF69" w14:textId="7CD70F53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7.3.</w:t>
            </w:r>
            <w:r w:rsidR="00B01CC0">
              <w:rPr>
                <w:rFonts w:cs="Arial"/>
                <w:szCs w:val="20"/>
                <w:lang w:val="lt-LT" w:eastAsia="lt-LT"/>
              </w:rPr>
              <w:t>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1B76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Graninių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lygiabriaunių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trinkelių 100.100.100 mm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6602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45DD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206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FC8A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9C307E" w:rsidRPr="009C307E" w14:paraId="3E4D24AF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CD3D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8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7BE0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Šaligatvių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CE444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DDEC4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EBC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1BF91D21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51CE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7148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Šalčiui nejautraus sluoksnio įrengimas h≥0,14 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DD86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3F45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631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3A7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0515310E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3C2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653D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20 cm storio žvyro pagrindo sluoksnio įrengimas iš nesurištųjų mineralinių medžiagų mišinio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0/45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C954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8710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2350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136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4E68D09C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9E2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5318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Pasluoksnio iš nesurištųjų mineralinių medžiagų </w:t>
            </w:r>
            <w:proofErr w:type="spellStart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. 0/5 h-0,03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2AA4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AD7C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2350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EEC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9C307E" w:rsidRPr="009C307E" w14:paraId="7B4C5583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D0B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6A86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Betoninių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lygiabriaunių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trinkelių 200.100.80 mm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699A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188F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2350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12C4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9C307E" w:rsidRPr="009C307E" w14:paraId="6536BE9E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8BD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8.5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47C5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Vedimo paviršių iš betoninių trinkelių 200.100.80 mm dangos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92A0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E4A1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8F1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9C307E" w:rsidRPr="009C307E" w14:paraId="3E7854E6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B90C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8.6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D48C2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Įspėjamųjų paviršių iš betoninių trinkelių 200.100.80 mm dangos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CEBA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86DB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53DF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48B6C099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DFB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8.7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0385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Kelkraščių užpylimas (panaudojant ŽB, ŽG, ŽP, ŽM, SB, SG, SP, SD, SM gruntus)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CBF1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B8A8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421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41352FBB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846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8.8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1115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Kelkraščių sutvirtinimas 6 cm storio sluoksniu iš 85% skaldos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11/22 ir 15% dirvožemio mišinio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C110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6B89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4AB1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546D7B15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FBC4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9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B5816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Techninių šaligatvių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EFB36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841CD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120A1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</w:p>
        </w:tc>
      </w:tr>
      <w:tr w:rsidR="009C307E" w:rsidRPr="009C307E" w14:paraId="18C25A0B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B01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406C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Šalčiui nejautraus sluoksnio įrengimas h≥0,12 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03AA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8486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28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88C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6E059014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155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618F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20 cm storio žvyro pagrindo sluoksnio įrengimas iš nesurištųjų mineralinių medžiagų mišinio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0/45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87D9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7177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3BF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0F11450B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53A3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2512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Pasluoksnio iš nesurištųjų mineralinių medžiagų </w:t>
            </w:r>
            <w:proofErr w:type="spellStart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. 0/5 h-0,03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8F10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2F93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0DB1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6133DA98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2620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9.3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6A43F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Granitinių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lygiabriaunių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trinkelių 100.100.100 mm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7BD3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3710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D9C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9C307E" w:rsidRPr="009C307E" w14:paraId="40387CFD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EC9C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szCs w:val="20"/>
                <w:lang w:val="lt-LT" w:eastAsia="lt-LT"/>
              </w:rPr>
              <w:lastRenderedPageBreak/>
              <w:t>10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EC06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Nuovažų ir sankryžų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5635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1E80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87C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9C307E" w:rsidRPr="00705CA9" w14:paraId="2BEEF2A8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C961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10.1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D756B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Nuovažų iš trinkelių dangos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E41EA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3A91D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BA829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</w:p>
        </w:tc>
      </w:tr>
      <w:tr w:rsidR="009C307E" w:rsidRPr="009C307E" w14:paraId="21964736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CEA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10.1.1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6C7CA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Šalčiui nejautraus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B46E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CFB4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241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362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7530D696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B77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10.1.2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0ED7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25 cm storio žvyro pagrindo sluoksnio įrengimas iš nesurištųjų mineralinių medžiagų mišinio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0/45 su NAG priemaiša iki 30%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E2F1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0544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428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EDF8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34CACFD6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355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10.1.3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7C4D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Pasluoksnio iš nesurištųjų mineralinių medžiagų </w:t>
            </w:r>
            <w:proofErr w:type="spellStart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. 0/5 h-0,03 m įrengimas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C9D5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E01A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428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3449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5776F416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4181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10.1.4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F70D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Betoninių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lygiabriaunių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trinkelių 200.100.80 mm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1946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5FAD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428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083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9C307E" w:rsidRPr="00705CA9" w14:paraId="328F7B3B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C75D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10.2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E651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Nuovažų suvedimas iš trinkelių dangos: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A9FB8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E3E11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057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5CDA2FBE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752B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10.2.1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E683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Šalčiui nejautraus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3F3A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6184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DCC0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1BE0D10B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732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10.2.2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B6A11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25 cm storio žvyro pagrindo sluoksnio įrengimas iš nesurištųjų mineralinių medžiagų mišinio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0/45 su NAG priemaiša iki 30%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0E70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C54C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4B7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15577C52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662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10.2.3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C4AEC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Pasluoksnio iš nesurištųjų mineralinių medžiagų </w:t>
            </w:r>
            <w:proofErr w:type="spellStart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. 0/5 h-0,03 m įrengimas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32EA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0A9B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63A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116AF7B6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254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10.2.4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85703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Betoninių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lygiabriaunių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trinkelių 200.100.80 mm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EBA5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0B5C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DF5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9C307E" w:rsidRPr="009C307E" w14:paraId="790B227E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BD9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10.2.5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ED5F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Betoninių bordiūrų 100.15.22 cm ant betoninio pagrindo C25/30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331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B61AE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DB1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TS-6</w:t>
            </w:r>
          </w:p>
        </w:tc>
      </w:tr>
      <w:tr w:rsidR="009C307E" w:rsidRPr="009C307E" w14:paraId="3CE0AAC3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DA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10.2.6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43F4B9" w14:textId="1E704B9F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Suvedimo žvyru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. </w:t>
            </w:r>
            <w:r w:rsidR="000143D3">
              <w:rPr>
                <w:rFonts w:cs="Arial"/>
                <w:szCs w:val="20"/>
                <w:lang w:val="lt-LT" w:eastAsia="lt-LT"/>
              </w:rPr>
              <w:t>0</w:t>
            </w:r>
            <w:r w:rsidRPr="009C307E">
              <w:rPr>
                <w:rFonts w:cs="Arial"/>
                <w:szCs w:val="20"/>
                <w:lang w:val="lt-LT" w:eastAsia="lt-LT"/>
              </w:rPr>
              <w:t>/</w:t>
            </w:r>
            <w:r w:rsidR="000143D3">
              <w:rPr>
                <w:rFonts w:cs="Arial"/>
                <w:szCs w:val="20"/>
                <w:lang w:val="lt-LT" w:eastAsia="lt-LT"/>
              </w:rPr>
              <w:t>32</w:t>
            </w:r>
            <w:r w:rsidRPr="009C307E">
              <w:rPr>
                <w:rFonts w:cs="Arial"/>
                <w:szCs w:val="20"/>
                <w:lang w:val="lt-LT" w:eastAsia="lt-LT"/>
              </w:rPr>
              <w:t xml:space="preserve">,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hvid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-0,30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02FA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30005D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AE1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705CA9" w14:paraId="78DE7EBE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E0F8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10.3</w:t>
            </w:r>
          </w:p>
        </w:tc>
        <w:tc>
          <w:tcPr>
            <w:tcW w:w="4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53AD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Nuovažų iš asfalto dangos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8D590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5B441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0EB4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5F1489E6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1469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10.3.1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1925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Šalčiui nejautraus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A6C9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3E58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056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652F9ED4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B26F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10.3.2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35C9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20 cm storio žvyro pagrindo sluoksnio įrengimas iš nesurištųjų mineralinių medžiagų mišinio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0/45 su NAG priemaiša iki 30%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61D0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3D06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959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26B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28D50245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D2A3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10.3.3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76B3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Asfalto dangos-pagrindo sluoksnis iš mišinio AC 16 PD, h-0,06 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8735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DA0E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959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998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299BAB9C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D63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10.3.4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B3BA6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Asfalto viršutinio dangos sluoksnio pabarstymas skaldyta mineraline medžiaga (pašiurkštinimas)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C1B3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7C9A2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950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33C4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1720D352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4E4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10.3.5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9BAA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Asfalto dangos sluoksnių sujungimas karštas prie šalto (50 g/1 cm sluoksnio storiui)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802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m/kg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BE54B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393/118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E64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705CA9" w14:paraId="53DC9095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9EDE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szCs w:val="20"/>
                <w:lang w:val="lt-LT" w:eastAsia="lt-LT"/>
              </w:rPr>
              <w:t>10.4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69FAF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i/>
                <w:iCs/>
                <w:color w:val="000000"/>
                <w:szCs w:val="20"/>
                <w:lang w:val="lt-LT" w:eastAsia="lt-LT"/>
              </w:rPr>
              <w:t>Nuovažų suvedimas iš asfalto dangos: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8F223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E0267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138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61666422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97F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10.4.1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D7E4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Šalčiui nejautraus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C14A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127C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380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DB3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3359E94A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4B1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10.4.2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6F11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20 cm storio žvyro pagrindo sluoksnio įrengimas iš nesurištųjų mineralinių medžiagų mišinio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0/45 su NAG priemaiša iki 30%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9B93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43FB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E02A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791DB3F5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77D2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10.4.3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D64D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Asfalto dangos-pagrindo sluoksnis iš mišinio AC 16 PD, h-0,06 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203F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FEDB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08B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5545498B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DC4A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10.4.4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FDE0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Asfalto viršutinio dangos sluoksnio pabarstymas skaldyta mineraline medžiaga (pašiurkštinimas)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177F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23B5F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554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94E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5AD79A9C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33B5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10.4.5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A8CE14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Suvedimo žvyru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0/45, hvid-0,30 m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69BB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BFF1F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D66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4A92FDBA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3C2C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szCs w:val="20"/>
                <w:lang w:val="lt-LT" w:eastAsia="lt-LT"/>
              </w:rPr>
              <w:t>10.5</w:t>
            </w:r>
          </w:p>
        </w:tc>
        <w:tc>
          <w:tcPr>
            <w:tcW w:w="4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343C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Sankryžų dangos konstrukcijos įrengimas: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8A9E1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9EC89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42EC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06FF6E99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B15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10.5.1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6E14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Šalčiui nejautraus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AE68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BC80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702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48FD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0C17FE2F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933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10.5.3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769B5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30 cm storio žvyro pagrindo sluoksnio įrengimas iš nesurištųjų mineralinių medžiagų mišinio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0/45 su NAG priemaiša iki 30%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F3E8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F77B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948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C4A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6438FAE9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F77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10.5.4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5D88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BD5B8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m/m</w:t>
            </w:r>
            <w:r w:rsidRPr="009C307E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2A6D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261/21/104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873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19C41C6A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AEF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lastRenderedPageBreak/>
              <w:t>10.5.5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DA6D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 cm storio asfalto pagrindo sluoksnio iš mišinio AC 32 PN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7828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85E3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917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45227292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C43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10.5.6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EEE57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Asfalto dangos pagruntavimas bitumine emulsija (prieš klojant asfalto viršutinį sluoksnį)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5074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D4B9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809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A4E8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7FEA9871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1E5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10.5.7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88A9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Asfalto dangos briaunų pagruntavimas bitumo mase (klojant asfalto viršutinį sluoksnį)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A20C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m/m</w:t>
            </w:r>
            <w:r w:rsidRPr="009C307E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B7A5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261/10/52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1C04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3BD2D1F6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304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10.5.8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41ABC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 cm storio asfalto viršutinio sluoksnio iš mišinio AC 11 VN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2A3A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DBD3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807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09E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758542A4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AB8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10.5.9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0A40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Asfalto viršutinio dangos sluoksnio pabarstymas skaldyta mineraline medžiaga (pašiurkštinimas)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524C5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08C8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804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234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3F8C0052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845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10.5.10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D3B2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Asfalto dangos sluoksnių sujungimas karštas prie šalto (50 g/1 cm sluoksnio storiui)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488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530D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248/99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FD6B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29061641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5103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10.5.11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2AA7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Kelkraščių užpylimas (panaudojant ŽB, ŽG, ŽP, ŽM, SB, SG, SP, SD, SM gruntus)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D41A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D712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155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B916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596436A5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07C6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10.5.12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4001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Kelkraščių sutvirtinimas 10 cm storio sluoksniu iš 85% skaldos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16/32 ir 15% dirvožemio mišiniu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E617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E232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348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012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75070DB3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2CFB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szCs w:val="20"/>
                <w:lang w:val="lt-LT" w:eastAsia="lt-LT"/>
              </w:rPr>
              <w:t>10.6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9F9C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Sankryžų dangos konstrukcijos suvedimas: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2D20E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12746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 w:val="22"/>
                <w:szCs w:val="22"/>
                <w:lang w:val="lt-LT" w:eastAsia="lt-LT"/>
              </w:rPr>
            </w:pPr>
            <w:r w:rsidRPr="009C307E">
              <w:rPr>
                <w:rFonts w:cs="Arial"/>
                <w:color w:val="000000"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C72A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0722B026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87C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10.6.1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7ECBD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Šalčiui nejautraus sluoksnio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1CEA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194C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319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E51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36024B29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C60E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10.6.2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08C9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30 cm storio žvyro pagrindo sluoksnio įrengimas iš nesurištųjų mineralinių medžiagų mišinio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0/45 su NAG priemaiša iki 30%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3C77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7B56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382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4CA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7039FAEE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343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10.6.3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1764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495E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m/m</w:t>
            </w:r>
            <w:r w:rsidRPr="009C307E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3868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145/12/58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815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680F9AFC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7BF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10.6.4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78BF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 cm storio asfalto pagrindo sluoksnio iš mišinio AC 32 PN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DF72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F5CB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313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F39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132F528F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A44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10.6.5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968F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Asfalto dangos pagruntavimas bitumine emulsija (prieš klojant asfalto viršutinį sluoksnį)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A01A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6C91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307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EB7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5E4A152D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E40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10.6.6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F313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Asfalto dangos briaunų pagruntavimas bitumo mase (klojant asfalto viršutinį sluoksnį)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2EB48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m/m</w:t>
            </w:r>
            <w:r w:rsidRPr="009C307E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8F8A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145/6/29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8142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61AFEEB1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469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10.6.7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40F6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 cm storio asfalto viršutinio sluoksnio iš mišinio AC 11 VN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8EDF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EEDD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303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E5E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2AF1F6CF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F99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10.6.8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9793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Asfalto viršutinio dangos sluoksnio pabarstymas skaldyta mineraline medžiaga (pašiurkštinimas)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EE96C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m²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DBA5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302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4B7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2ED7EA72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24F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10.6.9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C3D1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Asfalto dangos sluoksnių sujungimas karštas prie šalto (50 g/1 cm sluoksnio storiui)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14D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m/kg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9ABB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17/7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1C6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TS-7</w:t>
            </w:r>
          </w:p>
        </w:tc>
      </w:tr>
      <w:tr w:rsidR="009C307E" w:rsidRPr="009C307E" w14:paraId="4435ED22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EC6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10.6.10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44B1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Kelkraščių užpylimas (panaudojant ŽB, ŽG, ŽP, ŽM, SB, SG, SP, SD, SM gruntus)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E130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C5CB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65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BCD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1FFE3C0C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7077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10.6.11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6EF0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Kelkraščių sutvirtinimas 10 cm storio sluoksniu iš 85% skaldos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16/32 ir 15% dirvožemio mišiniu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DD4D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A116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146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B184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9C307E" w14:paraId="241542FA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684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10.6.12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787146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Suvedimo žvyru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fr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>. 0/45, hvid-0,30 m įrengimas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A9E448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6B39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333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D66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TS-5</w:t>
            </w:r>
          </w:p>
        </w:tc>
      </w:tr>
      <w:tr w:rsidR="009C307E" w:rsidRPr="00705CA9" w14:paraId="54AA98CB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3993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szCs w:val="20"/>
                <w:lang w:val="lt-LT" w:eastAsia="lt-LT"/>
              </w:rPr>
              <w:t>11</w:t>
            </w:r>
          </w:p>
        </w:tc>
        <w:tc>
          <w:tcPr>
            <w:tcW w:w="4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8A48E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Kelio apstatymas ir saugaus eismo organizavimas (kelio ženklai):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DA17E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94AA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718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60052C70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7F8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11.1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D71CD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Kelio ženklų </w:t>
            </w:r>
            <w:proofErr w:type="spellStart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vienstiebių</w:t>
            </w:r>
            <w:proofErr w:type="spellEnd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 metalinių atramų (d=</w:t>
            </w:r>
            <w:proofErr w:type="spellStart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76.1mm</w:t>
            </w:r>
            <w:proofErr w:type="spellEnd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) ant monolitinių betoninių pamatų pastatymas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A6CE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304C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88/310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C0FC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9C307E" w:rsidRPr="009C307E" w14:paraId="06D67E48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6AFE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11.2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754B6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Kelio ženklų dvistiebių metalinių atramų (d=76.1mm) ant monolitinių betoninių pamatų pastatymas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9A682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57B4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4/60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398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9C307E" w:rsidRPr="009C307E" w14:paraId="38750378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574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11.3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B8DA4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Kelio ženklų </w:t>
            </w:r>
            <w:proofErr w:type="spellStart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daugiaatramių</w:t>
            </w:r>
            <w:proofErr w:type="spellEnd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 metalinių atramų (d=</w:t>
            </w:r>
            <w:proofErr w:type="spellStart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76.1mm</w:t>
            </w:r>
            <w:proofErr w:type="spellEnd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) ant monolitinių betoninių pamatų pastatymas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A06C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832E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9/50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1EA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9C307E" w:rsidRPr="009C307E" w14:paraId="13084357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EB8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11.4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B18B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Kelio ženklų skydų montavimas prie </w:t>
            </w:r>
            <w:proofErr w:type="spellStart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vienstiebių</w:t>
            </w:r>
            <w:proofErr w:type="spellEnd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 atramų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2C7E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  <w:r w:rsidRPr="009C307E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18F2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130/32,7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D998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9C307E" w:rsidRPr="009C307E" w14:paraId="42057BA5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0BE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11.5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1E966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Kelio ženklų skydų montavimas prie dvistiebių atramų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BC48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  <w:r w:rsidRPr="009C307E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AE1E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23/9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73A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9C307E" w:rsidRPr="009C307E" w14:paraId="0ABBF9C1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3D7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lastRenderedPageBreak/>
              <w:t>11.6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AD83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Kelio ženklų skydų montavimas prie </w:t>
            </w:r>
            <w:proofErr w:type="spellStart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daugiaatramių</w:t>
            </w:r>
            <w:proofErr w:type="spellEnd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 atramų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45AA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  <w:r w:rsidRPr="009C307E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18B1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14/6,5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90DA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9C307E" w:rsidRPr="009C307E" w14:paraId="0D0D34B8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90CA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11.7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043D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Kelio ženklų skydų montavimas prie apšvietimo atramų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A5A07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  <w:r w:rsidRPr="009C307E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C650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4/0,8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B1D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9C307E" w:rsidRPr="009C307E" w14:paraId="5928668B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C2A9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11.8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DCF2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Ženklinimas 2.3 „Horizontalios juodos ir baltos juostos“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F8D2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  <w:r w:rsidRPr="009C307E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1600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4/0,72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371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9C307E" w:rsidRPr="009C307E" w14:paraId="6F562C78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CAD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11.9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A7D3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Signalinių stulpelių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C293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4E09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335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E07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TS-10</w:t>
            </w:r>
          </w:p>
        </w:tc>
      </w:tr>
      <w:tr w:rsidR="009C307E" w:rsidRPr="009C307E" w14:paraId="2A1A04B3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4EA9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11.10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9359E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Apsauginių metalinių kelio atitvarų N2 W5 A įrengimas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CB2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0B8C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1528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DEF8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TS-10</w:t>
            </w:r>
          </w:p>
        </w:tc>
      </w:tr>
      <w:tr w:rsidR="009C307E" w:rsidRPr="009C307E" w14:paraId="3FE7BBFC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22F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11.11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32B4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Apsauginių metalinių kelio atitvarų N2 W5 A pradinių ir galinių komponentų (nuleidimų) įrengimas (12 m)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D61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vnt.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D159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044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TS-10</w:t>
            </w:r>
          </w:p>
        </w:tc>
      </w:tr>
      <w:tr w:rsidR="009C307E" w:rsidRPr="009C307E" w14:paraId="40EDD27A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821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11.12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B55B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Apsauginė tvorelė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1329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E65C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78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7EF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TS-10</w:t>
            </w:r>
          </w:p>
        </w:tc>
      </w:tr>
      <w:tr w:rsidR="009C307E" w:rsidRPr="00EA36B5" w14:paraId="66D89223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58C0" w14:textId="77777777" w:rsidR="009C307E" w:rsidRPr="009C307E" w:rsidRDefault="009C307E" w:rsidP="009C307E">
            <w:pPr>
              <w:jc w:val="center"/>
              <w:rPr>
                <w:rFonts w:cs="Arial"/>
                <w:b/>
                <w:bCs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szCs w:val="20"/>
                <w:lang w:val="lt-LT" w:eastAsia="lt-LT"/>
              </w:rPr>
              <w:t>12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9B410" w14:textId="77777777" w:rsidR="009C307E" w:rsidRPr="009C307E" w:rsidRDefault="009C307E" w:rsidP="009C307E">
            <w:pPr>
              <w:jc w:val="left"/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b/>
                <w:bCs/>
                <w:color w:val="000000"/>
                <w:szCs w:val="20"/>
                <w:lang w:val="lt-LT" w:eastAsia="lt-LT"/>
              </w:rPr>
              <w:t>Kelio apstatymas ir saugaus eismo organizavimas (horizontalusis ženklinimas):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9C7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81BC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A0A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 </w:t>
            </w:r>
          </w:p>
        </w:tc>
      </w:tr>
      <w:tr w:rsidR="009C307E" w:rsidRPr="009C307E" w14:paraId="3092116D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2B6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12.1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A400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Horizontaliojo ženklinimo 1.1 „Siaura ištisinė linija“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termoplastu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arba šaltuoju plastiku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537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AD04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14540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EC2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9C307E" w:rsidRPr="009C307E" w14:paraId="5F1A819B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5A5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12.2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D89FA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Horizontaliojo ženklinimo 1.2 „Plati ištisinė linija“ </w:t>
            </w:r>
            <w:proofErr w:type="spellStart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termoplastu</w:t>
            </w:r>
            <w:proofErr w:type="spellEnd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 arba šaltuoju plastiku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33C0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283E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82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FB7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9C307E" w:rsidRPr="009C307E" w14:paraId="37351967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09C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12.3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3C5ED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Horizontaliojo ženklinimo 1.5 „Siaura brūkšninė linija“ </w:t>
            </w:r>
            <w:proofErr w:type="spellStart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termoplastu</w:t>
            </w:r>
            <w:proofErr w:type="spellEnd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 arba šaltuoju plastiku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07B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EB40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518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411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9C307E" w:rsidRPr="009C307E" w14:paraId="396EE13A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67C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12.4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EB39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Horizontaliojo ženklinimo 1.6 „Siaura brūkšninė linija“ </w:t>
            </w:r>
            <w:proofErr w:type="spellStart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termoplastu</w:t>
            </w:r>
            <w:proofErr w:type="spellEnd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 arba šaltuoju plastiku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D0C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06CA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122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4A87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9C307E" w:rsidRPr="009C307E" w14:paraId="0E2AFCFC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306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12.5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EFEC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Horizontaliojo ženklinimo 1.7 „Siaura brūkšninė linija“ </w:t>
            </w:r>
            <w:proofErr w:type="spellStart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termoplastu</w:t>
            </w:r>
            <w:proofErr w:type="spellEnd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 arba šaltuoju plastiku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262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C4B8F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1088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78EC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9C307E" w:rsidRPr="009C307E" w14:paraId="758CDE1B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FDC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12.6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97E7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Horizontaliojo ženklinimo 1.12 „Iš trikampių sudaryta linija“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termoplastu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arba šaltuoju plastiku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663D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60C87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B4CC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9C307E" w:rsidRPr="009C307E" w14:paraId="39D37061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A90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12.7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FE5B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Horizontaliojo ženklinimo 1.15 „Salelių ženklinimas“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termoplastu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arba šaltuoju plastiku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3C538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1DF3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3411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9C307E" w:rsidRPr="009C307E" w14:paraId="21175438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1685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12.8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F1FE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Horizontaliojo ženklinimo 1.18 „Trikampis"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termoplastu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arba šaltuoju plastiku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F528D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  <w:r w:rsidRPr="009C307E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EA452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2/4,6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2A100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9C307E" w:rsidRPr="009C307E" w14:paraId="69CF3798" w14:textId="77777777" w:rsidTr="009C307E">
        <w:trPr>
          <w:trHeight w:val="51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6AC4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12.9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FC82" w14:textId="77777777" w:rsidR="009C307E" w:rsidRPr="009C307E" w:rsidRDefault="009C307E" w:rsidP="009C307E">
            <w:pPr>
              <w:jc w:val="left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 xml:space="preserve">Horizontaliojo ženklinimo 1.21 „Raidė „A“ žymi eismo juostą, skirtą tik maršrutiniam transportui, arba maršrutinio transporto stotelę“ </w:t>
            </w:r>
            <w:proofErr w:type="spellStart"/>
            <w:r w:rsidRPr="009C307E">
              <w:rPr>
                <w:rFonts w:cs="Arial"/>
                <w:szCs w:val="20"/>
                <w:lang w:val="lt-LT" w:eastAsia="lt-LT"/>
              </w:rPr>
              <w:t>termoplastu</w:t>
            </w:r>
            <w:proofErr w:type="spellEnd"/>
            <w:r w:rsidRPr="009C307E">
              <w:rPr>
                <w:rFonts w:cs="Arial"/>
                <w:szCs w:val="20"/>
                <w:lang w:val="lt-LT" w:eastAsia="lt-LT"/>
              </w:rPr>
              <w:t xml:space="preserve"> arba šaltuoju plastiku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EEB3" w14:textId="77777777" w:rsidR="009C307E" w:rsidRPr="009C307E" w:rsidRDefault="009C307E" w:rsidP="009C307E">
            <w:pPr>
              <w:jc w:val="center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vnt./m</w:t>
            </w:r>
            <w:r w:rsidRPr="009C307E">
              <w:rPr>
                <w:rFonts w:cs="Arial"/>
                <w:color w:val="000000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5436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4/7,6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F84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9C307E" w:rsidRPr="009C307E" w14:paraId="1D1C433A" w14:textId="77777777" w:rsidTr="009C307E">
        <w:trPr>
          <w:trHeight w:val="28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BBD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12.10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8649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Horizontaliojo ženklinimo 1.22 „Plati brūkšninė linija“ </w:t>
            </w:r>
            <w:proofErr w:type="spellStart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termoplastu</w:t>
            </w:r>
            <w:proofErr w:type="spellEnd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 arba šaltuoju plastiku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894B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1D5DE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184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7466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  <w:tr w:rsidR="009C307E" w:rsidRPr="009C307E" w14:paraId="3F303D0A" w14:textId="77777777" w:rsidTr="009C307E">
        <w:trPr>
          <w:trHeight w:val="289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B73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12.11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0308" w14:textId="77777777" w:rsidR="009C307E" w:rsidRPr="009C307E" w:rsidRDefault="009C307E" w:rsidP="009C307E">
            <w:pPr>
              <w:jc w:val="left"/>
              <w:rPr>
                <w:rFonts w:cs="Arial"/>
                <w:color w:val="000000"/>
                <w:szCs w:val="20"/>
                <w:lang w:val="lt-LT" w:eastAsia="lt-LT"/>
              </w:rPr>
            </w:pPr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Horizontaliojo ženklinimo 1.25 „Šachmatų tvarka išdėstyti langeliai“ </w:t>
            </w:r>
            <w:proofErr w:type="spellStart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>termoplastu</w:t>
            </w:r>
            <w:proofErr w:type="spellEnd"/>
            <w:r w:rsidRPr="009C307E">
              <w:rPr>
                <w:rFonts w:cs="Arial"/>
                <w:color w:val="000000"/>
                <w:szCs w:val="20"/>
                <w:lang w:val="lt-LT" w:eastAsia="lt-LT"/>
              </w:rPr>
              <w:t xml:space="preserve"> arba šaltuoju plastiku įrengimas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2C24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m</w:t>
            </w:r>
            <w:r w:rsidRPr="009C307E">
              <w:rPr>
                <w:rFonts w:cs="Arial"/>
                <w:szCs w:val="20"/>
                <w:vertAlign w:val="superscript"/>
                <w:lang w:val="lt-LT" w:eastAsia="lt-LT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71993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14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F499" w14:textId="77777777" w:rsidR="009C307E" w:rsidRPr="009C307E" w:rsidRDefault="009C307E" w:rsidP="009C307E">
            <w:pPr>
              <w:jc w:val="center"/>
              <w:rPr>
                <w:rFonts w:cs="Arial"/>
                <w:szCs w:val="20"/>
                <w:lang w:val="lt-LT" w:eastAsia="lt-LT"/>
              </w:rPr>
            </w:pPr>
            <w:r w:rsidRPr="009C307E">
              <w:rPr>
                <w:rFonts w:cs="Arial"/>
                <w:szCs w:val="20"/>
                <w:lang w:val="lt-LT" w:eastAsia="lt-LT"/>
              </w:rPr>
              <w:t>TS-11</w:t>
            </w:r>
          </w:p>
        </w:tc>
      </w:tr>
    </w:tbl>
    <w:p w14:paraId="26A6CBF3" w14:textId="77777777" w:rsidR="009C307E" w:rsidRPr="009C307E" w:rsidRDefault="009C307E" w:rsidP="00F139FE">
      <w:pPr>
        <w:tabs>
          <w:tab w:val="left" w:pos="3021"/>
        </w:tabs>
        <w:rPr>
          <w:lang w:val="lt-LT"/>
        </w:rPr>
      </w:pPr>
    </w:p>
    <w:sectPr w:rsidR="009C307E" w:rsidRPr="009C307E" w:rsidSect="00CF3ED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84" w:right="0" w:bottom="794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F05DC" w14:textId="77777777" w:rsidR="00F63765" w:rsidRDefault="00F63765">
      <w:r>
        <w:separator/>
      </w:r>
    </w:p>
  </w:endnote>
  <w:endnote w:type="continuationSeparator" w:id="0">
    <w:p w14:paraId="053606C5" w14:textId="77777777" w:rsidR="00F63765" w:rsidRDefault="00F63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LT">
    <w:altName w:val="Times New Roman"/>
    <w:charset w:val="00"/>
    <w:family w:val="modern"/>
    <w:pitch w:val="fixed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02" w:type="dxa"/>
      <w:tblInd w:w="478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119"/>
      <w:gridCol w:w="708"/>
      <w:gridCol w:w="735"/>
      <w:gridCol w:w="840"/>
    </w:tblGrid>
    <w:tr w:rsidR="00FA548C" w:rsidRPr="00794C2D" w14:paraId="34CB5324" w14:textId="77777777" w:rsidTr="00255F2A">
      <w:trPr>
        <w:cantSplit/>
        <w:trHeight w:val="283"/>
      </w:trPr>
      <w:tc>
        <w:tcPr>
          <w:tcW w:w="3119" w:type="dxa"/>
          <w:vMerge w:val="restart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4" w:space="0" w:color="auto"/>
          </w:tcBorders>
        </w:tcPr>
        <w:p w14:paraId="478500D0" w14:textId="77777777" w:rsidR="00FA548C" w:rsidRPr="00705CA9" w:rsidRDefault="00FA548C" w:rsidP="00FA548C">
          <w:pPr>
            <w:spacing w:before="60"/>
            <w:rPr>
              <w:rFonts w:cs="Arial"/>
              <w:bCs/>
              <w:noProof/>
              <w:sz w:val="16"/>
              <w:szCs w:val="16"/>
              <w:lang w:val="en-US"/>
            </w:rPr>
          </w:pPr>
          <w:r w:rsidRPr="00705CA9">
            <w:rPr>
              <w:rFonts w:cs="Arial"/>
              <w:bCs/>
              <w:noProof/>
              <w:sz w:val="16"/>
              <w:szCs w:val="16"/>
              <w:lang w:val="en-US"/>
            </w:rPr>
            <w:t>Dokumento žymuo</w:t>
          </w:r>
        </w:p>
        <w:p w14:paraId="547D10CA" w14:textId="77777777" w:rsidR="00FA548C" w:rsidRPr="00705CA9" w:rsidRDefault="00FA548C" w:rsidP="00FA548C">
          <w:pPr>
            <w:rPr>
              <w:rFonts w:cs="Arial"/>
              <w:b/>
              <w:noProof/>
              <w:sz w:val="18"/>
              <w:szCs w:val="18"/>
              <w:lang w:val="en-US"/>
            </w:rPr>
          </w:pPr>
        </w:p>
        <w:p w14:paraId="5CF9FE6E" w14:textId="77777777" w:rsidR="00FA548C" w:rsidRPr="000A459E" w:rsidRDefault="00AC56D5" w:rsidP="00FA548C">
          <w:pPr>
            <w:pStyle w:val="Porat"/>
            <w:ind w:right="-108" w:hanging="108"/>
            <w:jc w:val="center"/>
            <w:rPr>
              <w:rFonts w:cs="Arial"/>
              <w:color w:val="FF0000"/>
              <w:szCs w:val="20"/>
              <w:lang w:val="lt-LT"/>
            </w:rPr>
          </w:pPr>
          <w:proofErr w:type="spellStart"/>
          <w:r w:rsidRPr="00705CA9">
            <w:rPr>
              <w:rFonts w:cs="Arial"/>
              <w:lang w:val="en-US"/>
            </w:rPr>
            <w:t>P20</w:t>
          </w:r>
          <w:proofErr w:type="spellEnd"/>
          <w:r w:rsidRPr="00705CA9">
            <w:rPr>
              <w:rFonts w:cs="Arial"/>
              <w:lang w:val="en-US"/>
            </w:rPr>
            <w:t>-61-179-KR-TDP-</w:t>
          </w:r>
          <w:proofErr w:type="spellStart"/>
          <w:r w:rsidRPr="00705CA9">
            <w:rPr>
              <w:rFonts w:cs="Arial"/>
              <w:lang w:val="en-US"/>
            </w:rPr>
            <w:t>S.SDKŽ</w:t>
          </w:r>
          <w:proofErr w:type="spellEnd"/>
        </w:p>
      </w:tc>
      <w:tc>
        <w:tcPr>
          <w:tcW w:w="708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DA2B51F" w14:textId="77777777" w:rsidR="00FA548C" w:rsidRPr="00D31640" w:rsidRDefault="00FA548C" w:rsidP="00FA548C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794C2D">
            <w:rPr>
              <w:rFonts w:ascii="Arial" w:hAnsi="Arial" w:cs="Arial"/>
              <w:sz w:val="16"/>
              <w:szCs w:val="16"/>
            </w:rPr>
            <w:t>Lapas</w:t>
          </w:r>
        </w:p>
      </w:tc>
      <w:tc>
        <w:tcPr>
          <w:tcW w:w="735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60B6D6E" w14:textId="77777777" w:rsidR="00FA548C" w:rsidRPr="00794C2D" w:rsidRDefault="00FA548C" w:rsidP="00FA548C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16"/>
              <w:szCs w:val="16"/>
            </w:rPr>
          </w:pPr>
          <w:r w:rsidRPr="00794C2D">
            <w:rPr>
              <w:rFonts w:ascii="Arial" w:hAnsi="Arial" w:cs="Arial"/>
              <w:sz w:val="16"/>
              <w:szCs w:val="16"/>
            </w:rPr>
            <w:t>Lapų</w:t>
          </w:r>
        </w:p>
      </w:tc>
      <w:tc>
        <w:tcPr>
          <w:tcW w:w="840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5F7208E0" w14:textId="77777777" w:rsidR="00FA548C" w:rsidRPr="00794C2D" w:rsidRDefault="00FA548C" w:rsidP="00FA548C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16"/>
              <w:szCs w:val="16"/>
            </w:rPr>
          </w:pPr>
          <w:r w:rsidRPr="00794C2D">
            <w:rPr>
              <w:rFonts w:ascii="Arial" w:hAnsi="Arial" w:cs="Arial"/>
              <w:sz w:val="16"/>
              <w:szCs w:val="16"/>
            </w:rPr>
            <w:t>Laida</w:t>
          </w:r>
        </w:p>
      </w:tc>
    </w:tr>
    <w:tr w:rsidR="00FA548C" w:rsidRPr="00794C2D" w14:paraId="4CB02004" w14:textId="77777777" w:rsidTr="00255F2A">
      <w:trPr>
        <w:cantSplit/>
        <w:trHeight w:val="567"/>
      </w:trPr>
      <w:tc>
        <w:tcPr>
          <w:tcW w:w="3119" w:type="dxa"/>
          <w:vMerge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774156C7" w14:textId="77777777" w:rsidR="00FA548C" w:rsidRPr="00D31640" w:rsidRDefault="00FA548C" w:rsidP="00FA548C">
          <w:pPr>
            <w:rPr>
              <w:rFonts w:cs="Arial"/>
              <w:sz w:val="18"/>
              <w:szCs w:val="18"/>
            </w:rPr>
          </w:pPr>
        </w:p>
      </w:tc>
      <w:tc>
        <w:tcPr>
          <w:tcW w:w="708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20AB142B" w14:textId="77777777" w:rsidR="00FA548C" w:rsidRPr="00794C2D" w:rsidRDefault="00FA548C" w:rsidP="00FA548C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noProof/>
              <w:sz w:val="20"/>
            </w:rPr>
          </w:pPr>
          <w:r w:rsidRPr="00794C2D">
            <w:rPr>
              <w:rFonts w:ascii="Arial" w:hAnsi="Arial" w:cs="Arial"/>
              <w:noProof/>
              <w:sz w:val="20"/>
            </w:rPr>
            <w:fldChar w:fldCharType="begin"/>
          </w:r>
          <w:r w:rsidRPr="00794C2D">
            <w:rPr>
              <w:rFonts w:ascii="Arial" w:hAnsi="Arial" w:cs="Arial"/>
              <w:noProof/>
              <w:sz w:val="20"/>
            </w:rPr>
            <w:instrText xml:space="preserve"> PAGE </w:instrText>
          </w:r>
          <w:r w:rsidRPr="00794C2D">
            <w:rPr>
              <w:rFonts w:ascii="Arial" w:hAnsi="Arial" w:cs="Arial"/>
              <w:noProof/>
              <w:sz w:val="20"/>
            </w:rPr>
            <w:fldChar w:fldCharType="separate"/>
          </w:r>
          <w:r w:rsidR="00216C75">
            <w:rPr>
              <w:rFonts w:ascii="Arial" w:hAnsi="Arial" w:cs="Arial"/>
              <w:noProof/>
              <w:sz w:val="20"/>
            </w:rPr>
            <w:t>2</w:t>
          </w:r>
          <w:r w:rsidRPr="00794C2D">
            <w:rPr>
              <w:rFonts w:ascii="Arial" w:hAnsi="Arial" w:cs="Arial"/>
              <w:noProof/>
              <w:sz w:val="20"/>
            </w:rPr>
            <w:fldChar w:fldCharType="end"/>
          </w:r>
        </w:p>
      </w:tc>
      <w:tc>
        <w:tcPr>
          <w:tcW w:w="735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5E318378" w14:textId="6BC2F512" w:rsidR="00FA548C" w:rsidRPr="00794C2D" w:rsidRDefault="000E1830" w:rsidP="00FA548C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noProof/>
              <w:sz w:val="20"/>
            </w:rPr>
          </w:pPr>
          <w:r>
            <w:rPr>
              <w:rFonts w:ascii="Arial" w:hAnsi="Arial" w:cs="Arial"/>
              <w:noProof/>
              <w:sz w:val="20"/>
            </w:rPr>
            <w:t>2</w:t>
          </w:r>
          <w:r w:rsidR="00EA36B5">
            <w:rPr>
              <w:rFonts w:ascii="Arial" w:hAnsi="Arial" w:cs="Arial"/>
              <w:noProof/>
              <w:sz w:val="20"/>
            </w:rPr>
            <w:t>3</w:t>
          </w:r>
        </w:p>
      </w:tc>
      <w:tc>
        <w:tcPr>
          <w:tcW w:w="840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C8D883C" w14:textId="77777777" w:rsidR="00FA548C" w:rsidRPr="00794C2D" w:rsidRDefault="00FA548C" w:rsidP="00FA548C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noProof/>
              <w:sz w:val="20"/>
            </w:rPr>
          </w:pPr>
          <w:r w:rsidRPr="00794C2D">
            <w:rPr>
              <w:rFonts w:ascii="Arial" w:hAnsi="Arial" w:cs="Arial"/>
              <w:noProof/>
              <w:sz w:val="20"/>
            </w:rPr>
            <w:t>0</w:t>
          </w:r>
        </w:p>
      </w:tc>
    </w:tr>
  </w:tbl>
  <w:p w14:paraId="1BC91877" w14:textId="77777777" w:rsidR="000D475A" w:rsidRDefault="000D475A" w:rsidP="00234C99">
    <w:pPr>
      <w:rPr>
        <w:rFonts w:cs="Arial"/>
        <w:b/>
        <w:sz w:val="16"/>
        <w:szCs w:val="16"/>
      </w:rPr>
    </w:pPr>
  </w:p>
  <w:p w14:paraId="0CBC4CFF" w14:textId="77777777" w:rsidR="000D475A" w:rsidRDefault="000D475A" w:rsidP="00C433CF">
    <w:pPr>
      <w:pStyle w:val="Porat"/>
      <w:tabs>
        <w:tab w:val="right" w:pos="9639"/>
      </w:tabs>
      <w:ind w:left="-567"/>
      <w:rPr>
        <w:rFonts w:cs="Arial"/>
        <w:b/>
        <w:color w:val="17365D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3" w:type="dxa"/>
      <w:tblInd w:w="-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845"/>
      <w:gridCol w:w="761"/>
      <w:gridCol w:w="922"/>
      <w:gridCol w:w="1413"/>
      <w:gridCol w:w="784"/>
      <w:gridCol w:w="3804"/>
      <w:gridCol w:w="839"/>
      <w:gridCol w:w="835"/>
    </w:tblGrid>
    <w:tr w:rsidR="00CC211E" w:rsidRPr="00917285" w14:paraId="2157760D" w14:textId="77777777" w:rsidTr="00CC211E">
      <w:trPr>
        <w:trHeight w:val="283"/>
      </w:trPr>
      <w:tc>
        <w:tcPr>
          <w:tcW w:w="84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CEBF6CA" w14:textId="77777777" w:rsidR="00CC211E" w:rsidRPr="004C628B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16"/>
              <w:szCs w:val="16"/>
            </w:rPr>
          </w:pPr>
          <w:r w:rsidRPr="004C628B">
            <w:rPr>
              <w:rFonts w:ascii="Arial" w:hAnsi="Arial" w:cs="Arial"/>
              <w:sz w:val="16"/>
              <w:szCs w:val="16"/>
            </w:rPr>
            <w:t>0</w:t>
          </w:r>
        </w:p>
      </w:tc>
      <w:tc>
        <w:tcPr>
          <w:tcW w:w="16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3676026" w14:textId="12FE2EED" w:rsidR="00CC211E" w:rsidRPr="004C628B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2024</w:t>
          </w:r>
        </w:p>
      </w:tc>
      <w:tc>
        <w:tcPr>
          <w:tcW w:w="7675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FE0778F" w14:textId="77777777" w:rsidR="00CC211E" w:rsidRPr="00917285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STATYBOS LEIDIMUI, KONKURSUI, STATYBAI</w:t>
          </w:r>
        </w:p>
      </w:tc>
    </w:tr>
    <w:tr w:rsidR="00CC211E" w:rsidRPr="00EA36B5" w14:paraId="55D65708" w14:textId="77777777" w:rsidTr="00CC211E">
      <w:trPr>
        <w:trHeight w:val="283"/>
      </w:trPr>
      <w:tc>
        <w:tcPr>
          <w:tcW w:w="84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358A70B" w14:textId="77777777" w:rsidR="00CC211E" w:rsidRPr="004C628B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16"/>
              <w:szCs w:val="16"/>
            </w:rPr>
          </w:pPr>
          <w:r w:rsidRPr="004C628B">
            <w:rPr>
              <w:rFonts w:ascii="Arial" w:hAnsi="Arial" w:cs="Arial"/>
              <w:sz w:val="16"/>
              <w:szCs w:val="16"/>
            </w:rPr>
            <w:t>LAIDA</w:t>
          </w:r>
        </w:p>
      </w:tc>
      <w:tc>
        <w:tcPr>
          <w:tcW w:w="16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B0D0E0F" w14:textId="77777777" w:rsidR="00CC211E" w:rsidRPr="004C628B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16"/>
              <w:szCs w:val="16"/>
            </w:rPr>
          </w:pPr>
          <w:r w:rsidRPr="004C628B">
            <w:rPr>
              <w:rFonts w:ascii="Arial" w:hAnsi="Arial" w:cs="Arial"/>
              <w:sz w:val="16"/>
              <w:szCs w:val="16"/>
            </w:rPr>
            <w:t>IŠLEIDIMO DATA</w:t>
          </w:r>
        </w:p>
      </w:tc>
      <w:tc>
        <w:tcPr>
          <w:tcW w:w="7675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EE15713" w14:textId="77777777" w:rsidR="00CC211E" w:rsidRPr="004C628B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16"/>
              <w:szCs w:val="16"/>
            </w:rPr>
          </w:pPr>
          <w:r w:rsidRPr="004C628B">
            <w:rPr>
              <w:rFonts w:ascii="Arial" w:hAnsi="Arial" w:cs="Arial"/>
              <w:sz w:val="16"/>
              <w:szCs w:val="16"/>
            </w:rPr>
            <w:t>LAIDOS STATUSAS. KEITIMO PRIEŽASTIS (JEI TAIKOMA)</w:t>
          </w:r>
        </w:p>
      </w:tc>
    </w:tr>
    <w:tr w:rsidR="00CC211E" w:rsidRPr="00EA36B5" w14:paraId="2A2EB29D" w14:textId="77777777" w:rsidTr="00CC211E">
      <w:trPr>
        <w:trHeight w:val="850"/>
      </w:trPr>
      <w:tc>
        <w:tcPr>
          <w:tcW w:w="845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1AD5B3BD" w14:textId="77777777" w:rsidR="00CC211E" w:rsidRPr="004C628B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4C628B">
            <w:rPr>
              <w:rFonts w:ascii="Arial" w:hAnsi="Arial" w:cs="Arial"/>
              <w:sz w:val="16"/>
              <w:szCs w:val="16"/>
            </w:rPr>
            <w:t>KVAL</w:t>
          </w:r>
          <w:proofErr w:type="spellEnd"/>
          <w:r w:rsidRPr="004C628B">
            <w:rPr>
              <w:rFonts w:ascii="Arial" w:hAnsi="Arial" w:cs="Arial"/>
              <w:sz w:val="16"/>
              <w:szCs w:val="16"/>
            </w:rPr>
            <w:t xml:space="preserve">. </w:t>
          </w:r>
          <w:proofErr w:type="spellStart"/>
          <w:r w:rsidRPr="004C628B">
            <w:rPr>
              <w:rFonts w:ascii="Arial" w:hAnsi="Arial" w:cs="Arial"/>
              <w:sz w:val="16"/>
              <w:szCs w:val="16"/>
            </w:rPr>
            <w:t>PATV</w:t>
          </w:r>
          <w:proofErr w:type="spellEnd"/>
          <w:r w:rsidRPr="004C628B">
            <w:rPr>
              <w:rFonts w:ascii="Arial" w:hAnsi="Arial" w:cs="Arial"/>
              <w:sz w:val="16"/>
              <w:szCs w:val="16"/>
            </w:rPr>
            <w:t xml:space="preserve">. </w:t>
          </w:r>
          <w:proofErr w:type="spellStart"/>
          <w:r w:rsidRPr="004C628B">
            <w:rPr>
              <w:rFonts w:ascii="Arial" w:hAnsi="Arial" w:cs="Arial"/>
              <w:sz w:val="16"/>
              <w:szCs w:val="16"/>
            </w:rPr>
            <w:t>DOK</w:t>
          </w:r>
          <w:proofErr w:type="spellEnd"/>
          <w:r w:rsidRPr="004C628B">
            <w:rPr>
              <w:rFonts w:ascii="Arial" w:hAnsi="Arial" w:cs="Arial"/>
              <w:sz w:val="16"/>
              <w:szCs w:val="16"/>
            </w:rPr>
            <w:t>. NR.</w:t>
          </w:r>
        </w:p>
      </w:tc>
      <w:tc>
        <w:tcPr>
          <w:tcW w:w="3880" w:type="dxa"/>
          <w:gridSpan w:val="4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135D075F" w14:textId="63812CF1" w:rsidR="00CC211E" w:rsidRPr="004C628B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20"/>
            </w:rPr>
          </w:pPr>
          <w:r w:rsidRPr="00DC0E79">
            <w:rPr>
              <w:rFonts w:cs="Arial"/>
              <w:noProof/>
              <w:sz w:val="18"/>
              <w:szCs w:val="18"/>
            </w:rPr>
            <w:drawing>
              <wp:inline distT="0" distB="0" distL="0" distR="0" wp14:anchorId="7E61E71B" wp14:editId="2879CB83">
                <wp:extent cx="1304925" cy="628650"/>
                <wp:effectExtent l="0" t="0" r="9525" b="0"/>
                <wp:docPr id="1435459000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78" w:type="dxa"/>
          <w:gridSpan w:val="3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72F07358" w14:textId="77777777" w:rsidR="00CC211E" w:rsidRDefault="00CC211E" w:rsidP="00CC211E">
          <w:pPr>
            <w:pStyle w:val="Tvarkingas"/>
            <w:spacing w:line="240" w:lineRule="auto"/>
            <w:ind w:firstLine="0"/>
            <w:rPr>
              <w:rFonts w:ascii="Arial" w:hAnsi="Arial" w:cs="Arial"/>
              <w:sz w:val="16"/>
              <w:szCs w:val="16"/>
            </w:rPr>
          </w:pPr>
          <w:r w:rsidRPr="004C628B">
            <w:rPr>
              <w:rFonts w:ascii="Arial" w:hAnsi="Arial" w:cs="Arial"/>
              <w:sz w:val="16"/>
              <w:szCs w:val="16"/>
            </w:rPr>
            <w:t>Statinio projekto pavadinimas</w:t>
          </w:r>
        </w:p>
        <w:p w14:paraId="0D85DAC7" w14:textId="77777777" w:rsidR="00CC211E" w:rsidRDefault="00CC211E" w:rsidP="00CC211E">
          <w:pPr>
            <w:pStyle w:val="Tvarkingas"/>
            <w:spacing w:line="240" w:lineRule="auto"/>
            <w:ind w:firstLine="0"/>
            <w:rPr>
              <w:rFonts w:ascii="Arial" w:hAnsi="Arial" w:cs="Arial"/>
              <w:sz w:val="16"/>
              <w:szCs w:val="16"/>
            </w:rPr>
          </w:pPr>
        </w:p>
        <w:p w14:paraId="6326B5AB" w14:textId="77777777" w:rsidR="00CC211E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 xml:space="preserve">Valstybinės reikšmės krašto kelio Nr. 179 Dusetos – Degučiai – Dūkštas ruožo nuo 0 iki 6,04 km kapitalinio remonto techninis darbo projektas </w:t>
          </w:r>
        </w:p>
        <w:p w14:paraId="5F1455DC" w14:textId="77777777" w:rsidR="00CC211E" w:rsidRPr="00275FC5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20"/>
            </w:rPr>
          </w:pPr>
        </w:p>
      </w:tc>
    </w:tr>
    <w:tr w:rsidR="00CC211E" w:rsidRPr="004C628B" w14:paraId="64F8CCF0" w14:textId="77777777" w:rsidTr="00CC211E">
      <w:trPr>
        <w:trHeight w:val="283"/>
      </w:trPr>
      <w:tc>
        <w:tcPr>
          <w:tcW w:w="845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5C86F4C5" w14:textId="77777777" w:rsidR="00CC211E" w:rsidRPr="004C628B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13931</w:t>
          </w:r>
        </w:p>
      </w:tc>
      <w:tc>
        <w:tcPr>
          <w:tcW w:w="761" w:type="dxa"/>
          <w:tcBorders>
            <w:left w:val="single" w:sz="12" w:space="0" w:color="auto"/>
          </w:tcBorders>
          <w:vAlign w:val="center"/>
        </w:tcPr>
        <w:p w14:paraId="40690B33" w14:textId="77777777" w:rsidR="00CC211E" w:rsidRPr="004C628B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20"/>
            </w:rPr>
          </w:pPr>
          <w:proofErr w:type="spellStart"/>
          <w:r>
            <w:rPr>
              <w:rFonts w:ascii="Arial" w:hAnsi="Arial" w:cs="Arial"/>
              <w:sz w:val="20"/>
            </w:rPr>
            <w:t>S</w:t>
          </w:r>
          <w:r w:rsidRPr="004C628B">
            <w:rPr>
              <w:rFonts w:ascii="Arial" w:hAnsi="Arial" w:cs="Arial"/>
              <w:sz w:val="20"/>
            </w:rPr>
            <w:t>PV</w:t>
          </w:r>
          <w:proofErr w:type="spellEnd"/>
        </w:p>
      </w:tc>
      <w:tc>
        <w:tcPr>
          <w:tcW w:w="2335" w:type="dxa"/>
          <w:gridSpan w:val="2"/>
          <w:vAlign w:val="center"/>
        </w:tcPr>
        <w:p w14:paraId="18DF7102" w14:textId="77777777" w:rsidR="00CC211E" w:rsidRPr="004C628B" w:rsidRDefault="00CC211E" w:rsidP="00CC211E">
          <w:pPr>
            <w:pStyle w:val="Tvarkingas"/>
            <w:spacing w:line="240" w:lineRule="auto"/>
            <w:ind w:firstLine="0"/>
            <w:jc w:val="lef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Mindaugas Gaigalas</w:t>
          </w:r>
        </w:p>
      </w:tc>
      <w:tc>
        <w:tcPr>
          <w:tcW w:w="784" w:type="dxa"/>
          <w:tcBorders>
            <w:right w:val="single" w:sz="12" w:space="0" w:color="auto"/>
          </w:tcBorders>
          <w:vAlign w:val="center"/>
        </w:tcPr>
        <w:p w14:paraId="4EFF0629" w14:textId="44293C9D" w:rsidR="00CC211E" w:rsidRPr="004C628B" w:rsidRDefault="00B45104" w:rsidP="00CC211E">
          <w:pPr>
            <w:pStyle w:val="Tvarkingas"/>
            <w:spacing w:line="240" w:lineRule="auto"/>
            <w:ind w:firstLine="0"/>
            <w:jc w:val="left"/>
            <w:rPr>
              <w:rFonts w:ascii="Arial" w:hAnsi="Arial" w:cs="Arial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7D071EB6" wp14:editId="1CB0C41E">
                <wp:simplePos x="0" y="0"/>
                <wp:positionH relativeFrom="column">
                  <wp:posOffset>-155575</wp:posOffset>
                </wp:positionH>
                <wp:positionV relativeFrom="paragraph">
                  <wp:posOffset>-34290</wp:posOffset>
                </wp:positionV>
                <wp:extent cx="647700" cy="407670"/>
                <wp:effectExtent l="0" t="0" r="0" b="0"/>
                <wp:wrapNone/>
                <wp:docPr id="5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643" w:type="dxa"/>
          <w:gridSpan w:val="2"/>
          <w:vMerge w:val="restart"/>
          <w:tcBorders>
            <w:left w:val="single" w:sz="12" w:space="0" w:color="auto"/>
          </w:tcBorders>
        </w:tcPr>
        <w:p w14:paraId="289C21B9" w14:textId="77777777" w:rsidR="00CC211E" w:rsidRPr="004C628B" w:rsidRDefault="00CC211E" w:rsidP="00CC211E">
          <w:pPr>
            <w:pStyle w:val="Tvarkingas"/>
            <w:spacing w:line="240" w:lineRule="auto"/>
            <w:ind w:firstLine="0"/>
            <w:rPr>
              <w:rFonts w:ascii="Arial" w:hAnsi="Arial" w:cs="Arial"/>
              <w:sz w:val="16"/>
              <w:szCs w:val="16"/>
            </w:rPr>
          </w:pPr>
          <w:r w:rsidRPr="004C628B">
            <w:rPr>
              <w:rFonts w:ascii="Arial" w:hAnsi="Arial" w:cs="Arial"/>
              <w:sz w:val="16"/>
              <w:szCs w:val="16"/>
            </w:rPr>
            <w:t>Statinio numeris ir pavadinimas. Dokumento pavadinimas</w:t>
          </w:r>
        </w:p>
        <w:p w14:paraId="08C66CFC" w14:textId="77777777" w:rsidR="00CC211E" w:rsidRPr="004C628B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20"/>
            </w:rPr>
          </w:pPr>
        </w:p>
        <w:p w14:paraId="3F4FAA8E" w14:textId="77777777" w:rsidR="00CC211E" w:rsidRPr="004C628B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20"/>
            </w:rPr>
            <w:t>Suvestinis darbų kiekių žiniaraštis</w:t>
          </w:r>
        </w:p>
      </w:tc>
      <w:tc>
        <w:tcPr>
          <w:tcW w:w="835" w:type="dxa"/>
          <w:tcBorders>
            <w:right w:val="single" w:sz="12" w:space="0" w:color="auto"/>
          </w:tcBorders>
          <w:vAlign w:val="center"/>
        </w:tcPr>
        <w:p w14:paraId="6E4EED76" w14:textId="77777777" w:rsidR="00CC211E" w:rsidRPr="004C628B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20"/>
            </w:rPr>
          </w:pPr>
          <w:r w:rsidRPr="004C628B">
            <w:rPr>
              <w:rFonts w:ascii="Arial" w:hAnsi="Arial" w:cs="Arial"/>
              <w:sz w:val="16"/>
              <w:szCs w:val="16"/>
            </w:rPr>
            <w:t>Laida</w:t>
          </w:r>
        </w:p>
      </w:tc>
    </w:tr>
    <w:tr w:rsidR="00CC211E" w:rsidRPr="004C628B" w14:paraId="62110D08" w14:textId="77777777" w:rsidTr="00CC211E">
      <w:trPr>
        <w:trHeight w:val="283"/>
      </w:trPr>
      <w:tc>
        <w:tcPr>
          <w:tcW w:w="845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37DB03CE" w14:textId="77777777" w:rsidR="00CC211E" w:rsidRPr="004C628B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23861</w:t>
          </w:r>
        </w:p>
      </w:tc>
      <w:tc>
        <w:tcPr>
          <w:tcW w:w="761" w:type="dxa"/>
          <w:tcBorders>
            <w:left w:val="single" w:sz="12" w:space="0" w:color="auto"/>
          </w:tcBorders>
          <w:vAlign w:val="center"/>
        </w:tcPr>
        <w:p w14:paraId="682DCFE6" w14:textId="77777777" w:rsidR="00CC211E" w:rsidRPr="004C628B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20"/>
            </w:rPr>
          </w:pPr>
          <w:proofErr w:type="spellStart"/>
          <w:r>
            <w:rPr>
              <w:rFonts w:ascii="Arial" w:hAnsi="Arial" w:cs="Arial"/>
              <w:sz w:val="20"/>
            </w:rPr>
            <w:t>SPDV</w:t>
          </w:r>
          <w:proofErr w:type="spellEnd"/>
        </w:p>
      </w:tc>
      <w:tc>
        <w:tcPr>
          <w:tcW w:w="2335" w:type="dxa"/>
          <w:gridSpan w:val="2"/>
          <w:vAlign w:val="center"/>
        </w:tcPr>
        <w:p w14:paraId="408D9122" w14:textId="77777777" w:rsidR="00CC211E" w:rsidRPr="004C628B" w:rsidRDefault="00CC211E" w:rsidP="00CC211E">
          <w:pPr>
            <w:pStyle w:val="Tvarkingas"/>
            <w:spacing w:line="240" w:lineRule="auto"/>
            <w:ind w:firstLine="0"/>
            <w:jc w:val="lef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Mindaugas Gaigalas</w:t>
          </w:r>
        </w:p>
      </w:tc>
      <w:tc>
        <w:tcPr>
          <w:tcW w:w="784" w:type="dxa"/>
          <w:tcBorders>
            <w:right w:val="single" w:sz="12" w:space="0" w:color="auto"/>
          </w:tcBorders>
          <w:vAlign w:val="center"/>
        </w:tcPr>
        <w:p w14:paraId="12059262" w14:textId="0F9F2A07" w:rsidR="00CC211E" w:rsidRPr="004C628B" w:rsidRDefault="00B45104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448B9CC9" wp14:editId="133C0D6E">
                <wp:simplePos x="0" y="0"/>
                <wp:positionH relativeFrom="column">
                  <wp:posOffset>-151765</wp:posOffset>
                </wp:positionH>
                <wp:positionV relativeFrom="paragraph">
                  <wp:posOffset>-50165</wp:posOffset>
                </wp:positionV>
                <wp:extent cx="647700" cy="407670"/>
                <wp:effectExtent l="0" t="0" r="0" b="0"/>
                <wp:wrapNone/>
                <wp:docPr id="588000132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643" w:type="dxa"/>
          <w:gridSpan w:val="2"/>
          <w:vMerge/>
          <w:tcBorders>
            <w:left w:val="single" w:sz="12" w:space="0" w:color="auto"/>
          </w:tcBorders>
        </w:tcPr>
        <w:p w14:paraId="7ACD6296" w14:textId="77777777" w:rsidR="00CC211E" w:rsidRPr="004C628B" w:rsidRDefault="00CC211E" w:rsidP="00CC211E">
          <w:pPr>
            <w:pStyle w:val="Tvarkingas"/>
            <w:spacing w:line="240" w:lineRule="auto"/>
            <w:ind w:firstLine="0"/>
            <w:rPr>
              <w:rFonts w:ascii="Arial" w:hAnsi="Arial" w:cs="Arial"/>
              <w:sz w:val="20"/>
            </w:rPr>
          </w:pPr>
        </w:p>
      </w:tc>
      <w:tc>
        <w:tcPr>
          <w:tcW w:w="835" w:type="dxa"/>
          <w:vMerge w:val="restart"/>
          <w:tcBorders>
            <w:right w:val="single" w:sz="12" w:space="0" w:color="auto"/>
          </w:tcBorders>
          <w:vAlign w:val="center"/>
        </w:tcPr>
        <w:p w14:paraId="344BFC0B" w14:textId="77777777" w:rsidR="00CC211E" w:rsidRPr="004C628B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20"/>
            </w:rPr>
          </w:pPr>
          <w:r w:rsidRPr="004C628B">
            <w:rPr>
              <w:rFonts w:ascii="Arial" w:hAnsi="Arial" w:cs="Arial"/>
              <w:sz w:val="20"/>
            </w:rPr>
            <w:t>0</w:t>
          </w:r>
        </w:p>
      </w:tc>
    </w:tr>
    <w:tr w:rsidR="00CC211E" w:rsidRPr="004C628B" w14:paraId="09FDBE7A" w14:textId="77777777" w:rsidTr="00CC211E">
      <w:trPr>
        <w:trHeight w:val="283"/>
      </w:trPr>
      <w:tc>
        <w:tcPr>
          <w:tcW w:w="845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32DE058" w14:textId="77777777" w:rsidR="00CC211E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761" w:type="dxa"/>
          <w:tcBorders>
            <w:left w:val="single" w:sz="12" w:space="0" w:color="auto"/>
          </w:tcBorders>
          <w:vAlign w:val="center"/>
        </w:tcPr>
        <w:p w14:paraId="52047426" w14:textId="77777777" w:rsidR="00CC211E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335" w:type="dxa"/>
          <w:gridSpan w:val="2"/>
          <w:vAlign w:val="center"/>
        </w:tcPr>
        <w:p w14:paraId="0FE8AA07" w14:textId="77777777" w:rsidR="00CC211E" w:rsidRDefault="00CC211E" w:rsidP="00CC211E">
          <w:pPr>
            <w:pStyle w:val="Tvarkingas"/>
            <w:spacing w:line="240" w:lineRule="auto"/>
            <w:ind w:firstLine="0"/>
            <w:jc w:val="left"/>
            <w:rPr>
              <w:rFonts w:ascii="Arial" w:hAnsi="Arial" w:cs="Arial"/>
              <w:sz w:val="20"/>
            </w:rPr>
          </w:pPr>
        </w:p>
      </w:tc>
      <w:tc>
        <w:tcPr>
          <w:tcW w:w="784" w:type="dxa"/>
          <w:tcBorders>
            <w:right w:val="single" w:sz="12" w:space="0" w:color="auto"/>
          </w:tcBorders>
          <w:vAlign w:val="center"/>
        </w:tcPr>
        <w:p w14:paraId="6BCF884F" w14:textId="73D6B9B4" w:rsidR="00CC211E" w:rsidRPr="004C628B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643" w:type="dxa"/>
          <w:gridSpan w:val="2"/>
          <w:vMerge/>
          <w:tcBorders>
            <w:left w:val="single" w:sz="12" w:space="0" w:color="auto"/>
          </w:tcBorders>
        </w:tcPr>
        <w:p w14:paraId="13AD40A1" w14:textId="77777777" w:rsidR="00CC211E" w:rsidRPr="004C628B" w:rsidRDefault="00CC211E" w:rsidP="00CC211E">
          <w:pPr>
            <w:pStyle w:val="Tvarkingas"/>
            <w:spacing w:line="240" w:lineRule="auto"/>
            <w:ind w:firstLine="0"/>
            <w:rPr>
              <w:rFonts w:ascii="Arial" w:hAnsi="Arial" w:cs="Arial"/>
              <w:sz w:val="20"/>
            </w:rPr>
          </w:pPr>
        </w:p>
      </w:tc>
      <w:tc>
        <w:tcPr>
          <w:tcW w:w="835" w:type="dxa"/>
          <w:vMerge/>
          <w:tcBorders>
            <w:right w:val="single" w:sz="12" w:space="0" w:color="auto"/>
          </w:tcBorders>
          <w:vAlign w:val="center"/>
        </w:tcPr>
        <w:p w14:paraId="789512C3" w14:textId="77777777" w:rsidR="00CC211E" w:rsidRPr="004C628B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20"/>
            </w:rPr>
          </w:pPr>
        </w:p>
      </w:tc>
    </w:tr>
    <w:tr w:rsidR="00CC211E" w:rsidRPr="004C628B" w14:paraId="62C1E385" w14:textId="77777777" w:rsidTr="00CC211E">
      <w:trPr>
        <w:trHeight w:val="283"/>
      </w:trPr>
      <w:tc>
        <w:tcPr>
          <w:tcW w:w="845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680F6B4" w14:textId="77777777" w:rsidR="00CC211E" w:rsidRPr="004C628B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20"/>
            </w:rPr>
          </w:pPr>
          <w:r w:rsidRPr="004C628B">
            <w:rPr>
              <w:rFonts w:ascii="Arial" w:hAnsi="Arial" w:cs="Arial"/>
              <w:sz w:val="20"/>
            </w:rPr>
            <w:t>LT</w:t>
          </w:r>
        </w:p>
      </w:tc>
      <w:tc>
        <w:tcPr>
          <w:tcW w:w="3880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7C8553EB" w14:textId="77777777" w:rsidR="00CC211E" w:rsidRPr="004C628B" w:rsidRDefault="00CC211E" w:rsidP="00CC211E">
          <w:pPr>
            <w:pStyle w:val="Tvarkingas"/>
            <w:spacing w:line="240" w:lineRule="auto"/>
            <w:ind w:firstLine="0"/>
            <w:rPr>
              <w:rFonts w:ascii="Arial" w:hAnsi="Arial" w:cs="Arial"/>
              <w:sz w:val="16"/>
              <w:szCs w:val="16"/>
            </w:rPr>
          </w:pPr>
          <w:r w:rsidRPr="004C628B">
            <w:rPr>
              <w:rFonts w:ascii="Arial" w:hAnsi="Arial" w:cs="Arial"/>
              <w:sz w:val="16"/>
              <w:szCs w:val="16"/>
            </w:rPr>
            <w:t>Statytojas ir (arba) užsakovas</w:t>
          </w:r>
        </w:p>
        <w:p w14:paraId="21F15A3B" w14:textId="77777777" w:rsidR="00CC211E" w:rsidRPr="004C628B" w:rsidRDefault="00CC211E" w:rsidP="00CC211E">
          <w:pPr>
            <w:pStyle w:val="Tvarkingas"/>
            <w:spacing w:line="240" w:lineRule="auto"/>
            <w:ind w:firstLine="0"/>
            <w:rPr>
              <w:rFonts w:ascii="Arial" w:hAnsi="Arial" w:cs="Arial"/>
              <w:sz w:val="16"/>
              <w:szCs w:val="16"/>
            </w:rPr>
          </w:pPr>
        </w:p>
        <w:p w14:paraId="431F46A6" w14:textId="77777777" w:rsidR="00CC211E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bCs/>
              <w:kern w:val="1"/>
              <w:sz w:val="20"/>
            </w:rPr>
          </w:pPr>
          <w:r>
            <w:rPr>
              <w:rFonts w:ascii="Arial" w:hAnsi="Arial" w:cs="Arial"/>
              <w:bCs/>
              <w:kern w:val="1"/>
              <w:sz w:val="20"/>
            </w:rPr>
            <w:t xml:space="preserve">AB Lietuvos automobilių kelių direkcija </w:t>
          </w:r>
        </w:p>
        <w:p w14:paraId="21E63782" w14:textId="77777777" w:rsidR="00CC211E" w:rsidRPr="004C628B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804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14:paraId="17EC2A9B" w14:textId="77777777" w:rsidR="00CC211E" w:rsidRPr="004C628B" w:rsidRDefault="00CC211E" w:rsidP="00CC211E">
          <w:pPr>
            <w:pStyle w:val="Tvarkingas"/>
            <w:spacing w:line="240" w:lineRule="auto"/>
            <w:ind w:firstLine="0"/>
            <w:jc w:val="left"/>
            <w:rPr>
              <w:rFonts w:ascii="Arial" w:hAnsi="Arial" w:cs="Arial"/>
              <w:sz w:val="16"/>
              <w:szCs w:val="16"/>
            </w:rPr>
          </w:pPr>
          <w:r w:rsidRPr="004C628B">
            <w:rPr>
              <w:rFonts w:ascii="Arial" w:hAnsi="Arial" w:cs="Arial"/>
              <w:sz w:val="16"/>
              <w:szCs w:val="16"/>
            </w:rPr>
            <w:t>Dokumento žymuo</w:t>
          </w:r>
        </w:p>
        <w:p w14:paraId="5A2B2E82" w14:textId="77777777" w:rsidR="00CC211E" w:rsidRPr="004C628B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20"/>
            </w:rPr>
          </w:pPr>
        </w:p>
        <w:p w14:paraId="45A425E4" w14:textId="77777777" w:rsidR="00CC211E" w:rsidRPr="00275FC5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20"/>
            </w:rPr>
          </w:pPr>
          <w:proofErr w:type="spellStart"/>
          <w:r>
            <w:rPr>
              <w:rFonts w:ascii="Arial" w:hAnsi="Arial" w:cs="Arial"/>
              <w:sz w:val="20"/>
            </w:rPr>
            <w:t>P20</w:t>
          </w:r>
          <w:proofErr w:type="spellEnd"/>
          <w:r>
            <w:rPr>
              <w:rFonts w:ascii="Arial" w:hAnsi="Arial" w:cs="Arial"/>
              <w:sz w:val="20"/>
            </w:rPr>
            <w:t>-61-179-</w:t>
          </w:r>
          <w:proofErr w:type="spellStart"/>
          <w:r>
            <w:rPr>
              <w:rFonts w:ascii="Arial" w:hAnsi="Arial" w:cs="Arial"/>
              <w:sz w:val="20"/>
            </w:rPr>
            <w:t>KR</w:t>
          </w:r>
          <w:proofErr w:type="spellEnd"/>
          <w:r>
            <w:rPr>
              <w:rFonts w:ascii="Arial" w:hAnsi="Arial" w:cs="Arial"/>
              <w:sz w:val="20"/>
            </w:rPr>
            <w:t>-</w:t>
          </w:r>
          <w:proofErr w:type="spellStart"/>
          <w:r>
            <w:rPr>
              <w:rFonts w:ascii="Arial" w:hAnsi="Arial" w:cs="Arial"/>
              <w:sz w:val="20"/>
            </w:rPr>
            <w:t>TDP-S.SDKŽ</w:t>
          </w:r>
          <w:proofErr w:type="spellEnd"/>
        </w:p>
      </w:tc>
      <w:tc>
        <w:tcPr>
          <w:tcW w:w="839" w:type="dxa"/>
          <w:tcBorders>
            <w:top w:val="single" w:sz="12" w:space="0" w:color="auto"/>
          </w:tcBorders>
          <w:vAlign w:val="center"/>
        </w:tcPr>
        <w:p w14:paraId="454E6E8D" w14:textId="77777777" w:rsidR="00CC211E" w:rsidRPr="004C628B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16"/>
              <w:szCs w:val="16"/>
            </w:rPr>
          </w:pPr>
          <w:r w:rsidRPr="004C628B">
            <w:rPr>
              <w:rFonts w:ascii="Arial" w:hAnsi="Arial" w:cs="Arial"/>
              <w:sz w:val="16"/>
              <w:szCs w:val="16"/>
            </w:rPr>
            <w:t>Lapas</w:t>
          </w:r>
        </w:p>
      </w:tc>
      <w:tc>
        <w:tcPr>
          <w:tcW w:w="83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6CF3DF14" w14:textId="77777777" w:rsidR="00CC211E" w:rsidRPr="004C628B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16"/>
              <w:szCs w:val="16"/>
            </w:rPr>
          </w:pPr>
          <w:r w:rsidRPr="004C628B">
            <w:rPr>
              <w:rFonts w:ascii="Arial" w:hAnsi="Arial" w:cs="Arial"/>
              <w:sz w:val="16"/>
              <w:szCs w:val="16"/>
            </w:rPr>
            <w:t>Lapų</w:t>
          </w:r>
        </w:p>
      </w:tc>
    </w:tr>
    <w:tr w:rsidR="00CC211E" w:rsidRPr="004C628B" w14:paraId="5B714C0F" w14:textId="77777777" w:rsidTr="00CC211E">
      <w:trPr>
        <w:trHeight w:val="567"/>
      </w:trPr>
      <w:tc>
        <w:tcPr>
          <w:tcW w:w="845" w:type="dxa"/>
          <w:vMerge/>
          <w:tcBorders>
            <w:top w:val="single" w:sz="4" w:space="0" w:color="000000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425CD4" w14:textId="77777777" w:rsidR="00CC211E" w:rsidRPr="004C628B" w:rsidRDefault="00CC211E" w:rsidP="00CC211E">
          <w:pPr>
            <w:pStyle w:val="Tvarkingas"/>
            <w:spacing w:line="240" w:lineRule="auto"/>
            <w:ind w:firstLine="0"/>
            <w:rPr>
              <w:rFonts w:ascii="Arial" w:hAnsi="Arial" w:cs="Arial"/>
              <w:sz w:val="20"/>
            </w:rPr>
          </w:pPr>
        </w:p>
      </w:tc>
      <w:tc>
        <w:tcPr>
          <w:tcW w:w="3880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3EFFFFD" w14:textId="77777777" w:rsidR="00CC211E" w:rsidRPr="004C628B" w:rsidRDefault="00CC211E" w:rsidP="00CC211E">
          <w:pPr>
            <w:pStyle w:val="Tvarkingas"/>
            <w:spacing w:line="240" w:lineRule="auto"/>
            <w:ind w:firstLine="0"/>
            <w:rPr>
              <w:rFonts w:ascii="Arial" w:hAnsi="Arial" w:cs="Arial"/>
              <w:sz w:val="20"/>
            </w:rPr>
          </w:pPr>
        </w:p>
      </w:tc>
      <w:tc>
        <w:tcPr>
          <w:tcW w:w="3804" w:type="dxa"/>
          <w:vMerge/>
          <w:tcBorders>
            <w:left w:val="single" w:sz="12" w:space="0" w:color="auto"/>
            <w:bottom w:val="single" w:sz="12" w:space="0" w:color="auto"/>
          </w:tcBorders>
        </w:tcPr>
        <w:p w14:paraId="093C77FD" w14:textId="77777777" w:rsidR="00CC211E" w:rsidRPr="004C628B" w:rsidRDefault="00CC211E" w:rsidP="00CC211E">
          <w:pPr>
            <w:pStyle w:val="Tvarkingas"/>
            <w:spacing w:line="240" w:lineRule="auto"/>
            <w:ind w:firstLine="0"/>
            <w:rPr>
              <w:rFonts w:ascii="Arial" w:hAnsi="Arial" w:cs="Arial"/>
              <w:sz w:val="20"/>
            </w:rPr>
          </w:pPr>
        </w:p>
      </w:tc>
      <w:tc>
        <w:tcPr>
          <w:tcW w:w="839" w:type="dxa"/>
          <w:tcBorders>
            <w:bottom w:val="single" w:sz="12" w:space="0" w:color="auto"/>
          </w:tcBorders>
          <w:vAlign w:val="center"/>
        </w:tcPr>
        <w:p w14:paraId="6FD3C7AD" w14:textId="77777777" w:rsidR="00CC211E" w:rsidRPr="004C628B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20"/>
            </w:rPr>
          </w:pPr>
          <w:r w:rsidRPr="004C628B">
            <w:rPr>
              <w:rFonts w:ascii="Arial" w:hAnsi="Arial" w:cs="Arial"/>
              <w:sz w:val="20"/>
            </w:rPr>
            <w:fldChar w:fldCharType="begin"/>
          </w:r>
          <w:r w:rsidRPr="004C628B">
            <w:rPr>
              <w:rFonts w:ascii="Arial" w:hAnsi="Arial" w:cs="Arial"/>
              <w:sz w:val="20"/>
            </w:rPr>
            <w:instrText xml:space="preserve"> PAGE   \* MERGEFORMAT </w:instrText>
          </w:r>
          <w:r w:rsidRPr="004C628B">
            <w:rPr>
              <w:rFonts w:ascii="Arial" w:hAnsi="Arial" w:cs="Arial"/>
              <w:sz w:val="20"/>
            </w:rPr>
            <w:fldChar w:fldCharType="separate"/>
          </w:r>
          <w:r>
            <w:rPr>
              <w:rFonts w:ascii="Arial" w:hAnsi="Arial" w:cs="Arial"/>
              <w:noProof/>
              <w:sz w:val="20"/>
            </w:rPr>
            <w:t>1</w:t>
          </w:r>
          <w:r w:rsidRPr="004C628B">
            <w:rPr>
              <w:rFonts w:ascii="Arial" w:hAnsi="Arial" w:cs="Arial"/>
              <w:sz w:val="20"/>
            </w:rPr>
            <w:fldChar w:fldCharType="end"/>
          </w:r>
        </w:p>
      </w:tc>
      <w:tc>
        <w:tcPr>
          <w:tcW w:w="835" w:type="dxa"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2AA01C7A" w14:textId="53D92CED" w:rsidR="00CC211E" w:rsidRPr="004C628B" w:rsidRDefault="00CC211E" w:rsidP="00CC211E">
          <w:pPr>
            <w:pStyle w:val="Tvarkingas"/>
            <w:spacing w:line="240" w:lineRule="auto"/>
            <w:ind w:firstLine="0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2</w:t>
          </w:r>
          <w:r w:rsidR="00EA36B5">
            <w:rPr>
              <w:rFonts w:ascii="Arial" w:hAnsi="Arial" w:cs="Arial"/>
              <w:sz w:val="20"/>
            </w:rPr>
            <w:t>3</w:t>
          </w:r>
        </w:p>
      </w:tc>
    </w:tr>
  </w:tbl>
  <w:p w14:paraId="44C13E31" w14:textId="77777777" w:rsidR="00CE0DEC" w:rsidRPr="00CC211E" w:rsidRDefault="00CE0DEC" w:rsidP="006E3B03">
    <w:pPr>
      <w:pStyle w:val="Porat"/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6C8D3" w14:textId="77777777" w:rsidR="00F63765" w:rsidRDefault="00F63765">
      <w:r>
        <w:separator/>
      </w:r>
    </w:p>
  </w:footnote>
  <w:footnote w:type="continuationSeparator" w:id="0">
    <w:p w14:paraId="64CB3DEC" w14:textId="77777777" w:rsidR="00F63765" w:rsidRDefault="00F63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1D00C" w14:textId="3AD4CB30" w:rsidR="0023437B" w:rsidRPr="00C667F2" w:rsidRDefault="00105532" w:rsidP="00DC0E79">
    <w:pPr>
      <w:pStyle w:val="Antrats"/>
      <w:jc w:val="center"/>
      <w:rPr>
        <w:color w:val="2E74B5"/>
        <w:szCs w:val="20"/>
        <w:lang w:val="lt-LT"/>
      </w:rPr>
    </w:pPr>
    <w:r w:rsidRPr="00C667F2">
      <w:rPr>
        <w:noProof/>
        <w:color w:val="2E74B5"/>
      </w:rPr>
      <w:drawing>
        <wp:anchor distT="0" distB="0" distL="114300" distR="114300" simplePos="0" relativeHeight="251656192" behindDoc="0" locked="0" layoutInCell="1" allowOverlap="1" wp14:anchorId="05558751" wp14:editId="449FA048">
          <wp:simplePos x="0" y="0"/>
          <wp:positionH relativeFrom="column">
            <wp:posOffset>5921375</wp:posOffset>
          </wp:positionH>
          <wp:positionV relativeFrom="paragraph">
            <wp:posOffset>-219075</wp:posOffset>
          </wp:positionV>
          <wp:extent cx="446405" cy="412115"/>
          <wp:effectExtent l="0" t="0" r="0" b="0"/>
          <wp:wrapTopAndBottom/>
          <wp:docPr id="74289951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405" cy="41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A459E">
      <w:rPr>
        <w:bCs/>
        <w:color w:val="2E74B5"/>
        <w:szCs w:val="20"/>
        <w:lang w:val="lt-LT"/>
      </w:rPr>
      <w:t>Suvestinis darbų kiekių žiniaraštis</w:t>
    </w:r>
  </w:p>
  <w:p w14:paraId="64A723C4" w14:textId="6A081494" w:rsidR="0023437B" w:rsidRPr="0023437B" w:rsidRDefault="00105532" w:rsidP="0023437B">
    <w:pPr>
      <w:pStyle w:val="Antrats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D34EF64" wp14:editId="7B2F8B83">
              <wp:simplePos x="0" y="0"/>
              <wp:positionH relativeFrom="column">
                <wp:posOffset>-720090</wp:posOffset>
              </wp:positionH>
              <wp:positionV relativeFrom="paragraph">
                <wp:posOffset>127635</wp:posOffset>
              </wp:positionV>
              <wp:extent cx="7610475" cy="0"/>
              <wp:effectExtent l="13335" t="13335" r="5715" b="5715"/>
              <wp:wrapNone/>
              <wp:docPr id="1766852728" name="AutoShap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104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2E74B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13058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1" o:spid="_x0000_s1026" type="#_x0000_t32" style="position:absolute;margin-left:-56.7pt;margin-top:10.05pt;width:599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" strokecolor="#2e74b5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FD20E" w14:textId="7166FAE7" w:rsidR="00DC0E79" w:rsidRPr="00DC0E79" w:rsidRDefault="00105532" w:rsidP="00DC0E79">
    <w:pPr>
      <w:pStyle w:val="Antrats"/>
      <w:jc w:val="center"/>
      <w:rPr>
        <w:color w:val="2E74B5"/>
        <w:szCs w:val="20"/>
        <w:lang w:val="lt-LT"/>
      </w:rPr>
    </w:pPr>
    <w:r w:rsidRPr="00DC0E79">
      <w:rPr>
        <w:noProof/>
        <w:color w:val="2E74B5"/>
      </w:rPr>
      <w:drawing>
        <wp:anchor distT="0" distB="0" distL="114300" distR="114300" simplePos="0" relativeHeight="251658240" behindDoc="0" locked="0" layoutInCell="1" allowOverlap="1" wp14:anchorId="32D09550" wp14:editId="01AD5372">
          <wp:simplePos x="0" y="0"/>
          <wp:positionH relativeFrom="column">
            <wp:posOffset>5921375</wp:posOffset>
          </wp:positionH>
          <wp:positionV relativeFrom="paragraph">
            <wp:posOffset>-219075</wp:posOffset>
          </wp:positionV>
          <wp:extent cx="446405" cy="412115"/>
          <wp:effectExtent l="0" t="0" r="0" b="0"/>
          <wp:wrapTopAndBottom/>
          <wp:docPr id="90835084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405" cy="41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A459E">
      <w:rPr>
        <w:bCs/>
        <w:color w:val="2E74B5"/>
        <w:szCs w:val="20"/>
        <w:lang w:val="lt-LT"/>
      </w:rPr>
      <w:t>Suvestinis darbų kiekių žiniaraštis</w:t>
    </w:r>
  </w:p>
  <w:p w14:paraId="167A4864" w14:textId="538FEB3F" w:rsidR="00AF02E3" w:rsidRPr="00DC0E79" w:rsidRDefault="00105532" w:rsidP="00DC0E79">
    <w:pPr>
      <w:pStyle w:val="Antrats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FCEA91" wp14:editId="53934376">
              <wp:simplePos x="0" y="0"/>
              <wp:positionH relativeFrom="column">
                <wp:posOffset>-720090</wp:posOffset>
              </wp:positionH>
              <wp:positionV relativeFrom="paragraph">
                <wp:posOffset>127635</wp:posOffset>
              </wp:positionV>
              <wp:extent cx="7610475" cy="0"/>
              <wp:effectExtent l="13335" t="13335" r="5715" b="5715"/>
              <wp:wrapNone/>
              <wp:docPr id="1472132427" name="AutoShap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104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2E74B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3D1B0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3" o:spid="_x0000_s1026" type="#_x0000_t32" style="position:absolute;margin-left:-56.7pt;margin-top:10.05pt;width:599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" strokecolor="#2e74b5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1CBA9164"/>
    <w:lvl w:ilvl="0">
      <w:start w:val="1"/>
      <w:numFmt w:val="bullet"/>
      <w:pStyle w:val="Pagrindiniotekstopirmatrauka2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B4604B7C"/>
    <w:lvl w:ilvl="0">
      <w:start w:val="1"/>
      <w:numFmt w:val="bullet"/>
      <w:pStyle w:val="Pagrindiniotekstopirmatrauka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C7022EA4"/>
    <w:lvl w:ilvl="0">
      <w:start w:val="1"/>
      <w:numFmt w:val="bullet"/>
      <w:pStyle w:val="Sraassuenkleliais5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868C58"/>
    <w:lvl w:ilvl="0">
      <w:start w:val="1"/>
      <w:numFmt w:val="bullet"/>
      <w:pStyle w:val="Sraassuenkleliais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7E9CC096"/>
    <w:lvl w:ilvl="0">
      <w:start w:val="1"/>
      <w:numFmt w:val="bullet"/>
      <w:pStyle w:val="Sraassuenkleliai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00001"/>
    <w:multiLevelType w:val="multi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9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11EB1F54"/>
    <w:multiLevelType w:val="hybridMultilevel"/>
    <w:tmpl w:val="B112AA40"/>
    <w:lvl w:ilvl="0" w:tplc="86CA7E3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6A5F07BC"/>
    <w:multiLevelType w:val="multilevel"/>
    <w:tmpl w:val="252C8F5E"/>
    <w:lvl w:ilvl="0">
      <w:start w:val="1"/>
      <w:numFmt w:val="decimal"/>
      <w:pStyle w:val="Pavadinimas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Pavadinimas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Pavadinimas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3ED27B1"/>
    <w:multiLevelType w:val="hybridMultilevel"/>
    <w:tmpl w:val="F2FA1BC4"/>
    <w:lvl w:ilvl="0" w:tplc="04270005">
      <w:start w:val="1"/>
      <w:numFmt w:val="bullet"/>
      <w:pStyle w:val="Style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77373F"/>
    <w:multiLevelType w:val="hybridMultilevel"/>
    <w:tmpl w:val="B03200DE"/>
    <w:lvl w:ilvl="0" w:tplc="04090001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04090003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790E6403"/>
    <w:multiLevelType w:val="multilevel"/>
    <w:tmpl w:val="A4E6BE04"/>
    <w:name w:val="WW8Num2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11" w15:restartNumberingAfterBreak="0">
    <w:nsid w:val="7EAB2CC5"/>
    <w:multiLevelType w:val="multilevel"/>
    <w:tmpl w:val="0427001F"/>
    <w:styleLink w:val="tecnine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num w:numId="1" w16cid:durableId="210847476">
    <w:abstractNumId w:val="7"/>
  </w:num>
  <w:num w:numId="2" w16cid:durableId="925380743">
    <w:abstractNumId w:val="9"/>
  </w:num>
  <w:num w:numId="3" w16cid:durableId="2011105313">
    <w:abstractNumId w:val="11"/>
  </w:num>
  <w:num w:numId="4" w16cid:durableId="415982609">
    <w:abstractNumId w:val="8"/>
  </w:num>
  <w:num w:numId="5" w16cid:durableId="821460836">
    <w:abstractNumId w:val="4"/>
  </w:num>
  <w:num w:numId="6" w16cid:durableId="1647199403">
    <w:abstractNumId w:val="3"/>
  </w:num>
  <w:num w:numId="7" w16cid:durableId="693506027">
    <w:abstractNumId w:val="2"/>
  </w:num>
  <w:num w:numId="8" w16cid:durableId="1589341072">
    <w:abstractNumId w:val="1"/>
  </w:num>
  <w:num w:numId="9" w16cid:durableId="960762494">
    <w:abstractNumId w:val="0"/>
  </w:num>
  <w:num w:numId="10" w16cid:durableId="6510621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96"/>
  <w:drawingGridHorizontalSpacing w:val="12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A0NTI2sjQ0MjIwN7ZU0lEKTi0uzszPAykwrAUAxOjA3iwAAAA="/>
  </w:docVars>
  <w:rsids>
    <w:rsidRoot w:val="005F4E16"/>
    <w:rsid w:val="00000002"/>
    <w:rsid w:val="00000259"/>
    <w:rsid w:val="0000077A"/>
    <w:rsid w:val="0000227C"/>
    <w:rsid w:val="000023FC"/>
    <w:rsid w:val="00002B7B"/>
    <w:rsid w:val="000032A8"/>
    <w:rsid w:val="0000349B"/>
    <w:rsid w:val="00003BA3"/>
    <w:rsid w:val="00005423"/>
    <w:rsid w:val="000062C1"/>
    <w:rsid w:val="00010E70"/>
    <w:rsid w:val="00010F15"/>
    <w:rsid w:val="000113F4"/>
    <w:rsid w:val="00012924"/>
    <w:rsid w:val="00012D9C"/>
    <w:rsid w:val="000143D3"/>
    <w:rsid w:val="00014D0E"/>
    <w:rsid w:val="00014EA8"/>
    <w:rsid w:val="00016AD6"/>
    <w:rsid w:val="00016DF2"/>
    <w:rsid w:val="000178AC"/>
    <w:rsid w:val="00020490"/>
    <w:rsid w:val="00020D72"/>
    <w:rsid w:val="000226EF"/>
    <w:rsid w:val="000228BF"/>
    <w:rsid w:val="00023FF4"/>
    <w:rsid w:val="0002446D"/>
    <w:rsid w:val="00024C24"/>
    <w:rsid w:val="00024EA2"/>
    <w:rsid w:val="00025244"/>
    <w:rsid w:val="00027DB2"/>
    <w:rsid w:val="0003232D"/>
    <w:rsid w:val="00032489"/>
    <w:rsid w:val="00032A3D"/>
    <w:rsid w:val="00033523"/>
    <w:rsid w:val="000351E7"/>
    <w:rsid w:val="00035543"/>
    <w:rsid w:val="00040239"/>
    <w:rsid w:val="00040CEF"/>
    <w:rsid w:val="000412FB"/>
    <w:rsid w:val="0004177A"/>
    <w:rsid w:val="00042B2E"/>
    <w:rsid w:val="000437C7"/>
    <w:rsid w:val="00046954"/>
    <w:rsid w:val="0004719E"/>
    <w:rsid w:val="00052B45"/>
    <w:rsid w:val="00052F7A"/>
    <w:rsid w:val="00053021"/>
    <w:rsid w:val="00054A13"/>
    <w:rsid w:val="00054F74"/>
    <w:rsid w:val="0005570B"/>
    <w:rsid w:val="00055F3C"/>
    <w:rsid w:val="00057132"/>
    <w:rsid w:val="0005728A"/>
    <w:rsid w:val="000617CC"/>
    <w:rsid w:val="00062571"/>
    <w:rsid w:val="00062C04"/>
    <w:rsid w:val="00066721"/>
    <w:rsid w:val="00066C36"/>
    <w:rsid w:val="00067B4A"/>
    <w:rsid w:val="0007026B"/>
    <w:rsid w:val="0007264D"/>
    <w:rsid w:val="000736B8"/>
    <w:rsid w:val="00074272"/>
    <w:rsid w:val="00081614"/>
    <w:rsid w:val="0008276F"/>
    <w:rsid w:val="000831B1"/>
    <w:rsid w:val="000833C9"/>
    <w:rsid w:val="000859FE"/>
    <w:rsid w:val="0008615C"/>
    <w:rsid w:val="00090414"/>
    <w:rsid w:val="000916E3"/>
    <w:rsid w:val="00091917"/>
    <w:rsid w:val="0009319D"/>
    <w:rsid w:val="000963A8"/>
    <w:rsid w:val="0009743F"/>
    <w:rsid w:val="000A0413"/>
    <w:rsid w:val="000A2736"/>
    <w:rsid w:val="000A3220"/>
    <w:rsid w:val="000A416A"/>
    <w:rsid w:val="000A459E"/>
    <w:rsid w:val="000A47A7"/>
    <w:rsid w:val="000A48AF"/>
    <w:rsid w:val="000A4F4C"/>
    <w:rsid w:val="000B0798"/>
    <w:rsid w:val="000B5259"/>
    <w:rsid w:val="000B59D6"/>
    <w:rsid w:val="000B610A"/>
    <w:rsid w:val="000B614B"/>
    <w:rsid w:val="000B64FB"/>
    <w:rsid w:val="000B7A4F"/>
    <w:rsid w:val="000C0D6E"/>
    <w:rsid w:val="000C11BF"/>
    <w:rsid w:val="000C2E0D"/>
    <w:rsid w:val="000C49A8"/>
    <w:rsid w:val="000C4DAB"/>
    <w:rsid w:val="000D0832"/>
    <w:rsid w:val="000D1610"/>
    <w:rsid w:val="000D1D3D"/>
    <w:rsid w:val="000D1D47"/>
    <w:rsid w:val="000D379C"/>
    <w:rsid w:val="000D3AF1"/>
    <w:rsid w:val="000D4123"/>
    <w:rsid w:val="000D475A"/>
    <w:rsid w:val="000D71B8"/>
    <w:rsid w:val="000D7D30"/>
    <w:rsid w:val="000D7FA3"/>
    <w:rsid w:val="000E108D"/>
    <w:rsid w:val="000E1830"/>
    <w:rsid w:val="000E1E39"/>
    <w:rsid w:val="000E1F64"/>
    <w:rsid w:val="000E2D48"/>
    <w:rsid w:val="000E34FF"/>
    <w:rsid w:val="000E4623"/>
    <w:rsid w:val="000E5AAC"/>
    <w:rsid w:val="000F04C8"/>
    <w:rsid w:val="000F3098"/>
    <w:rsid w:val="000F39E5"/>
    <w:rsid w:val="000F41C0"/>
    <w:rsid w:val="000F6891"/>
    <w:rsid w:val="000F72E5"/>
    <w:rsid w:val="00101079"/>
    <w:rsid w:val="0010136E"/>
    <w:rsid w:val="00103F88"/>
    <w:rsid w:val="00105519"/>
    <w:rsid w:val="00105532"/>
    <w:rsid w:val="0010558C"/>
    <w:rsid w:val="001078D8"/>
    <w:rsid w:val="001102B9"/>
    <w:rsid w:val="001112CA"/>
    <w:rsid w:val="00112464"/>
    <w:rsid w:val="001129DD"/>
    <w:rsid w:val="00114280"/>
    <w:rsid w:val="00114A94"/>
    <w:rsid w:val="001159E1"/>
    <w:rsid w:val="00115BBF"/>
    <w:rsid w:val="0011643C"/>
    <w:rsid w:val="001230C0"/>
    <w:rsid w:val="001238D9"/>
    <w:rsid w:val="001258E8"/>
    <w:rsid w:val="00125C4B"/>
    <w:rsid w:val="0012606E"/>
    <w:rsid w:val="00126630"/>
    <w:rsid w:val="00126963"/>
    <w:rsid w:val="00126980"/>
    <w:rsid w:val="001307F5"/>
    <w:rsid w:val="00132878"/>
    <w:rsid w:val="001340EC"/>
    <w:rsid w:val="0013490E"/>
    <w:rsid w:val="001366AB"/>
    <w:rsid w:val="0013686D"/>
    <w:rsid w:val="00137800"/>
    <w:rsid w:val="00140956"/>
    <w:rsid w:val="00141AFC"/>
    <w:rsid w:val="00141DA6"/>
    <w:rsid w:val="00144B39"/>
    <w:rsid w:val="00145133"/>
    <w:rsid w:val="001458BC"/>
    <w:rsid w:val="0014659D"/>
    <w:rsid w:val="00146C17"/>
    <w:rsid w:val="00146E2F"/>
    <w:rsid w:val="00150C34"/>
    <w:rsid w:val="00150F0A"/>
    <w:rsid w:val="0015188E"/>
    <w:rsid w:val="00152557"/>
    <w:rsid w:val="00153EF7"/>
    <w:rsid w:val="00154916"/>
    <w:rsid w:val="0015796A"/>
    <w:rsid w:val="00160262"/>
    <w:rsid w:val="00160E62"/>
    <w:rsid w:val="001616F4"/>
    <w:rsid w:val="001619B1"/>
    <w:rsid w:val="00161DA6"/>
    <w:rsid w:val="0016295B"/>
    <w:rsid w:val="00164785"/>
    <w:rsid w:val="001647E2"/>
    <w:rsid w:val="001649A3"/>
    <w:rsid w:val="00165F0E"/>
    <w:rsid w:val="001663E8"/>
    <w:rsid w:val="00167617"/>
    <w:rsid w:val="0017037F"/>
    <w:rsid w:val="001704F5"/>
    <w:rsid w:val="001706A2"/>
    <w:rsid w:val="0017153A"/>
    <w:rsid w:val="00171987"/>
    <w:rsid w:val="001727C0"/>
    <w:rsid w:val="001729B2"/>
    <w:rsid w:val="00172BE0"/>
    <w:rsid w:val="00172E96"/>
    <w:rsid w:val="00172E9F"/>
    <w:rsid w:val="00174200"/>
    <w:rsid w:val="00175002"/>
    <w:rsid w:val="001752C2"/>
    <w:rsid w:val="00177295"/>
    <w:rsid w:val="00180BDB"/>
    <w:rsid w:val="00180F62"/>
    <w:rsid w:val="001815C3"/>
    <w:rsid w:val="001831D9"/>
    <w:rsid w:val="00183360"/>
    <w:rsid w:val="00183A82"/>
    <w:rsid w:val="0018463E"/>
    <w:rsid w:val="001848C1"/>
    <w:rsid w:val="00186CB3"/>
    <w:rsid w:val="00190094"/>
    <w:rsid w:val="001935F3"/>
    <w:rsid w:val="00193A09"/>
    <w:rsid w:val="001945C2"/>
    <w:rsid w:val="001963BC"/>
    <w:rsid w:val="001964ED"/>
    <w:rsid w:val="00196A8E"/>
    <w:rsid w:val="00196DD2"/>
    <w:rsid w:val="001975C4"/>
    <w:rsid w:val="001A0719"/>
    <w:rsid w:val="001A1EAC"/>
    <w:rsid w:val="001A228E"/>
    <w:rsid w:val="001A36B0"/>
    <w:rsid w:val="001A3BFB"/>
    <w:rsid w:val="001A4254"/>
    <w:rsid w:val="001A460F"/>
    <w:rsid w:val="001A49DF"/>
    <w:rsid w:val="001A4C63"/>
    <w:rsid w:val="001A59AA"/>
    <w:rsid w:val="001A5D55"/>
    <w:rsid w:val="001A62A7"/>
    <w:rsid w:val="001A63B0"/>
    <w:rsid w:val="001A6BB2"/>
    <w:rsid w:val="001A7EBB"/>
    <w:rsid w:val="001B03A8"/>
    <w:rsid w:val="001B10D0"/>
    <w:rsid w:val="001B18F0"/>
    <w:rsid w:val="001B1CB9"/>
    <w:rsid w:val="001B2D3F"/>
    <w:rsid w:val="001B54CD"/>
    <w:rsid w:val="001B5899"/>
    <w:rsid w:val="001B5CF0"/>
    <w:rsid w:val="001B6AE5"/>
    <w:rsid w:val="001B6B16"/>
    <w:rsid w:val="001C0898"/>
    <w:rsid w:val="001C08EE"/>
    <w:rsid w:val="001C0A87"/>
    <w:rsid w:val="001C1112"/>
    <w:rsid w:val="001C317C"/>
    <w:rsid w:val="001C4E7B"/>
    <w:rsid w:val="001C5D79"/>
    <w:rsid w:val="001C629B"/>
    <w:rsid w:val="001D0CF1"/>
    <w:rsid w:val="001D0F0B"/>
    <w:rsid w:val="001D29D3"/>
    <w:rsid w:val="001D4258"/>
    <w:rsid w:val="001D44D6"/>
    <w:rsid w:val="001D5F7E"/>
    <w:rsid w:val="001D7832"/>
    <w:rsid w:val="001E038B"/>
    <w:rsid w:val="001E0434"/>
    <w:rsid w:val="001E097A"/>
    <w:rsid w:val="001E0B12"/>
    <w:rsid w:val="001E1A4D"/>
    <w:rsid w:val="001E1BC9"/>
    <w:rsid w:val="001E1F48"/>
    <w:rsid w:val="001E2273"/>
    <w:rsid w:val="001E24D3"/>
    <w:rsid w:val="001E309F"/>
    <w:rsid w:val="001E4214"/>
    <w:rsid w:val="001E4C97"/>
    <w:rsid w:val="001E6024"/>
    <w:rsid w:val="001E72BB"/>
    <w:rsid w:val="001E7918"/>
    <w:rsid w:val="001E7D24"/>
    <w:rsid w:val="001F010B"/>
    <w:rsid w:val="001F0F0F"/>
    <w:rsid w:val="001F2D68"/>
    <w:rsid w:val="001F49FA"/>
    <w:rsid w:val="001F6B29"/>
    <w:rsid w:val="0020188E"/>
    <w:rsid w:val="002025F2"/>
    <w:rsid w:val="00203498"/>
    <w:rsid w:val="002054D3"/>
    <w:rsid w:val="0020739D"/>
    <w:rsid w:val="0020758C"/>
    <w:rsid w:val="002106FA"/>
    <w:rsid w:val="002123F0"/>
    <w:rsid w:val="0021313F"/>
    <w:rsid w:val="0021319D"/>
    <w:rsid w:val="0021424A"/>
    <w:rsid w:val="00214C53"/>
    <w:rsid w:val="00215164"/>
    <w:rsid w:val="00215C24"/>
    <w:rsid w:val="00215C42"/>
    <w:rsid w:val="00216C75"/>
    <w:rsid w:val="00216D77"/>
    <w:rsid w:val="00217ACF"/>
    <w:rsid w:val="00217F94"/>
    <w:rsid w:val="002206BF"/>
    <w:rsid w:val="002234B8"/>
    <w:rsid w:val="00225DCB"/>
    <w:rsid w:val="00226081"/>
    <w:rsid w:val="0022617E"/>
    <w:rsid w:val="00226D11"/>
    <w:rsid w:val="0022700F"/>
    <w:rsid w:val="0022734C"/>
    <w:rsid w:val="00227358"/>
    <w:rsid w:val="002303AC"/>
    <w:rsid w:val="00230C3C"/>
    <w:rsid w:val="00231944"/>
    <w:rsid w:val="002321FC"/>
    <w:rsid w:val="00232DDD"/>
    <w:rsid w:val="00233282"/>
    <w:rsid w:val="002338F6"/>
    <w:rsid w:val="00233D8A"/>
    <w:rsid w:val="0023437B"/>
    <w:rsid w:val="00234C99"/>
    <w:rsid w:val="002353FC"/>
    <w:rsid w:val="00235736"/>
    <w:rsid w:val="00242349"/>
    <w:rsid w:val="00242534"/>
    <w:rsid w:val="00243483"/>
    <w:rsid w:val="00243BBF"/>
    <w:rsid w:val="002503C1"/>
    <w:rsid w:val="00251661"/>
    <w:rsid w:val="00251BAF"/>
    <w:rsid w:val="00251C66"/>
    <w:rsid w:val="00251CAC"/>
    <w:rsid w:val="0025267D"/>
    <w:rsid w:val="00252F49"/>
    <w:rsid w:val="00253226"/>
    <w:rsid w:val="00253F06"/>
    <w:rsid w:val="00254D25"/>
    <w:rsid w:val="00255AF4"/>
    <w:rsid w:val="00255F2A"/>
    <w:rsid w:val="002639AF"/>
    <w:rsid w:val="002654A8"/>
    <w:rsid w:val="00266471"/>
    <w:rsid w:val="00266B25"/>
    <w:rsid w:val="00266BA4"/>
    <w:rsid w:val="00267745"/>
    <w:rsid w:val="00271554"/>
    <w:rsid w:val="002725A1"/>
    <w:rsid w:val="002732A3"/>
    <w:rsid w:val="00274153"/>
    <w:rsid w:val="002746A6"/>
    <w:rsid w:val="00274A42"/>
    <w:rsid w:val="00274BFC"/>
    <w:rsid w:val="00275FC5"/>
    <w:rsid w:val="0027668C"/>
    <w:rsid w:val="00277226"/>
    <w:rsid w:val="0028051D"/>
    <w:rsid w:val="00281196"/>
    <w:rsid w:val="00281456"/>
    <w:rsid w:val="002818DE"/>
    <w:rsid w:val="00282909"/>
    <w:rsid w:val="002845D3"/>
    <w:rsid w:val="00285411"/>
    <w:rsid w:val="00285779"/>
    <w:rsid w:val="00285D9B"/>
    <w:rsid w:val="002869D8"/>
    <w:rsid w:val="002872BD"/>
    <w:rsid w:val="00290287"/>
    <w:rsid w:val="00291461"/>
    <w:rsid w:val="002925F2"/>
    <w:rsid w:val="00292A40"/>
    <w:rsid w:val="00292C73"/>
    <w:rsid w:val="002954FF"/>
    <w:rsid w:val="00296DEA"/>
    <w:rsid w:val="00297341"/>
    <w:rsid w:val="002A0E37"/>
    <w:rsid w:val="002A18BD"/>
    <w:rsid w:val="002A2352"/>
    <w:rsid w:val="002A48A0"/>
    <w:rsid w:val="002A498D"/>
    <w:rsid w:val="002B02F0"/>
    <w:rsid w:val="002B1825"/>
    <w:rsid w:val="002B1F87"/>
    <w:rsid w:val="002B1FBC"/>
    <w:rsid w:val="002B2123"/>
    <w:rsid w:val="002B2757"/>
    <w:rsid w:val="002B2B15"/>
    <w:rsid w:val="002B38CA"/>
    <w:rsid w:val="002B7176"/>
    <w:rsid w:val="002B7387"/>
    <w:rsid w:val="002C05E6"/>
    <w:rsid w:val="002C10C2"/>
    <w:rsid w:val="002C1BD9"/>
    <w:rsid w:val="002C3EB7"/>
    <w:rsid w:val="002C52F3"/>
    <w:rsid w:val="002C54CD"/>
    <w:rsid w:val="002C6E00"/>
    <w:rsid w:val="002D1BF5"/>
    <w:rsid w:val="002D2216"/>
    <w:rsid w:val="002D285B"/>
    <w:rsid w:val="002D326D"/>
    <w:rsid w:val="002D4460"/>
    <w:rsid w:val="002D5114"/>
    <w:rsid w:val="002D6464"/>
    <w:rsid w:val="002D6EB1"/>
    <w:rsid w:val="002E08B0"/>
    <w:rsid w:val="002E09AD"/>
    <w:rsid w:val="002E0EE7"/>
    <w:rsid w:val="002E1223"/>
    <w:rsid w:val="002E13D4"/>
    <w:rsid w:val="002E1829"/>
    <w:rsid w:val="002E24FD"/>
    <w:rsid w:val="002E2849"/>
    <w:rsid w:val="002E4A30"/>
    <w:rsid w:val="002E5667"/>
    <w:rsid w:val="002F3564"/>
    <w:rsid w:val="002F583F"/>
    <w:rsid w:val="002F637C"/>
    <w:rsid w:val="002F6D10"/>
    <w:rsid w:val="002F7378"/>
    <w:rsid w:val="002F7C2F"/>
    <w:rsid w:val="00300C9C"/>
    <w:rsid w:val="003045E2"/>
    <w:rsid w:val="0030515C"/>
    <w:rsid w:val="0030644B"/>
    <w:rsid w:val="003068A7"/>
    <w:rsid w:val="00307D98"/>
    <w:rsid w:val="00307EBF"/>
    <w:rsid w:val="00311B3A"/>
    <w:rsid w:val="00312611"/>
    <w:rsid w:val="0031360F"/>
    <w:rsid w:val="003167DF"/>
    <w:rsid w:val="0031695A"/>
    <w:rsid w:val="00317732"/>
    <w:rsid w:val="0032032E"/>
    <w:rsid w:val="00320337"/>
    <w:rsid w:val="0032247E"/>
    <w:rsid w:val="00323137"/>
    <w:rsid w:val="00323C88"/>
    <w:rsid w:val="00326A96"/>
    <w:rsid w:val="00327B6F"/>
    <w:rsid w:val="003301E7"/>
    <w:rsid w:val="00330DDD"/>
    <w:rsid w:val="00330E8A"/>
    <w:rsid w:val="003317B5"/>
    <w:rsid w:val="00333060"/>
    <w:rsid w:val="00336A62"/>
    <w:rsid w:val="00340C98"/>
    <w:rsid w:val="00342187"/>
    <w:rsid w:val="00343269"/>
    <w:rsid w:val="003435C6"/>
    <w:rsid w:val="003444A3"/>
    <w:rsid w:val="00344B42"/>
    <w:rsid w:val="003454CF"/>
    <w:rsid w:val="00345B02"/>
    <w:rsid w:val="00346828"/>
    <w:rsid w:val="00346B63"/>
    <w:rsid w:val="00346C3C"/>
    <w:rsid w:val="00350DE1"/>
    <w:rsid w:val="0035150D"/>
    <w:rsid w:val="00352487"/>
    <w:rsid w:val="00352A03"/>
    <w:rsid w:val="00353003"/>
    <w:rsid w:val="003531C4"/>
    <w:rsid w:val="003533C0"/>
    <w:rsid w:val="00353BD4"/>
    <w:rsid w:val="003545C7"/>
    <w:rsid w:val="00355767"/>
    <w:rsid w:val="00357830"/>
    <w:rsid w:val="00360157"/>
    <w:rsid w:val="00360470"/>
    <w:rsid w:val="00360AA2"/>
    <w:rsid w:val="00364B9B"/>
    <w:rsid w:val="00365094"/>
    <w:rsid w:val="0036568C"/>
    <w:rsid w:val="00365BB4"/>
    <w:rsid w:val="003675F9"/>
    <w:rsid w:val="00370CFF"/>
    <w:rsid w:val="0037198F"/>
    <w:rsid w:val="00371B4C"/>
    <w:rsid w:val="0037347F"/>
    <w:rsid w:val="00373F26"/>
    <w:rsid w:val="00377281"/>
    <w:rsid w:val="0038025C"/>
    <w:rsid w:val="0038092B"/>
    <w:rsid w:val="00380FA1"/>
    <w:rsid w:val="00381140"/>
    <w:rsid w:val="00381763"/>
    <w:rsid w:val="003819DE"/>
    <w:rsid w:val="00381CF3"/>
    <w:rsid w:val="003828D2"/>
    <w:rsid w:val="00382B65"/>
    <w:rsid w:val="003838D3"/>
    <w:rsid w:val="0038714C"/>
    <w:rsid w:val="00387741"/>
    <w:rsid w:val="0039001A"/>
    <w:rsid w:val="00390D4C"/>
    <w:rsid w:val="003939EB"/>
    <w:rsid w:val="00393ACA"/>
    <w:rsid w:val="00394DBD"/>
    <w:rsid w:val="00395554"/>
    <w:rsid w:val="00397707"/>
    <w:rsid w:val="003A1C59"/>
    <w:rsid w:val="003A49E8"/>
    <w:rsid w:val="003A4F25"/>
    <w:rsid w:val="003A61DB"/>
    <w:rsid w:val="003A61FC"/>
    <w:rsid w:val="003A700B"/>
    <w:rsid w:val="003A7F33"/>
    <w:rsid w:val="003B0207"/>
    <w:rsid w:val="003B4ACD"/>
    <w:rsid w:val="003B4DE4"/>
    <w:rsid w:val="003B5180"/>
    <w:rsid w:val="003B6782"/>
    <w:rsid w:val="003B790C"/>
    <w:rsid w:val="003B7AE0"/>
    <w:rsid w:val="003B7EBE"/>
    <w:rsid w:val="003C0B8D"/>
    <w:rsid w:val="003C2A30"/>
    <w:rsid w:val="003C3B1B"/>
    <w:rsid w:val="003C4790"/>
    <w:rsid w:val="003C484B"/>
    <w:rsid w:val="003C7AA1"/>
    <w:rsid w:val="003C7FDC"/>
    <w:rsid w:val="003D1669"/>
    <w:rsid w:val="003D2975"/>
    <w:rsid w:val="003D4111"/>
    <w:rsid w:val="003D42C5"/>
    <w:rsid w:val="003D59DA"/>
    <w:rsid w:val="003D5AC9"/>
    <w:rsid w:val="003D61AD"/>
    <w:rsid w:val="003D7273"/>
    <w:rsid w:val="003E057D"/>
    <w:rsid w:val="003E19C1"/>
    <w:rsid w:val="003E1CAB"/>
    <w:rsid w:val="003E1E10"/>
    <w:rsid w:val="003E2BE2"/>
    <w:rsid w:val="003E30A1"/>
    <w:rsid w:val="003E3134"/>
    <w:rsid w:val="003E32A2"/>
    <w:rsid w:val="003E3A97"/>
    <w:rsid w:val="003E69D0"/>
    <w:rsid w:val="003F1763"/>
    <w:rsid w:val="003F38D6"/>
    <w:rsid w:val="003F3A14"/>
    <w:rsid w:val="003F51AB"/>
    <w:rsid w:val="003F59FB"/>
    <w:rsid w:val="003F70E4"/>
    <w:rsid w:val="003F73CC"/>
    <w:rsid w:val="00401EE0"/>
    <w:rsid w:val="004031F9"/>
    <w:rsid w:val="00403293"/>
    <w:rsid w:val="00406947"/>
    <w:rsid w:val="00407EE3"/>
    <w:rsid w:val="00410501"/>
    <w:rsid w:val="0041089C"/>
    <w:rsid w:val="00411CAB"/>
    <w:rsid w:val="00413B5B"/>
    <w:rsid w:val="0041420F"/>
    <w:rsid w:val="00414226"/>
    <w:rsid w:val="00417E73"/>
    <w:rsid w:val="00420598"/>
    <w:rsid w:val="00422151"/>
    <w:rsid w:val="00422F39"/>
    <w:rsid w:val="0042364E"/>
    <w:rsid w:val="00424B47"/>
    <w:rsid w:val="00425B88"/>
    <w:rsid w:val="004266E1"/>
    <w:rsid w:val="00426743"/>
    <w:rsid w:val="00426B83"/>
    <w:rsid w:val="0042707A"/>
    <w:rsid w:val="00430CEE"/>
    <w:rsid w:val="00431A49"/>
    <w:rsid w:val="00432B80"/>
    <w:rsid w:val="00432BC3"/>
    <w:rsid w:val="0043478B"/>
    <w:rsid w:val="00434A6C"/>
    <w:rsid w:val="00434AFC"/>
    <w:rsid w:val="0043733B"/>
    <w:rsid w:val="00437387"/>
    <w:rsid w:val="00437940"/>
    <w:rsid w:val="004408D9"/>
    <w:rsid w:val="004412E4"/>
    <w:rsid w:val="0044244A"/>
    <w:rsid w:val="00442840"/>
    <w:rsid w:val="00444EEF"/>
    <w:rsid w:val="00445F0B"/>
    <w:rsid w:val="004464B6"/>
    <w:rsid w:val="00446CE9"/>
    <w:rsid w:val="004519CE"/>
    <w:rsid w:val="00451C2C"/>
    <w:rsid w:val="00452668"/>
    <w:rsid w:val="004533E9"/>
    <w:rsid w:val="00453534"/>
    <w:rsid w:val="00453E6E"/>
    <w:rsid w:val="00454F6A"/>
    <w:rsid w:val="00455DD9"/>
    <w:rsid w:val="00456032"/>
    <w:rsid w:val="00456AC8"/>
    <w:rsid w:val="0045746E"/>
    <w:rsid w:val="00457DCC"/>
    <w:rsid w:val="004612B8"/>
    <w:rsid w:val="0046391F"/>
    <w:rsid w:val="0046395F"/>
    <w:rsid w:val="00465C62"/>
    <w:rsid w:val="00465E5E"/>
    <w:rsid w:val="0046722B"/>
    <w:rsid w:val="00470A1C"/>
    <w:rsid w:val="004742AE"/>
    <w:rsid w:val="00474A8B"/>
    <w:rsid w:val="00477022"/>
    <w:rsid w:val="00482072"/>
    <w:rsid w:val="004822E7"/>
    <w:rsid w:val="00482FB0"/>
    <w:rsid w:val="004839FE"/>
    <w:rsid w:val="0048499A"/>
    <w:rsid w:val="00484D3D"/>
    <w:rsid w:val="00484F45"/>
    <w:rsid w:val="00485B1C"/>
    <w:rsid w:val="0048605C"/>
    <w:rsid w:val="00486516"/>
    <w:rsid w:val="00487D11"/>
    <w:rsid w:val="00487E47"/>
    <w:rsid w:val="00491102"/>
    <w:rsid w:val="00491730"/>
    <w:rsid w:val="004919CA"/>
    <w:rsid w:val="00491EF8"/>
    <w:rsid w:val="0049287B"/>
    <w:rsid w:val="00495642"/>
    <w:rsid w:val="00496A34"/>
    <w:rsid w:val="00497BA5"/>
    <w:rsid w:val="004A1902"/>
    <w:rsid w:val="004A293B"/>
    <w:rsid w:val="004A3290"/>
    <w:rsid w:val="004A498B"/>
    <w:rsid w:val="004A498D"/>
    <w:rsid w:val="004A61BA"/>
    <w:rsid w:val="004A7917"/>
    <w:rsid w:val="004A7B5C"/>
    <w:rsid w:val="004B1A98"/>
    <w:rsid w:val="004B1AB3"/>
    <w:rsid w:val="004B1B04"/>
    <w:rsid w:val="004B2FF0"/>
    <w:rsid w:val="004B3284"/>
    <w:rsid w:val="004B43EF"/>
    <w:rsid w:val="004B4BF3"/>
    <w:rsid w:val="004B5111"/>
    <w:rsid w:val="004B5246"/>
    <w:rsid w:val="004B5D6C"/>
    <w:rsid w:val="004C0798"/>
    <w:rsid w:val="004C0FAE"/>
    <w:rsid w:val="004C1494"/>
    <w:rsid w:val="004C2AA4"/>
    <w:rsid w:val="004C2E0D"/>
    <w:rsid w:val="004C4731"/>
    <w:rsid w:val="004C4F9F"/>
    <w:rsid w:val="004D2C75"/>
    <w:rsid w:val="004D2F78"/>
    <w:rsid w:val="004D4344"/>
    <w:rsid w:val="004D4AD6"/>
    <w:rsid w:val="004D4FDF"/>
    <w:rsid w:val="004D5F01"/>
    <w:rsid w:val="004E016F"/>
    <w:rsid w:val="004E24B3"/>
    <w:rsid w:val="004E7771"/>
    <w:rsid w:val="004E7E13"/>
    <w:rsid w:val="004F0C50"/>
    <w:rsid w:val="004F2023"/>
    <w:rsid w:val="004F35CF"/>
    <w:rsid w:val="004F4D28"/>
    <w:rsid w:val="004F6C77"/>
    <w:rsid w:val="004F70A6"/>
    <w:rsid w:val="004F7D2E"/>
    <w:rsid w:val="0050209B"/>
    <w:rsid w:val="005039F3"/>
    <w:rsid w:val="00503CC1"/>
    <w:rsid w:val="0050510C"/>
    <w:rsid w:val="005055D8"/>
    <w:rsid w:val="00505F5E"/>
    <w:rsid w:val="005064D2"/>
    <w:rsid w:val="00506F04"/>
    <w:rsid w:val="0051185C"/>
    <w:rsid w:val="00511ED3"/>
    <w:rsid w:val="00512081"/>
    <w:rsid w:val="00513AA7"/>
    <w:rsid w:val="0051532F"/>
    <w:rsid w:val="005176D6"/>
    <w:rsid w:val="00517A7F"/>
    <w:rsid w:val="00520D34"/>
    <w:rsid w:val="00520DFF"/>
    <w:rsid w:val="00524FA7"/>
    <w:rsid w:val="00525BE2"/>
    <w:rsid w:val="005266D9"/>
    <w:rsid w:val="00526A84"/>
    <w:rsid w:val="00527D50"/>
    <w:rsid w:val="005302E2"/>
    <w:rsid w:val="0053068E"/>
    <w:rsid w:val="005318F3"/>
    <w:rsid w:val="005319F5"/>
    <w:rsid w:val="00532A84"/>
    <w:rsid w:val="00532F6F"/>
    <w:rsid w:val="005335CA"/>
    <w:rsid w:val="00533D4E"/>
    <w:rsid w:val="005345BB"/>
    <w:rsid w:val="00534744"/>
    <w:rsid w:val="00536749"/>
    <w:rsid w:val="005400D0"/>
    <w:rsid w:val="005401C2"/>
    <w:rsid w:val="00541CBD"/>
    <w:rsid w:val="0054230B"/>
    <w:rsid w:val="005424C7"/>
    <w:rsid w:val="00544128"/>
    <w:rsid w:val="005468CD"/>
    <w:rsid w:val="00547486"/>
    <w:rsid w:val="0054794D"/>
    <w:rsid w:val="005514C5"/>
    <w:rsid w:val="0055237B"/>
    <w:rsid w:val="00554305"/>
    <w:rsid w:val="005550DD"/>
    <w:rsid w:val="005564D3"/>
    <w:rsid w:val="00556DD3"/>
    <w:rsid w:val="005608F6"/>
    <w:rsid w:val="00563450"/>
    <w:rsid w:val="00563897"/>
    <w:rsid w:val="005640F4"/>
    <w:rsid w:val="005641D8"/>
    <w:rsid w:val="00565302"/>
    <w:rsid w:val="00565FD8"/>
    <w:rsid w:val="005676B6"/>
    <w:rsid w:val="005712F1"/>
    <w:rsid w:val="005716FF"/>
    <w:rsid w:val="0057225C"/>
    <w:rsid w:val="005726ED"/>
    <w:rsid w:val="005737BE"/>
    <w:rsid w:val="00573978"/>
    <w:rsid w:val="00573BC9"/>
    <w:rsid w:val="005745FC"/>
    <w:rsid w:val="005749B4"/>
    <w:rsid w:val="00576416"/>
    <w:rsid w:val="00580582"/>
    <w:rsid w:val="005812E3"/>
    <w:rsid w:val="00582AB5"/>
    <w:rsid w:val="00583B24"/>
    <w:rsid w:val="00584752"/>
    <w:rsid w:val="00584BA0"/>
    <w:rsid w:val="00585329"/>
    <w:rsid w:val="00586475"/>
    <w:rsid w:val="0058673B"/>
    <w:rsid w:val="005869E2"/>
    <w:rsid w:val="00590F0D"/>
    <w:rsid w:val="005912FC"/>
    <w:rsid w:val="005915E3"/>
    <w:rsid w:val="00592453"/>
    <w:rsid w:val="00592BBF"/>
    <w:rsid w:val="005959B7"/>
    <w:rsid w:val="00595EBA"/>
    <w:rsid w:val="00595FED"/>
    <w:rsid w:val="00596913"/>
    <w:rsid w:val="005A04A1"/>
    <w:rsid w:val="005A071F"/>
    <w:rsid w:val="005A3786"/>
    <w:rsid w:val="005A3F8B"/>
    <w:rsid w:val="005A62EC"/>
    <w:rsid w:val="005A6B72"/>
    <w:rsid w:val="005A7BAE"/>
    <w:rsid w:val="005B45B5"/>
    <w:rsid w:val="005B5C8B"/>
    <w:rsid w:val="005B6429"/>
    <w:rsid w:val="005B711F"/>
    <w:rsid w:val="005B76D9"/>
    <w:rsid w:val="005B7E1F"/>
    <w:rsid w:val="005C0365"/>
    <w:rsid w:val="005C1947"/>
    <w:rsid w:val="005C1B4A"/>
    <w:rsid w:val="005C2A1D"/>
    <w:rsid w:val="005C366C"/>
    <w:rsid w:val="005C4105"/>
    <w:rsid w:val="005C43F9"/>
    <w:rsid w:val="005C5589"/>
    <w:rsid w:val="005C5C4C"/>
    <w:rsid w:val="005D1375"/>
    <w:rsid w:val="005D1618"/>
    <w:rsid w:val="005D2CE7"/>
    <w:rsid w:val="005D3953"/>
    <w:rsid w:val="005D3A9A"/>
    <w:rsid w:val="005D5918"/>
    <w:rsid w:val="005D5AC2"/>
    <w:rsid w:val="005E15BB"/>
    <w:rsid w:val="005E29BB"/>
    <w:rsid w:val="005E4B9F"/>
    <w:rsid w:val="005E50F3"/>
    <w:rsid w:val="005E59AD"/>
    <w:rsid w:val="005E5FEC"/>
    <w:rsid w:val="005E6093"/>
    <w:rsid w:val="005E668F"/>
    <w:rsid w:val="005E66B2"/>
    <w:rsid w:val="005F0F53"/>
    <w:rsid w:val="005F1447"/>
    <w:rsid w:val="005F1451"/>
    <w:rsid w:val="005F1BAF"/>
    <w:rsid w:val="005F299E"/>
    <w:rsid w:val="005F2EE5"/>
    <w:rsid w:val="005F321E"/>
    <w:rsid w:val="005F3B81"/>
    <w:rsid w:val="005F3C78"/>
    <w:rsid w:val="005F4E16"/>
    <w:rsid w:val="005F4E67"/>
    <w:rsid w:val="005F5146"/>
    <w:rsid w:val="00603B35"/>
    <w:rsid w:val="00604263"/>
    <w:rsid w:val="00604BAD"/>
    <w:rsid w:val="00610D15"/>
    <w:rsid w:val="00612A39"/>
    <w:rsid w:val="00613510"/>
    <w:rsid w:val="00613972"/>
    <w:rsid w:val="00613AC3"/>
    <w:rsid w:val="00615154"/>
    <w:rsid w:val="00615BF5"/>
    <w:rsid w:val="00615D57"/>
    <w:rsid w:val="00617755"/>
    <w:rsid w:val="00617756"/>
    <w:rsid w:val="00620D46"/>
    <w:rsid w:val="00620DAB"/>
    <w:rsid w:val="00621331"/>
    <w:rsid w:val="00621762"/>
    <w:rsid w:val="00623121"/>
    <w:rsid w:val="006232A7"/>
    <w:rsid w:val="006235CA"/>
    <w:rsid w:val="00623EFA"/>
    <w:rsid w:val="00624F00"/>
    <w:rsid w:val="00627355"/>
    <w:rsid w:val="00627570"/>
    <w:rsid w:val="006276C4"/>
    <w:rsid w:val="00630450"/>
    <w:rsid w:val="00631199"/>
    <w:rsid w:val="00631A3B"/>
    <w:rsid w:val="0063388D"/>
    <w:rsid w:val="00633BD8"/>
    <w:rsid w:val="006347AC"/>
    <w:rsid w:val="00635957"/>
    <w:rsid w:val="0063623E"/>
    <w:rsid w:val="006363DE"/>
    <w:rsid w:val="00636816"/>
    <w:rsid w:val="00636C46"/>
    <w:rsid w:val="00637786"/>
    <w:rsid w:val="00637E87"/>
    <w:rsid w:val="00641982"/>
    <w:rsid w:val="00641A93"/>
    <w:rsid w:val="006433DA"/>
    <w:rsid w:val="0064625E"/>
    <w:rsid w:val="00647532"/>
    <w:rsid w:val="00652397"/>
    <w:rsid w:val="00652D02"/>
    <w:rsid w:val="00654C68"/>
    <w:rsid w:val="00657683"/>
    <w:rsid w:val="00657A1F"/>
    <w:rsid w:val="00661402"/>
    <w:rsid w:val="0066306D"/>
    <w:rsid w:val="00663C8E"/>
    <w:rsid w:val="00664357"/>
    <w:rsid w:val="0066459B"/>
    <w:rsid w:val="00667069"/>
    <w:rsid w:val="006711DB"/>
    <w:rsid w:val="00671E92"/>
    <w:rsid w:val="00671FDB"/>
    <w:rsid w:val="00672FE3"/>
    <w:rsid w:val="00673903"/>
    <w:rsid w:val="00675454"/>
    <w:rsid w:val="00676271"/>
    <w:rsid w:val="00681A3E"/>
    <w:rsid w:val="006831BA"/>
    <w:rsid w:val="006834C1"/>
    <w:rsid w:val="0068374D"/>
    <w:rsid w:val="00684396"/>
    <w:rsid w:val="00684B6F"/>
    <w:rsid w:val="0068610A"/>
    <w:rsid w:val="00686AE1"/>
    <w:rsid w:val="00687214"/>
    <w:rsid w:val="0069049F"/>
    <w:rsid w:val="006907DF"/>
    <w:rsid w:val="00691324"/>
    <w:rsid w:val="00691385"/>
    <w:rsid w:val="0069142D"/>
    <w:rsid w:val="00691DB0"/>
    <w:rsid w:val="00693497"/>
    <w:rsid w:val="00693DA2"/>
    <w:rsid w:val="006947E0"/>
    <w:rsid w:val="006A1035"/>
    <w:rsid w:val="006A29EF"/>
    <w:rsid w:val="006A40F7"/>
    <w:rsid w:val="006A61AC"/>
    <w:rsid w:val="006A7258"/>
    <w:rsid w:val="006A75C6"/>
    <w:rsid w:val="006B11DA"/>
    <w:rsid w:val="006B1418"/>
    <w:rsid w:val="006B23EF"/>
    <w:rsid w:val="006B2C49"/>
    <w:rsid w:val="006B3493"/>
    <w:rsid w:val="006B58AF"/>
    <w:rsid w:val="006B5F63"/>
    <w:rsid w:val="006B62A3"/>
    <w:rsid w:val="006B6563"/>
    <w:rsid w:val="006B7C59"/>
    <w:rsid w:val="006B7E10"/>
    <w:rsid w:val="006C0E49"/>
    <w:rsid w:val="006C17E3"/>
    <w:rsid w:val="006C3336"/>
    <w:rsid w:val="006C7596"/>
    <w:rsid w:val="006D0173"/>
    <w:rsid w:val="006D189D"/>
    <w:rsid w:val="006D1CB1"/>
    <w:rsid w:val="006D22B4"/>
    <w:rsid w:val="006D29FC"/>
    <w:rsid w:val="006D436D"/>
    <w:rsid w:val="006D4DFA"/>
    <w:rsid w:val="006D5626"/>
    <w:rsid w:val="006D6D57"/>
    <w:rsid w:val="006E1736"/>
    <w:rsid w:val="006E3543"/>
    <w:rsid w:val="006E3B03"/>
    <w:rsid w:val="006E3D70"/>
    <w:rsid w:val="006E4EF6"/>
    <w:rsid w:val="006E5A5E"/>
    <w:rsid w:val="006E764A"/>
    <w:rsid w:val="006E7EE9"/>
    <w:rsid w:val="006F0C19"/>
    <w:rsid w:val="006F247D"/>
    <w:rsid w:val="006F2B07"/>
    <w:rsid w:val="006F2E9B"/>
    <w:rsid w:val="006F3D73"/>
    <w:rsid w:val="006F3E19"/>
    <w:rsid w:val="006F3ECF"/>
    <w:rsid w:val="006F4481"/>
    <w:rsid w:val="006F6CE7"/>
    <w:rsid w:val="006F6E28"/>
    <w:rsid w:val="006F6F8E"/>
    <w:rsid w:val="006F75A1"/>
    <w:rsid w:val="00700640"/>
    <w:rsid w:val="00700D42"/>
    <w:rsid w:val="0070152D"/>
    <w:rsid w:val="007018EA"/>
    <w:rsid w:val="00702374"/>
    <w:rsid w:val="00702A9C"/>
    <w:rsid w:val="00703440"/>
    <w:rsid w:val="0070370D"/>
    <w:rsid w:val="00704E04"/>
    <w:rsid w:val="00705CA9"/>
    <w:rsid w:val="007064C9"/>
    <w:rsid w:val="00710A21"/>
    <w:rsid w:val="00711739"/>
    <w:rsid w:val="00712098"/>
    <w:rsid w:val="007120B1"/>
    <w:rsid w:val="0071428E"/>
    <w:rsid w:val="00715A1A"/>
    <w:rsid w:val="00715A1D"/>
    <w:rsid w:val="0071711F"/>
    <w:rsid w:val="007202ED"/>
    <w:rsid w:val="00721963"/>
    <w:rsid w:val="00721E50"/>
    <w:rsid w:val="00723373"/>
    <w:rsid w:val="007238F3"/>
    <w:rsid w:val="00723A98"/>
    <w:rsid w:val="007270DF"/>
    <w:rsid w:val="00730108"/>
    <w:rsid w:val="00730C8F"/>
    <w:rsid w:val="0073251D"/>
    <w:rsid w:val="007330E2"/>
    <w:rsid w:val="00733715"/>
    <w:rsid w:val="00734A01"/>
    <w:rsid w:val="00735026"/>
    <w:rsid w:val="0073628A"/>
    <w:rsid w:val="007365EC"/>
    <w:rsid w:val="00736852"/>
    <w:rsid w:val="00736A4A"/>
    <w:rsid w:val="00737616"/>
    <w:rsid w:val="007376F6"/>
    <w:rsid w:val="007406DD"/>
    <w:rsid w:val="00740CD6"/>
    <w:rsid w:val="00741EAE"/>
    <w:rsid w:val="00743DB8"/>
    <w:rsid w:val="00745C74"/>
    <w:rsid w:val="00745CB8"/>
    <w:rsid w:val="00745D09"/>
    <w:rsid w:val="00746B92"/>
    <w:rsid w:val="007470C8"/>
    <w:rsid w:val="007474DD"/>
    <w:rsid w:val="00750651"/>
    <w:rsid w:val="0075186F"/>
    <w:rsid w:val="00752062"/>
    <w:rsid w:val="0075248E"/>
    <w:rsid w:val="00752665"/>
    <w:rsid w:val="00753A4C"/>
    <w:rsid w:val="00753EC1"/>
    <w:rsid w:val="00753FBC"/>
    <w:rsid w:val="00754095"/>
    <w:rsid w:val="00754460"/>
    <w:rsid w:val="00754E82"/>
    <w:rsid w:val="00755A84"/>
    <w:rsid w:val="00756D61"/>
    <w:rsid w:val="00757796"/>
    <w:rsid w:val="00757C4F"/>
    <w:rsid w:val="00760B54"/>
    <w:rsid w:val="00761F91"/>
    <w:rsid w:val="007635A8"/>
    <w:rsid w:val="007640DE"/>
    <w:rsid w:val="00764A8C"/>
    <w:rsid w:val="0076511F"/>
    <w:rsid w:val="007654D3"/>
    <w:rsid w:val="00765E81"/>
    <w:rsid w:val="0076710D"/>
    <w:rsid w:val="007676DF"/>
    <w:rsid w:val="0077394B"/>
    <w:rsid w:val="00773A56"/>
    <w:rsid w:val="00774BF0"/>
    <w:rsid w:val="00776A4E"/>
    <w:rsid w:val="00777712"/>
    <w:rsid w:val="00777B9C"/>
    <w:rsid w:val="00782682"/>
    <w:rsid w:val="0078382B"/>
    <w:rsid w:val="00784EB9"/>
    <w:rsid w:val="007850A2"/>
    <w:rsid w:val="00787C0F"/>
    <w:rsid w:val="007901B8"/>
    <w:rsid w:val="0079085E"/>
    <w:rsid w:val="007914FD"/>
    <w:rsid w:val="0079300A"/>
    <w:rsid w:val="00793707"/>
    <w:rsid w:val="0079523B"/>
    <w:rsid w:val="00795B18"/>
    <w:rsid w:val="007977C1"/>
    <w:rsid w:val="00797A57"/>
    <w:rsid w:val="00797E45"/>
    <w:rsid w:val="007A18FD"/>
    <w:rsid w:val="007A1DAD"/>
    <w:rsid w:val="007A2388"/>
    <w:rsid w:val="007A2BBE"/>
    <w:rsid w:val="007A37EB"/>
    <w:rsid w:val="007A4891"/>
    <w:rsid w:val="007A50A7"/>
    <w:rsid w:val="007A7634"/>
    <w:rsid w:val="007B0FF9"/>
    <w:rsid w:val="007B19B8"/>
    <w:rsid w:val="007B246D"/>
    <w:rsid w:val="007B3FE5"/>
    <w:rsid w:val="007B49A3"/>
    <w:rsid w:val="007B52B9"/>
    <w:rsid w:val="007B5869"/>
    <w:rsid w:val="007B6CE1"/>
    <w:rsid w:val="007B7110"/>
    <w:rsid w:val="007B7756"/>
    <w:rsid w:val="007C1D16"/>
    <w:rsid w:val="007C3DBE"/>
    <w:rsid w:val="007C4917"/>
    <w:rsid w:val="007C565A"/>
    <w:rsid w:val="007C6558"/>
    <w:rsid w:val="007C7E2E"/>
    <w:rsid w:val="007D0F31"/>
    <w:rsid w:val="007D147C"/>
    <w:rsid w:val="007D3419"/>
    <w:rsid w:val="007D39CB"/>
    <w:rsid w:val="007D3A81"/>
    <w:rsid w:val="007D4610"/>
    <w:rsid w:val="007D5066"/>
    <w:rsid w:val="007D5F62"/>
    <w:rsid w:val="007E0754"/>
    <w:rsid w:val="007E11D3"/>
    <w:rsid w:val="007E2149"/>
    <w:rsid w:val="007E2ACB"/>
    <w:rsid w:val="007E4DDE"/>
    <w:rsid w:val="007E4EA3"/>
    <w:rsid w:val="007E616D"/>
    <w:rsid w:val="007E6DFD"/>
    <w:rsid w:val="007E732E"/>
    <w:rsid w:val="007E7768"/>
    <w:rsid w:val="007E776F"/>
    <w:rsid w:val="007E78EE"/>
    <w:rsid w:val="007F042B"/>
    <w:rsid w:val="007F20A9"/>
    <w:rsid w:val="007F26E5"/>
    <w:rsid w:val="007F29C6"/>
    <w:rsid w:val="007F33F4"/>
    <w:rsid w:val="007F35BE"/>
    <w:rsid w:val="007F3C69"/>
    <w:rsid w:val="007F6464"/>
    <w:rsid w:val="007F64D3"/>
    <w:rsid w:val="007F67E6"/>
    <w:rsid w:val="007F6895"/>
    <w:rsid w:val="007F7172"/>
    <w:rsid w:val="007F7E7E"/>
    <w:rsid w:val="0080092D"/>
    <w:rsid w:val="00802473"/>
    <w:rsid w:val="00802FC1"/>
    <w:rsid w:val="00804827"/>
    <w:rsid w:val="008073D8"/>
    <w:rsid w:val="008079E0"/>
    <w:rsid w:val="00807EC4"/>
    <w:rsid w:val="00807EDD"/>
    <w:rsid w:val="0081086F"/>
    <w:rsid w:val="008109F1"/>
    <w:rsid w:val="0081295E"/>
    <w:rsid w:val="0081750A"/>
    <w:rsid w:val="00820442"/>
    <w:rsid w:val="00821A4B"/>
    <w:rsid w:val="0082222B"/>
    <w:rsid w:val="008228F9"/>
    <w:rsid w:val="00823C3A"/>
    <w:rsid w:val="00824370"/>
    <w:rsid w:val="00824659"/>
    <w:rsid w:val="00825ABC"/>
    <w:rsid w:val="00826961"/>
    <w:rsid w:val="008277CF"/>
    <w:rsid w:val="00830167"/>
    <w:rsid w:val="00832387"/>
    <w:rsid w:val="00833C36"/>
    <w:rsid w:val="00833F17"/>
    <w:rsid w:val="0083586F"/>
    <w:rsid w:val="008403DB"/>
    <w:rsid w:val="008425F7"/>
    <w:rsid w:val="0084487D"/>
    <w:rsid w:val="00844C57"/>
    <w:rsid w:val="00846C98"/>
    <w:rsid w:val="0084726A"/>
    <w:rsid w:val="008500E6"/>
    <w:rsid w:val="00850D39"/>
    <w:rsid w:val="00851AE5"/>
    <w:rsid w:val="00851F30"/>
    <w:rsid w:val="00853667"/>
    <w:rsid w:val="008545CB"/>
    <w:rsid w:val="00855DF7"/>
    <w:rsid w:val="00861342"/>
    <w:rsid w:val="00861D22"/>
    <w:rsid w:val="008656DA"/>
    <w:rsid w:val="00865DEA"/>
    <w:rsid w:val="0086645A"/>
    <w:rsid w:val="00866551"/>
    <w:rsid w:val="00866892"/>
    <w:rsid w:val="0087145C"/>
    <w:rsid w:val="0087294A"/>
    <w:rsid w:val="00872AAB"/>
    <w:rsid w:val="00873C71"/>
    <w:rsid w:val="00874429"/>
    <w:rsid w:val="00874620"/>
    <w:rsid w:val="00874E52"/>
    <w:rsid w:val="008756AE"/>
    <w:rsid w:val="0087653D"/>
    <w:rsid w:val="0087665C"/>
    <w:rsid w:val="00877A41"/>
    <w:rsid w:val="00877E66"/>
    <w:rsid w:val="00880171"/>
    <w:rsid w:val="0088041A"/>
    <w:rsid w:val="00880D4C"/>
    <w:rsid w:val="00882867"/>
    <w:rsid w:val="008835ED"/>
    <w:rsid w:val="00884043"/>
    <w:rsid w:val="00884636"/>
    <w:rsid w:val="00885346"/>
    <w:rsid w:val="00886496"/>
    <w:rsid w:val="008868D2"/>
    <w:rsid w:val="00886B7F"/>
    <w:rsid w:val="00887016"/>
    <w:rsid w:val="00887A0F"/>
    <w:rsid w:val="00887C66"/>
    <w:rsid w:val="008902A2"/>
    <w:rsid w:val="00890ED1"/>
    <w:rsid w:val="0089119E"/>
    <w:rsid w:val="008917AA"/>
    <w:rsid w:val="0089516F"/>
    <w:rsid w:val="008A04B5"/>
    <w:rsid w:val="008A1A1B"/>
    <w:rsid w:val="008A1EA9"/>
    <w:rsid w:val="008A4244"/>
    <w:rsid w:val="008A5CDF"/>
    <w:rsid w:val="008A7F57"/>
    <w:rsid w:val="008B062D"/>
    <w:rsid w:val="008B0AF9"/>
    <w:rsid w:val="008B16CE"/>
    <w:rsid w:val="008B2416"/>
    <w:rsid w:val="008B39A0"/>
    <w:rsid w:val="008B67AF"/>
    <w:rsid w:val="008B7EB2"/>
    <w:rsid w:val="008C02F8"/>
    <w:rsid w:val="008C0823"/>
    <w:rsid w:val="008C0E5D"/>
    <w:rsid w:val="008C1602"/>
    <w:rsid w:val="008C269E"/>
    <w:rsid w:val="008C4199"/>
    <w:rsid w:val="008C4458"/>
    <w:rsid w:val="008C4629"/>
    <w:rsid w:val="008C474E"/>
    <w:rsid w:val="008C4D43"/>
    <w:rsid w:val="008C4DDC"/>
    <w:rsid w:val="008C65CA"/>
    <w:rsid w:val="008C71E1"/>
    <w:rsid w:val="008D01B8"/>
    <w:rsid w:val="008D01FE"/>
    <w:rsid w:val="008D0C53"/>
    <w:rsid w:val="008D282D"/>
    <w:rsid w:val="008D3A9D"/>
    <w:rsid w:val="008D3B67"/>
    <w:rsid w:val="008D407F"/>
    <w:rsid w:val="008D53FD"/>
    <w:rsid w:val="008D6291"/>
    <w:rsid w:val="008D777F"/>
    <w:rsid w:val="008E0241"/>
    <w:rsid w:val="008E0670"/>
    <w:rsid w:val="008E22EF"/>
    <w:rsid w:val="008E30A1"/>
    <w:rsid w:val="008E36FC"/>
    <w:rsid w:val="008E3FEA"/>
    <w:rsid w:val="008E48FA"/>
    <w:rsid w:val="008E508E"/>
    <w:rsid w:val="008E5097"/>
    <w:rsid w:val="008E5261"/>
    <w:rsid w:val="008E5F3F"/>
    <w:rsid w:val="008E7C0E"/>
    <w:rsid w:val="008E7D3C"/>
    <w:rsid w:val="008F0001"/>
    <w:rsid w:val="008F0F78"/>
    <w:rsid w:val="008F279C"/>
    <w:rsid w:val="008F44E6"/>
    <w:rsid w:val="008F4566"/>
    <w:rsid w:val="008F46EA"/>
    <w:rsid w:val="008F6DB5"/>
    <w:rsid w:val="008F762C"/>
    <w:rsid w:val="009002D1"/>
    <w:rsid w:val="0090041E"/>
    <w:rsid w:val="009011A9"/>
    <w:rsid w:val="009019A3"/>
    <w:rsid w:val="0090302C"/>
    <w:rsid w:val="0090373B"/>
    <w:rsid w:val="00904417"/>
    <w:rsid w:val="009109EC"/>
    <w:rsid w:val="00912037"/>
    <w:rsid w:val="00914E49"/>
    <w:rsid w:val="00917285"/>
    <w:rsid w:val="009202F0"/>
    <w:rsid w:val="00920C37"/>
    <w:rsid w:val="00920C3F"/>
    <w:rsid w:val="0092130F"/>
    <w:rsid w:val="00921DB1"/>
    <w:rsid w:val="009232BA"/>
    <w:rsid w:val="00923C09"/>
    <w:rsid w:val="00924868"/>
    <w:rsid w:val="00926B72"/>
    <w:rsid w:val="009302F7"/>
    <w:rsid w:val="00930688"/>
    <w:rsid w:val="00931B92"/>
    <w:rsid w:val="00940056"/>
    <w:rsid w:val="009407B9"/>
    <w:rsid w:val="00940AC0"/>
    <w:rsid w:val="0094127D"/>
    <w:rsid w:val="009412A4"/>
    <w:rsid w:val="009415EC"/>
    <w:rsid w:val="00941DD3"/>
    <w:rsid w:val="00943EAB"/>
    <w:rsid w:val="0094562C"/>
    <w:rsid w:val="009459AF"/>
    <w:rsid w:val="00945A1C"/>
    <w:rsid w:val="009462F8"/>
    <w:rsid w:val="009466F0"/>
    <w:rsid w:val="0094691C"/>
    <w:rsid w:val="00947238"/>
    <w:rsid w:val="009472FE"/>
    <w:rsid w:val="00947B0C"/>
    <w:rsid w:val="00947C89"/>
    <w:rsid w:val="00951A06"/>
    <w:rsid w:val="00951F5B"/>
    <w:rsid w:val="00952539"/>
    <w:rsid w:val="009542DC"/>
    <w:rsid w:val="00954400"/>
    <w:rsid w:val="00954C23"/>
    <w:rsid w:val="00955A1C"/>
    <w:rsid w:val="0096226D"/>
    <w:rsid w:val="0096242D"/>
    <w:rsid w:val="00962B9B"/>
    <w:rsid w:val="00963980"/>
    <w:rsid w:val="00963C3B"/>
    <w:rsid w:val="00964E0C"/>
    <w:rsid w:val="009652F6"/>
    <w:rsid w:val="00965B43"/>
    <w:rsid w:val="0096633F"/>
    <w:rsid w:val="00967922"/>
    <w:rsid w:val="009727A5"/>
    <w:rsid w:val="00973F8C"/>
    <w:rsid w:val="009743A3"/>
    <w:rsid w:val="00976344"/>
    <w:rsid w:val="009768A2"/>
    <w:rsid w:val="009768B7"/>
    <w:rsid w:val="0097731E"/>
    <w:rsid w:val="00977835"/>
    <w:rsid w:val="00977837"/>
    <w:rsid w:val="00977C00"/>
    <w:rsid w:val="00977E87"/>
    <w:rsid w:val="00977FA2"/>
    <w:rsid w:val="00981270"/>
    <w:rsid w:val="00982885"/>
    <w:rsid w:val="00982CB3"/>
    <w:rsid w:val="00986F08"/>
    <w:rsid w:val="00987591"/>
    <w:rsid w:val="00992FC7"/>
    <w:rsid w:val="00993452"/>
    <w:rsid w:val="009940BB"/>
    <w:rsid w:val="009946BB"/>
    <w:rsid w:val="00995824"/>
    <w:rsid w:val="00996110"/>
    <w:rsid w:val="00996F23"/>
    <w:rsid w:val="0099760B"/>
    <w:rsid w:val="009A0E43"/>
    <w:rsid w:val="009A1523"/>
    <w:rsid w:val="009A2B6A"/>
    <w:rsid w:val="009A2BF0"/>
    <w:rsid w:val="009A5D9C"/>
    <w:rsid w:val="009A6F64"/>
    <w:rsid w:val="009A7738"/>
    <w:rsid w:val="009A7E3A"/>
    <w:rsid w:val="009B0486"/>
    <w:rsid w:val="009B0755"/>
    <w:rsid w:val="009B0C38"/>
    <w:rsid w:val="009B22E8"/>
    <w:rsid w:val="009B4EF2"/>
    <w:rsid w:val="009B5E9C"/>
    <w:rsid w:val="009B7247"/>
    <w:rsid w:val="009B74BD"/>
    <w:rsid w:val="009C0341"/>
    <w:rsid w:val="009C307E"/>
    <w:rsid w:val="009C426B"/>
    <w:rsid w:val="009C43B7"/>
    <w:rsid w:val="009C466B"/>
    <w:rsid w:val="009C51FD"/>
    <w:rsid w:val="009C5851"/>
    <w:rsid w:val="009C5F8A"/>
    <w:rsid w:val="009C6409"/>
    <w:rsid w:val="009C6EF5"/>
    <w:rsid w:val="009C6F1F"/>
    <w:rsid w:val="009D04FA"/>
    <w:rsid w:val="009D0877"/>
    <w:rsid w:val="009D18B6"/>
    <w:rsid w:val="009D2641"/>
    <w:rsid w:val="009D3321"/>
    <w:rsid w:val="009D40E9"/>
    <w:rsid w:val="009D422A"/>
    <w:rsid w:val="009D45FE"/>
    <w:rsid w:val="009D51C7"/>
    <w:rsid w:val="009D525F"/>
    <w:rsid w:val="009E124A"/>
    <w:rsid w:val="009E14C1"/>
    <w:rsid w:val="009E17BF"/>
    <w:rsid w:val="009E3177"/>
    <w:rsid w:val="009E3B10"/>
    <w:rsid w:val="009E3EE0"/>
    <w:rsid w:val="009E4911"/>
    <w:rsid w:val="009E654B"/>
    <w:rsid w:val="009E6ACB"/>
    <w:rsid w:val="009F0B42"/>
    <w:rsid w:val="009F114E"/>
    <w:rsid w:val="009F1BA7"/>
    <w:rsid w:val="009F34D5"/>
    <w:rsid w:val="009F504C"/>
    <w:rsid w:val="009F6624"/>
    <w:rsid w:val="009F72DF"/>
    <w:rsid w:val="009F7A90"/>
    <w:rsid w:val="00A02846"/>
    <w:rsid w:val="00A02CD7"/>
    <w:rsid w:val="00A03202"/>
    <w:rsid w:val="00A044E4"/>
    <w:rsid w:val="00A04C7E"/>
    <w:rsid w:val="00A04D5B"/>
    <w:rsid w:val="00A05645"/>
    <w:rsid w:val="00A058E7"/>
    <w:rsid w:val="00A07EB4"/>
    <w:rsid w:val="00A114B7"/>
    <w:rsid w:val="00A120FC"/>
    <w:rsid w:val="00A13702"/>
    <w:rsid w:val="00A1418B"/>
    <w:rsid w:val="00A15FEF"/>
    <w:rsid w:val="00A218EC"/>
    <w:rsid w:val="00A21B1F"/>
    <w:rsid w:val="00A2543C"/>
    <w:rsid w:val="00A2738B"/>
    <w:rsid w:val="00A3055E"/>
    <w:rsid w:val="00A30FE1"/>
    <w:rsid w:val="00A31131"/>
    <w:rsid w:val="00A318DA"/>
    <w:rsid w:val="00A330C5"/>
    <w:rsid w:val="00A3413D"/>
    <w:rsid w:val="00A362B9"/>
    <w:rsid w:val="00A40AD0"/>
    <w:rsid w:val="00A410B0"/>
    <w:rsid w:val="00A413C5"/>
    <w:rsid w:val="00A41789"/>
    <w:rsid w:val="00A41C2B"/>
    <w:rsid w:val="00A441CE"/>
    <w:rsid w:val="00A46ACE"/>
    <w:rsid w:val="00A46D05"/>
    <w:rsid w:val="00A512DB"/>
    <w:rsid w:val="00A51802"/>
    <w:rsid w:val="00A524D4"/>
    <w:rsid w:val="00A53634"/>
    <w:rsid w:val="00A5645B"/>
    <w:rsid w:val="00A57BBC"/>
    <w:rsid w:val="00A60724"/>
    <w:rsid w:val="00A6093B"/>
    <w:rsid w:val="00A61A29"/>
    <w:rsid w:val="00A620D5"/>
    <w:rsid w:val="00A63B7B"/>
    <w:rsid w:val="00A64DF6"/>
    <w:rsid w:val="00A66178"/>
    <w:rsid w:val="00A6717E"/>
    <w:rsid w:val="00A71369"/>
    <w:rsid w:val="00A721B5"/>
    <w:rsid w:val="00A72932"/>
    <w:rsid w:val="00A72D94"/>
    <w:rsid w:val="00A7313A"/>
    <w:rsid w:val="00A73302"/>
    <w:rsid w:val="00A743C1"/>
    <w:rsid w:val="00A745D3"/>
    <w:rsid w:val="00A75252"/>
    <w:rsid w:val="00A7776A"/>
    <w:rsid w:val="00A77DB3"/>
    <w:rsid w:val="00A80C91"/>
    <w:rsid w:val="00A8229F"/>
    <w:rsid w:val="00A85022"/>
    <w:rsid w:val="00A87FDC"/>
    <w:rsid w:val="00A92A1D"/>
    <w:rsid w:val="00A94AAA"/>
    <w:rsid w:val="00A95A16"/>
    <w:rsid w:val="00A9668A"/>
    <w:rsid w:val="00AA0EAE"/>
    <w:rsid w:val="00AA533C"/>
    <w:rsid w:val="00AA538B"/>
    <w:rsid w:val="00AA59A1"/>
    <w:rsid w:val="00AA5CEC"/>
    <w:rsid w:val="00AA681D"/>
    <w:rsid w:val="00AB0D76"/>
    <w:rsid w:val="00AB178C"/>
    <w:rsid w:val="00AB17EE"/>
    <w:rsid w:val="00AB22BC"/>
    <w:rsid w:val="00AB244F"/>
    <w:rsid w:val="00AB3CBB"/>
    <w:rsid w:val="00AB3D54"/>
    <w:rsid w:val="00AB498D"/>
    <w:rsid w:val="00AB61B1"/>
    <w:rsid w:val="00AB7741"/>
    <w:rsid w:val="00AC01B6"/>
    <w:rsid w:val="00AC0E17"/>
    <w:rsid w:val="00AC1284"/>
    <w:rsid w:val="00AC22ED"/>
    <w:rsid w:val="00AC377E"/>
    <w:rsid w:val="00AC4BBF"/>
    <w:rsid w:val="00AC56D5"/>
    <w:rsid w:val="00AC67E8"/>
    <w:rsid w:val="00AC694F"/>
    <w:rsid w:val="00AC6B6E"/>
    <w:rsid w:val="00AC7401"/>
    <w:rsid w:val="00AC7D83"/>
    <w:rsid w:val="00AD12D0"/>
    <w:rsid w:val="00AD1BF4"/>
    <w:rsid w:val="00AD2334"/>
    <w:rsid w:val="00AD2D51"/>
    <w:rsid w:val="00AD5DA5"/>
    <w:rsid w:val="00AE0F42"/>
    <w:rsid w:val="00AE1C4C"/>
    <w:rsid w:val="00AE1CC3"/>
    <w:rsid w:val="00AE2465"/>
    <w:rsid w:val="00AE3054"/>
    <w:rsid w:val="00AF02E3"/>
    <w:rsid w:val="00AF09E1"/>
    <w:rsid w:val="00AF133A"/>
    <w:rsid w:val="00AF1CCE"/>
    <w:rsid w:val="00AF24C4"/>
    <w:rsid w:val="00AF32F9"/>
    <w:rsid w:val="00AF3CC8"/>
    <w:rsid w:val="00AF5A62"/>
    <w:rsid w:val="00AF5EEB"/>
    <w:rsid w:val="00AF6153"/>
    <w:rsid w:val="00AF6B05"/>
    <w:rsid w:val="00AF75F0"/>
    <w:rsid w:val="00AF7957"/>
    <w:rsid w:val="00B00C4B"/>
    <w:rsid w:val="00B019BB"/>
    <w:rsid w:val="00B01C36"/>
    <w:rsid w:val="00B01CC0"/>
    <w:rsid w:val="00B01ED1"/>
    <w:rsid w:val="00B0375E"/>
    <w:rsid w:val="00B0506C"/>
    <w:rsid w:val="00B06291"/>
    <w:rsid w:val="00B06E77"/>
    <w:rsid w:val="00B115A9"/>
    <w:rsid w:val="00B11F04"/>
    <w:rsid w:val="00B14AAE"/>
    <w:rsid w:val="00B16B3A"/>
    <w:rsid w:val="00B16E5D"/>
    <w:rsid w:val="00B20E70"/>
    <w:rsid w:val="00B22180"/>
    <w:rsid w:val="00B223BE"/>
    <w:rsid w:val="00B230E4"/>
    <w:rsid w:val="00B23532"/>
    <w:rsid w:val="00B23B4F"/>
    <w:rsid w:val="00B26BAA"/>
    <w:rsid w:val="00B3094E"/>
    <w:rsid w:val="00B312D0"/>
    <w:rsid w:val="00B3172F"/>
    <w:rsid w:val="00B322D1"/>
    <w:rsid w:val="00B32C85"/>
    <w:rsid w:val="00B32E9A"/>
    <w:rsid w:val="00B33339"/>
    <w:rsid w:val="00B35812"/>
    <w:rsid w:val="00B359B2"/>
    <w:rsid w:val="00B3639F"/>
    <w:rsid w:val="00B3664A"/>
    <w:rsid w:val="00B36D92"/>
    <w:rsid w:val="00B36E75"/>
    <w:rsid w:val="00B37ED6"/>
    <w:rsid w:val="00B40FA7"/>
    <w:rsid w:val="00B4160C"/>
    <w:rsid w:val="00B41625"/>
    <w:rsid w:val="00B42EDA"/>
    <w:rsid w:val="00B44921"/>
    <w:rsid w:val="00B44BBE"/>
    <w:rsid w:val="00B45104"/>
    <w:rsid w:val="00B45989"/>
    <w:rsid w:val="00B4768B"/>
    <w:rsid w:val="00B5039D"/>
    <w:rsid w:val="00B50507"/>
    <w:rsid w:val="00B50A66"/>
    <w:rsid w:val="00B52F53"/>
    <w:rsid w:val="00B54406"/>
    <w:rsid w:val="00B54CB6"/>
    <w:rsid w:val="00B54E9E"/>
    <w:rsid w:val="00B563F7"/>
    <w:rsid w:val="00B56E93"/>
    <w:rsid w:val="00B57748"/>
    <w:rsid w:val="00B57A69"/>
    <w:rsid w:val="00B57B3F"/>
    <w:rsid w:val="00B6145E"/>
    <w:rsid w:val="00B617D6"/>
    <w:rsid w:val="00B62EF5"/>
    <w:rsid w:val="00B631B8"/>
    <w:rsid w:val="00B6335A"/>
    <w:rsid w:val="00B63939"/>
    <w:rsid w:val="00B658A2"/>
    <w:rsid w:val="00B66C9D"/>
    <w:rsid w:val="00B70A1C"/>
    <w:rsid w:val="00B71976"/>
    <w:rsid w:val="00B71BA0"/>
    <w:rsid w:val="00B724A4"/>
    <w:rsid w:val="00B7256A"/>
    <w:rsid w:val="00B72CBF"/>
    <w:rsid w:val="00B72E09"/>
    <w:rsid w:val="00B7456C"/>
    <w:rsid w:val="00B76B08"/>
    <w:rsid w:val="00B77836"/>
    <w:rsid w:val="00B8031D"/>
    <w:rsid w:val="00B80CC3"/>
    <w:rsid w:val="00B8200B"/>
    <w:rsid w:val="00B8401B"/>
    <w:rsid w:val="00B8412E"/>
    <w:rsid w:val="00B84198"/>
    <w:rsid w:val="00B84F1C"/>
    <w:rsid w:val="00B85AC4"/>
    <w:rsid w:val="00B871A2"/>
    <w:rsid w:val="00B87EF4"/>
    <w:rsid w:val="00B90168"/>
    <w:rsid w:val="00B905D8"/>
    <w:rsid w:val="00B918A4"/>
    <w:rsid w:val="00B918A5"/>
    <w:rsid w:val="00B92684"/>
    <w:rsid w:val="00B93068"/>
    <w:rsid w:val="00B93CE4"/>
    <w:rsid w:val="00B9461B"/>
    <w:rsid w:val="00B95360"/>
    <w:rsid w:val="00B95F56"/>
    <w:rsid w:val="00B9601C"/>
    <w:rsid w:val="00B977C8"/>
    <w:rsid w:val="00BA27E1"/>
    <w:rsid w:val="00BA3D90"/>
    <w:rsid w:val="00BA40E8"/>
    <w:rsid w:val="00BA4B04"/>
    <w:rsid w:val="00BA5144"/>
    <w:rsid w:val="00BA5706"/>
    <w:rsid w:val="00BB23BB"/>
    <w:rsid w:val="00BB326A"/>
    <w:rsid w:val="00BB3755"/>
    <w:rsid w:val="00BB437E"/>
    <w:rsid w:val="00BB4A04"/>
    <w:rsid w:val="00BB5979"/>
    <w:rsid w:val="00BB688B"/>
    <w:rsid w:val="00BC0376"/>
    <w:rsid w:val="00BC1132"/>
    <w:rsid w:val="00BC169B"/>
    <w:rsid w:val="00BC2A9C"/>
    <w:rsid w:val="00BC2D55"/>
    <w:rsid w:val="00BC4CC1"/>
    <w:rsid w:val="00BC67E5"/>
    <w:rsid w:val="00BC7240"/>
    <w:rsid w:val="00BD01B5"/>
    <w:rsid w:val="00BD07FB"/>
    <w:rsid w:val="00BD084D"/>
    <w:rsid w:val="00BD1143"/>
    <w:rsid w:val="00BD13D0"/>
    <w:rsid w:val="00BD1563"/>
    <w:rsid w:val="00BD229E"/>
    <w:rsid w:val="00BD2384"/>
    <w:rsid w:val="00BD3210"/>
    <w:rsid w:val="00BD3376"/>
    <w:rsid w:val="00BD3815"/>
    <w:rsid w:val="00BD3B0B"/>
    <w:rsid w:val="00BD47FE"/>
    <w:rsid w:val="00BD5C02"/>
    <w:rsid w:val="00BD68E6"/>
    <w:rsid w:val="00BD6D92"/>
    <w:rsid w:val="00BD7A47"/>
    <w:rsid w:val="00BE0625"/>
    <w:rsid w:val="00BE066F"/>
    <w:rsid w:val="00BE165B"/>
    <w:rsid w:val="00BE186D"/>
    <w:rsid w:val="00BE2762"/>
    <w:rsid w:val="00BE2847"/>
    <w:rsid w:val="00BE31A8"/>
    <w:rsid w:val="00BE4F47"/>
    <w:rsid w:val="00BE70C5"/>
    <w:rsid w:val="00BE72F1"/>
    <w:rsid w:val="00BE735B"/>
    <w:rsid w:val="00BE7C9D"/>
    <w:rsid w:val="00BF0533"/>
    <w:rsid w:val="00BF35BB"/>
    <w:rsid w:val="00BF3C1D"/>
    <w:rsid w:val="00BF4FCA"/>
    <w:rsid w:val="00BF53F3"/>
    <w:rsid w:val="00BF5B5E"/>
    <w:rsid w:val="00BF6779"/>
    <w:rsid w:val="00BF6C25"/>
    <w:rsid w:val="00C015D0"/>
    <w:rsid w:val="00C0343A"/>
    <w:rsid w:val="00C03729"/>
    <w:rsid w:val="00C0515E"/>
    <w:rsid w:val="00C062E2"/>
    <w:rsid w:val="00C07844"/>
    <w:rsid w:val="00C108E4"/>
    <w:rsid w:val="00C11FF3"/>
    <w:rsid w:val="00C1391C"/>
    <w:rsid w:val="00C13F22"/>
    <w:rsid w:val="00C15F29"/>
    <w:rsid w:val="00C17829"/>
    <w:rsid w:val="00C17FD0"/>
    <w:rsid w:val="00C21E2E"/>
    <w:rsid w:val="00C249D6"/>
    <w:rsid w:val="00C25347"/>
    <w:rsid w:val="00C256B4"/>
    <w:rsid w:val="00C262C4"/>
    <w:rsid w:val="00C270C4"/>
    <w:rsid w:val="00C276C0"/>
    <w:rsid w:val="00C31225"/>
    <w:rsid w:val="00C31569"/>
    <w:rsid w:val="00C3266D"/>
    <w:rsid w:val="00C32DD6"/>
    <w:rsid w:val="00C32FD7"/>
    <w:rsid w:val="00C3324F"/>
    <w:rsid w:val="00C33542"/>
    <w:rsid w:val="00C33570"/>
    <w:rsid w:val="00C33F80"/>
    <w:rsid w:val="00C34518"/>
    <w:rsid w:val="00C34F9D"/>
    <w:rsid w:val="00C365A4"/>
    <w:rsid w:val="00C370C1"/>
    <w:rsid w:val="00C401C4"/>
    <w:rsid w:val="00C40251"/>
    <w:rsid w:val="00C4029B"/>
    <w:rsid w:val="00C40478"/>
    <w:rsid w:val="00C433CF"/>
    <w:rsid w:val="00C504DA"/>
    <w:rsid w:val="00C50F11"/>
    <w:rsid w:val="00C52E72"/>
    <w:rsid w:val="00C5325C"/>
    <w:rsid w:val="00C53773"/>
    <w:rsid w:val="00C53907"/>
    <w:rsid w:val="00C5523B"/>
    <w:rsid w:val="00C554F8"/>
    <w:rsid w:val="00C55B66"/>
    <w:rsid w:val="00C57596"/>
    <w:rsid w:val="00C577AC"/>
    <w:rsid w:val="00C60383"/>
    <w:rsid w:val="00C6134C"/>
    <w:rsid w:val="00C62F96"/>
    <w:rsid w:val="00C63285"/>
    <w:rsid w:val="00C649FF"/>
    <w:rsid w:val="00C64CF8"/>
    <w:rsid w:val="00C65C75"/>
    <w:rsid w:val="00C664F5"/>
    <w:rsid w:val="00C667F2"/>
    <w:rsid w:val="00C668E2"/>
    <w:rsid w:val="00C67092"/>
    <w:rsid w:val="00C70DEA"/>
    <w:rsid w:val="00C744AE"/>
    <w:rsid w:val="00C74F3C"/>
    <w:rsid w:val="00C7528B"/>
    <w:rsid w:val="00C7561C"/>
    <w:rsid w:val="00C777F9"/>
    <w:rsid w:val="00C77EE5"/>
    <w:rsid w:val="00C80153"/>
    <w:rsid w:val="00C80965"/>
    <w:rsid w:val="00C8207F"/>
    <w:rsid w:val="00C8209B"/>
    <w:rsid w:val="00C82906"/>
    <w:rsid w:val="00C84EE1"/>
    <w:rsid w:val="00C8511C"/>
    <w:rsid w:val="00C85D3D"/>
    <w:rsid w:val="00C87498"/>
    <w:rsid w:val="00C87EBF"/>
    <w:rsid w:val="00C917CF"/>
    <w:rsid w:val="00C91EA7"/>
    <w:rsid w:val="00C91F9B"/>
    <w:rsid w:val="00C95F61"/>
    <w:rsid w:val="00C96932"/>
    <w:rsid w:val="00C97302"/>
    <w:rsid w:val="00CA5999"/>
    <w:rsid w:val="00CA5D01"/>
    <w:rsid w:val="00CB01C7"/>
    <w:rsid w:val="00CB0AEE"/>
    <w:rsid w:val="00CB1382"/>
    <w:rsid w:val="00CB2E45"/>
    <w:rsid w:val="00CB3FAD"/>
    <w:rsid w:val="00CB4D54"/>
    <w:rsid w:val="00CB5840"/>
    <w:rsid w:val="00CC0BC6"/>
    <w:rsid w:val="00CC15ED"/>
    <w:rsid w:val="00CC211E"/>
    <w:rsid w:val="00CC3B16"/>
    <w:rsid w:val="00CC4B79"/>
    <w:rsid w:val="00CC53E7"/>
    <w:rsid w:val="00CC58C6"/>
    <w:rsid w:val="00CC768A"/>
    <w:rsid w:val="00CC7DE1"/>
    <w:rsid w:val="00CD1A4C"/>
    <w:rsid w:val="00CD258F"/>
    <w:rsid w:val="00CD336E"/>
    <w:rsid w:val="00CD3EDE"/>
    <w:rsid w:val="00CD40E7"/>
    <w:rsid w:val="00CD4873"/>
    <w:rsid w:val="00CD53AF"/>
    <w:rsid w:val="00CD5617"/>
    <w:rsid w:val="00CD64D0"/>
    <w:rsid w:val="00CD7A1F"/>
    <w:rsid w:val="00CD7B8C"/>
    <w:rsid w:val="00CE0538"/>
    <w:rsid w:val="00CE0908"/>
    <w:rsid w:val="00CE0DEC"/>
    <w:rsid w:val="00CE0FC6"/>
    <w:rsid w:val="00CE2CA9"/>
    <w:rsid w:val="00CE3539"/>
    <w:rsid w:val="00CE4E89"/>
    <w:rsid w:val="00CE5CF9"/>
    <w:rsid w:val="00CE682C"/>
    <w:rsid w:val="00CE6E75"/>
    <w:rsid w:val="00CE74CF"/>
    <w:rsid w:val="00CE7587"/>
    <w:rsid w:val="00CF00DE"/>
    <w:rsid w:val="00CF05B7"/>
    <w:rsid w:val="00CF0AB7"/>
    <w:rsid w:val="00CF1809"/>
    <w:rsid w:val="00CF1C03"/>
    <w:rsid w:val="00CF3EDC"/>
    <w:rsid w:val="00CF4DE1"/>
    <w:rsid w:val="00CF6CA5"/>
    <w:rsid w:val="00CF6DFE"/>
    <w:rsid w:val="00D000FA"/>
    <w:rsid w:val="00D0085E"/>
    <w:rsid w:val="00D01DED"/>
    <w:rsid w:val="00D02647"/>
    <w:rsid w:val="00D02EAC"/>
    <w:rsid w:val="00D0334C"/>
    <w:rsid w:val="00D03653"/>
    <w:rsid w:val="00D04279"/>
    <w:rsid w:val="00D0492D"/>
    <w:rsid w:val="00D05430"/>
    <w:rsid w:val="00D05E9A"/>
    <w:rsid w:val="00D06521"/>
    <w:rsid w:val="00D14A9C"/>
    <w:rsid w:val="00D1754F"/>
    <w:rsid w:val="00D1757C"/>
    <w:rsid w:val="00D177DA"/>
    <w:rsid w:val="00D20BD3"/>
    <w:rsid w:val="00D20E98"/>
    <w:rsid w:val="00D20FCE"/>
    <w:rsid w:val="00D2127E"/>
    <w:rsid w:val="00D2278F"/>
    <w:rsid w:val="00D2331B"/>
    <w:rsid w:val="00D23747"/>
    <w:rsid w:val="00D24AB4"/>
    <w:rsid w:val="00D24C06"/>
    <w:rsid w:val="00D2653C"/>
    <w:rsid w:val="00D26BBE"/>
    <w:rsid w:val="00D27337"/>
    <w:rsid w:val="00D279C3"/>
    <w:rsid w:val="00D30657"/>
    <w:rsid w:val="00D310CC"/>
    <w:rsid w:val="00D32467"/>
    <w:rsid w:val="00D352B7"/>
    <w:rsid w:val="00D35F1B"/>
    <w:rsid w:val="00D36620"/>
    <w:rsid w:val="00D36B43"/>
    <w:rsid w:val="00D36E15"/>
    <w:rsid w:val="00D36F8D"/>
    <w:rsid w:val="00D37700"/>
    <w:rsid w:val="00D433DC"/>
    <w:rsid w:val="00D43917"/>
    <w:rsid w:val="00D43A99"/>
    <w:rsid w:val="00D444B1"/>
    <w:rsid w:val="00D447CB"/>
    <w:rsid w:val="00D44EE3"/>
    <w:rsid w:val="00D45CC2"/>
    <w:rsid w:val="00D46114"/>
    <w:rsid w:val="00D5074C"/>
    <w:rsid w:val="00D50DAD"/>
    <w:rsid w:val="00D51217"/>
    <w:rsid w:val="00D515AF"/>
    <w:rsid w:val="00D546AA"/>
    <w:rsid w:val="00D57BFC"/>
    <w:rsid w:val="00D57E71"/>
    <w:rsid w:val="00D61098"/>
    <w:rsid w:val="00D61D65"/>
    <w:rsid w:val="00D61D78"/>
    <w:rsid w:val="00D63997"/>
    <w:rsid w:val="00D64353"/>
    <w:rsid w:val="00D649E0"/>
    <w:rsid w:val="00D64D8F"/>
    <w:rsid w:val="00D64F11"/>
    <w:rsid w:val="00D65013"/>
    <w:rsid w:val="00D66508"/>
    <w:rsid w:val="00D67A41"/>
    <w:rsid w:val="00D71D07"/>
    <w:rsid w:val="00D72329"/>
    <w:rsid w:val="00D72B80"/>
    <w:rsid w:val="00D734CF"/>
    <w:rsid w:val="00D7394B"/>
    <w:rsid w:val="00D74322"/>
    <w:rsid w:val="00D752A8"/>
    <w:rsid w:val="00D7608B"/>
    <w:rsid w:val="00D7763C"/>
    <w:rsid w:val="00D80D98"/>
    <w:rsid w:val="00D8118B"/>
    <w:rsid w:val="00D81B9B"/>
    <w:rsid w:val="00D83362"/>
    <w:rsid w:val="00D836ED"/>
    <w:rsid w:val="00D84A39"/>
    <w:rsid w:val="00D84EEA"/>
    <w:rsid w:val="00D8768C"/>
    <w:rsid w:val="00D91363"/>
    <w:rsid w:val="00D91A2E"/>
    <w:rsid w:val="00D928C8"/>
    <w:rsid w:val="00D9342F"/>
    <w:rsid w:val="00D94C5B"/>
    <w:rsid w:val="00D950C8"/>
    <w:rsid w:val="00D952E9"/>
    <w:rsid w:val="00D95A2F"/>
    <w:rsid w:val="00D95D72"/>
    <w:rsid w:val="00D965C5"/>
    <w:rsid w:val="00D96E7E"/>
    <w:rsid w:val="00D97DE3"/>
    <w:rsid w:val="00DA009D"/>
    <w:rsid w:val="00DA0127"/>
    <w:rsid w:val="00DA0FE5"/>
    <w:rsid w:val="00DA3FBF"/>
    <w:rsid w:val="00DA431C"/>
    <w:rsid w:val="00DA43A6"/>
    <w:rsid w:val="00DA4A84"/>
    <w:rsid w:val="00DA59EE"/>
    <w:rsid w:val="00DB121E"/>
    <w:rsid w:val="00DB1782"/>
    <w:rsid w:val="00DB27F9"/>
    <w:rsid w:val="00DB2952"/>
    <w:rsid w:val="00DB2DD7"/>
    <w:rsid w:val="00DB2E22"/>
    <w:rsid w:val="00DB3311"/>
    <w:rsid w:val="00DB39B0"/>
    <w:rsid w:val="00DB3A17"/>
    <w:rsid w:val="00DB4030"/>
    <w:rsid w:val="00DB51CF"/>
    <w:rsid w:val="00DB7718"/>
    <w:rsid w:val="00DC0463"/>
    <w:rsid w:val="00DC0E79"/>
    <w:rsid w:val="00DC2922"/>
    <w:rsid w:val="00DC2AFB"/>
    <w:rsid w:val="00DC3E08"/>
    <w:rsid w:val="00DC42B6"/>
    <w:rsid w:val="00DC58C3"/>
    <w:rsid w:val="00DC5D19"/>
    <w:rsid w:val="00DC7700"/>
    <w:rsid w:val="00DC7AC3"/>
    <w:rsid w:val="00DD3950"/>
    <w:rsid w:val="00DD46C9"/>
    <w:rsid w:val="00DD73F7"/>
    <w:rsid w:val="00DE2DC1"/>
    <w:rsid w:val="00DE3E46"/>
    <w:rsid w:val="00DE3EB4"/>
    <w:rsid w:val="00DE546A"/>
    <w:rsid w:val="00DE6B1C"/>
    <w:rsid w:val="00DE6B83"/>
    <w:rsid w:val="00DE6F02"/>
    <w:rsid w:val="00DE739A"/>
    <w:rsid w:val="00DF0224"/>
    <w:rsid w:val="00DF0F30"/>
    <w:rsid w:val="00DF100B"/>
    <w:rsid w:val="00DF1E1E"/>
    <w:rsid w:val="00DF3129"/>
    <w:rsid w:val="00DF3D15"/>
    <w:rsid w:val="00DF425A"/>
    <w:rsid w:val="00DF463E"/>
    <w:rsid w:val="00DF47C2"/>
    <w:rsid w:val="00DF4FC2"/>
    <w:rsid w:val="00DF508E"/>
    <w:rsid w:val="00DF5FBB"/>
    <w:rsid w:val="00DF731A"/>
    <w:rsid w:val="00DF731B"/>
    <w:rsid w:val="00DF745F"/>
    <w:rsid w:val="00E00BED"/>
    <w:rsid w:val="00E01034"/>
    <w:rsid w:val="00E015BB"/>
    <w:rsid w:val="00E017CC"/>
    <w:rsid w:val="00E02CFC"/>
    <w:rsid w:val="00E05151"/>
    <w:rsid w:val="00E05834"/>
    <w:rsid w:val="00E075F4"/>
    <w:rsid w:val="00E0781E"/>
    <w:rsid w:val="00E10B56"/>
    <w:rsid w:val="00E10C9B"/>
    <w:rsid w:val="00E127FC"/>
    <w:rsid w:val="00E1475F"/>
    <w:rsid w:val="00E14779"/>
    <w:rsid w:val="00E14C0E"/>
    <w:rsid w:val="00E15F4A"/>
    <w:rsid w:val="00E16720"/>
    <w:rsid w:val="00E17DF6"/>
    <w:rsid w:val="00E20D32"/>
    <w:rsid w:val="00E2196B"/>
    <w:rsid w:val="00E21A48"/>
    <w:rsid w:val="00E22329"/>
    <w:rsid w:val="00E234F8"/>
    <w:rsid w:val="00E23DDD"/>
    <w:rsid w:val="00E251FE"/>
    <w:rsid w:val="00E2581E"/>
    <w:rsid w:val="00E25D25"/>
    <w:rsid w:val="00E27570"/>
    <w:rsid w:val="00E27818"/>
    <w:rsid w:val="00E31C03"/>
    <w:rsid w:val="00E32298"/>
    <w:rsid w:val="00E34124"/>
    <w:rsid w:val="00E35663"/>
    <w:rsid w:val="00E364D6"/>
    <w:rsid w:val="00E375E4"/>
    <w:rsid w:val="00E42A5C"/>
    <w:rsid w:val="00E433B3"/>
    <w:rsid w:val="00E4406E"/>
    <w:rsid w:val="00E446B8"/>
    <w:rsid w:val="00E447CD"/>
    <w:rsid w:val="00E4536B"/>
    <w:rsid w:val="00E46E13"/>
    <w:rsid w:val="00E47029"/>
    <w:rsid w:val="00E50FB1"/>
    <w:rsid w:val="00E514D8"/>
    <w:rsid w:val="00E51BB3"/>
    <w:rsid w:val="00E51E43"/>
    <w:rsid w:val="00E5243A"/>
    <w:rsid w:val="00E528DB"/>
    <w:rsid w:val="00E55915"/>
    <w:rsid w:val="00E56693"/>
    <w:rsid w:val="00E60715"/>
    <w:rsid w:val="00E615F5"/>
    <w:rsid w:val="00E6388F"/>
    <w:rsid w:val="00E643CC"/>
    <w:rsid w:val="00E64819"/>
    <w:rsid w:val="00E64C5C"/>
    <w:rsid w:val="00E650B6"/>
    <w:rsid w:val="00E66524"/>
    <w:rsid w:val="00E71BAF"/>
    <w:rsid w:val="00E72877"/>
    <w:rsid w:val="00E7342C"/>
    <w:rsid w:val="00E73FAF"/>
    <w:rsid w:val="00E743CC"/>
    <w:rsid w:val="00E74A89"/>
    <w:rsid w:val="00E74D3C"/>
    <w:rsid w:val="00E75660"/>
    <w:rsid w:val="00E767CF"/>
    <w:rsid w:val="00E76A46"/>
    <w:rsid w:val="00E76BE0"/>
    <w:rsid w:val="00E76C12"/>
    <w:rsid w:val="00E80012"/>
    <w:rsid w:val="00E8110E"/>
    <w:rsid w:val="00E8275D"/>
    <w:rsid w:val="00E8286D"/>
    <w:rsid w:val="00E8383A"/>
    <w:rsid w:val="00E8402D"/>
    <w:rsid w:val="00E847AF"/>
    <w:rsid w:val="00E85390"/>
    <w:rsid w:val="00E86EDE"/>
    <w:rsid w:val="00E872C6"/>
    <w:rsid w:val="00E900CC"/>
    <w:rsid w:val="00E90680"/>
    <w:rsid w:val="00E926F0"/>
    <w:rsid w:val="00E93829"/>
    <w:rsid w:val="00E968AC"/>
    <w:rsid w:val="00E96BC4"/>
    <w:rsid w:val="00E96CD4"/>
    <w:rsid w:val="00E97BB2"/>
    <w:rsid w:val="00EA2567"/>
    <w:rsid w:val="00EA2E3C"/>
    <w:rsid w:val="00EA36B5"/>
    <w:rsid w:val="00EA36C4"/>
    <w:rsid w:val="00EA43D1"/>
    <w:rsid w:val="00EA5F20"/>
    <w:rsid w:val="00EA6430"/>
    <w:rsid w:val="00EA6448"/>
    <w:rsid w:val="00EA7EAD"/>
    <w:rsid w:val="00EB030B"/>
    <w:rsid w:val="00EB08A1"/>
    <w:rsid w:val="00EB1193"/>
    <w:rsid w:val="00EB2D86"/>
    <w:rsid w:val="00EB6E63"/>
    <w:rsid w:val="00EB7DD3"/>
    <w:rsid w:val="00EC0E71"/>
    <w:rsid w:val="00EC2325"/>
    <w:rsid w:val="00EC307E"/>
    <w:rsid w:val="00EC3BAD"/>
    <w:rsid w:val="00EC4A01"/>
    <w:rsid w:val="00EC4AE0"/>
    <w:rsid w:val="00EC54E1"/>
    <w:rsid w:val="00ED0A2A"/>
    <w:rsid w:val="00ED1FF3"/>
    <w:rsid w:val="00ED3204"/>
    <w:rsid w:val="00ED3F9F"/>
    <w:rsid w:val="00ED4D35"/>
    <w:rsid w:val="00ED63F7"/>
    <w:rsid w:val="00ED732D"/>
    <w:rsid w:val="00EE0D41"/>
    <w:rsid w:val="00EE17C5"/>
    <w:rsid w:val="00EE2D70"/>
    <w:rsid w:val="00EE5DAC"/>
    <w:rsid w:val="00EE5FDD"/>
    <w:rsid w:val="00EE7543"/>
    <w:rsid w:val="00EF05F0"/>
    <w:rsid w:val="00EF0E2E"/>
    <w:rsid w:val="00EF25EB"/>
    <w:rsid w:val="00EF2645"/>
    <w:rsid w:val="00EF356D"/>
    <w:rsid w:val="00EF492A"/>
    <w:rsid w:val="00EF4C17"/>
    <w:rsid w:val="00EF545A"/>
    <w:rsid w:val="00EF61CA"/>
    <w:rsid w:val="00EF663A"/>
    <w:rsid w:val="00EF6F1E"/>
    <w:rsid w:val="00F00BA2"/>
    <w:rsid w:val="00F0104A"/>
    <w:rsid w:val="00F01CFA"/>
    <w:rsid w:val="00F02BAE"/>
    <w:rsid w:val="00F0393D"/>
    <w:rsid w:val="00F03E89"/>
    <w:rsid w:val="00F04313"/>
    <w:rsid w:val="00F046B1"/>
    <w:rsid w:val="00F0565D"/>
    <w:rsid w:val="00F06651"/>
    <w:rsid w:val="00F06C4D"/>
    <w:rsid w:val="00F10777"/>
    <w:rsid w:val="00F12369"/>
    <w:rsid w:val="00F139FE"/>
    <w:rsid w:val="00F15382"/>
    <w:rsid w:val="00F17E7A"/>
    <w:rsid w:val="00F20ECA"/>
    <w:rsid w:val="00F21BC0"/>
    <w:rsid w:val="00F22C5B"/>
    <w:rsid w:val="00F22D25"/>
    <w:rsid w:val="00F2600F"/>
    <w:rsid w:val="00F2615F"/>
    <w:rsid w:val="00F26BE2"/>
    <w:rsid w:val="00F271D3"/>
    <w:rsid w:val="00F309F1"/>
    <w:rsid w:val="00F31F59"/>
    <w:rsid w:val="00F3324C"/>
    <w:rsid w:val="00F333EB"/>
    <w:rsid w:val="00F33708"/>
    <w:rsid w:val="00F3425C"/>
    <w:rsid w:val="00F35383"/>
    <w:rsid w:val="00F35464"/>
    <w:rsid w:val="00F35C9C"/>
    <w:rsid w:val="00F360F4"/>
    <w:rsid w:val="00F3650F"/>
    <w:rsid w:val="00F36D72"/>
    <w:rsid w:val="00F3735B"/>
    <w:rsid w:val="00F42793"/>
    <w:rsid w:val="00F42ED2"/>
    <w:rsid w:val="00F431F7"/>
    <w:rsid w:val="00F441DA"/>
    <w:rsid w:val="00F447EB"/>
    <w:rsid w:val="00F4496C"/>
    <w:rsid w:val="00F44F24"/>
    <w:rsid w:val="00F463C6"/>
    <w:rsid w:val="00F47DAE"/>
    <w:rsid w:val="00F51B51"/>
    <w:rsid w:val="00F531E7"/>
    <w:rsid w:val="00F53268"/>
    <w:rsid w:val="00F546EB"/>
    <w:rsid w:val="00F54D77"/>
    <w:rsid w:val="00F55034"/>
    <w:rsid w:val="00F56D37"/>
    <w:rsid w:val="00F57190"/>
    <w:rsid w:val="00F6055E"/>
    <w:rsid w:val="00F626A5"/>
    <w:rsid w:val="00F63765"/>
    <w:rsid w:val="00F63D09"/>
    <w:rsid w:val="00F63EF2"/>
    <w:rsid w:val="00F65261"/>
    <w:rsid w:val="00F6553A"/>
    <w:rsid w:val="00F663E1"/>
    <w:rsid w:val="00F66586"/>
    <w:rsid w:val="00F72841"/>
    <w:rsid w:val="00F72C17"/>
    <w:rsid w:val="00F730F2"/>
    <w:rsid w:val="00F731B6"/>
    <w:rsid w:val="00F73206"/>
    <w:rsid w:val="00F73A4C"/>
    <w:rsid w:val="00F75275"/>
    <w:rsid w:val="00F778FF"/>
    <w:rsid w:val="00F830E5"/>
    <w:rsid w:val="00F8314B"/>
    <w:rsid w:val="00F85C0E"/>
    <w:rsid w:val="00F85C89"/>
    <w:rsid w:val="00F8608D"/>
    <w:rsid w:val="00F86624"/>
    <w:rsid w:val="00F870CF"/>
    <w:rsid w:val="00F87EBD"/>
    <w:rsid w:val="00F90946"/>
    <w:rsid w:val="00F91421"/>
    <w:rsid w:val="00F91BC1"/>
    <w:rsid w:val="00F92993"/>
    <w:rsid w:val="00F9559B"/>
    <w:rsid w:val="00F95689"/>
    <w:rsid w:val="00FA2D03"/>
    <w:rsid w:val="00FA2E5A"/>
    <w:rsid w:val="00FA3DC3"/>
    <w:rsid w:val="00FA4369"/>
    <w:rsid w:val="00FA4EB2"/>
    <w:rsid w:val="00FA548C"/>
    <w:rsid w:val="00FA5624"/>
    <w:rsid w:val="00FA6DFC"/>
    <w:rsid w:val="00FA6E23"/>
    <w:rsid w:val="00FA6FE7"/>
    <w:rsid w:val="00FA7530"/>
    <w:rsid w:val="00FB0147"/>
    <w:rsid w:val="00FB236D"/>
    <w:rsid w:val="00FB3D37"/>
    <w:rsid w:val="00FB3E11"/>
    <w:rsid w:val="00FB4A7D"/>
    <w:rsid w:val="00FB6074"/>
    <w:rsid w:val="00FB73FE"/>
    <w:rsid w:val="00FB7BDC"/>
    <w:rsid w:val="00FB7E8D"/>
    <w:rsid w:val="00FC1C3A"/>
    <w:rsid w:val="00FC1CEC"/>
    <w:rsid w:val="00FC4EF2"/>
    <w:rsid w:val="00FC5731"/>
    <w:rsid w:val="00FC5B46"/>
    <w:rsid w:val="00FC75C8"/>
    <w:rsid w:val="00FD1E79"/>
    <w:rsid w:val="00FD1FF1"/>
    <w:rsid w:val="00FD2D84"/>
    <w:rsid w:val="00FD4238"/>
    <w:rsid w:val="00FD5DAD"/>
    <w:rsid w:val="00FD6505"/>
    <w:rsid w:val="00FD7768"/>
    <w:rsid w:val="00FE0359"/>
    <w:rsid w:val="00FE04C4"/>
    <w:rsid w:val="00FE0BB2"/>
    <w:rsid w:val="00FE10E5"/>
    <w:rsid w:val="00FE115F"/>
    <w:rsid w:val="00FE1C86"/>
    <w:rsid w:val="00FE2AA1"/>
    <w:rsid w:val="00FE30D0"/>
    <w:rsid w:val="00FE360B"/>
    <w:rsid w:val="00FE3730"/>
    <w:rsid w:val="00FE53E0"/>
    <w:rsid w:val="00FE5D56"/>
    <w:rsid w:val="00FE5F39"/>
    <w:rsid w:val="00FE6992"/>
    <w:rsid w:val="00FF0F78"/>
    <w:rsid w:val="00FF2B7C"/>
    <w:rsid w:val="00FF2C36"/>
    <w:rsid w:val="00FF3AE4"/>
    <w:rsid w:val="00FF63C0"/>
    <w:rsid w:val="00FF6E0E"/>
    <w:rsid w:val="00FF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771FC704"/>
  <w15:chartTrackingRefBased/>
  <w15:docId w15:val="{8D634B88-ADE9-4679-BD2B-E64963B7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85D9B"/>
    <w:pPr>
      <w:jc w:val="both"/>
    </w:pPr>
    <w:rPr>
      <w:rFonts w:ascii="Arial" w:hAnsi="Arial"/>
      <w:szCs w:val="24"/>
      <w:lang w:val="ru-RU" w:eastAsia="ru-RU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85D9B"/>
    <w:pPr>
      <w:keepNext/>
      <w:spacing w:before="240" w:after="60"/>
      <w:jc w:val="center"/>
      <w:outlineLvl w:val="0"/>
    </w:pPr>
    <w:rPr>
      <w:b/>
      <w:bCs/>
      <w:color w:val="17365D"/>
      <w:kern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qFormat/>
    <w:rsid w:val="00873C7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qFormat/>
    <w:rsid w:val="00873C7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Antrat4">
    <w:name w:val="heading 4"/>
    <w:basedOn w:val="prastasis"/>
    <w:next w:val="prastasis"/>
    <w:link w:val="Antrat4Diagrama"/>
    <w:uiPriority w:val="9"/>
    <w:qFormat/>
    <w:rsid w:val="00F7320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qFormat/>
    <w:rsid w:val="00F7320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uiPriority w:val="9"/>
    <w:qFormat/>
    <w:rsid w:val="00F7320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96DD2"/>
    <w:pPr>
      <w:keepNext/>
      <w:keepLines/>
      <w:spacing w:before="200" w:line="276" w:lineRule="auto"/>
      <w:jc w:val="left"/>
      <w:outlineLvl w:val="6"/>
    </w:pPr>
    <w:rPr>
      <w:rFonts w:ascii="Cambria" w:hAnsi="Cambria"/>
      <w:i/>
      <w:iCs/>
      <w:color w:val="404040"/>
      <w:sz w:val="22"/>
      <w:szCs w:val="22"/>
      <w:lang w:val="lt-LT" w:eastAsia="en-US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96DD2"/>
    <w:pPr>
      <w:keepNext/>
      <w:keepLines/>
      <w:spacing w:before="200" w:line="276" w:lineRule="auto"/>
      <w:jc w:val="left"/>
      <w:outlineLvl w:val="7"/>
    </w:pPr>
    <w:rPr>
      <w:rFonts w:ascii="Cambria" w:hAnsi="Cambria"/>
      <w:color w:val="404040"/>
      <w:szCs w:val="20"/>
      <w:lang w:val="lt-LT" w:eastAsia="en-US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96DD2"/>
    <w:pPr>
      <w:keepNext/>
      <w:keepLines/>
      <w:spacing w:before="200" w:line="276" w:lineRule="auto"/>
      <w:jc w:val="left"/>
      <w:outlineLvl w:val="8"/>
    </w:pPr>
    <w:rPr>
      <w:rFonts w:ascii="Cambria" w:hAnsi="Cambria"/>
      <w:i/>
      <w:iCs/>
      <w:color w:val="404040"/>
      <w:szCs w:val="20"/>
      <w:lang w:val="lt-LT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Intestazione.int.intestazione,Intestazione.int"/>
    <w:basedOn w:val="prastasis"/>
    <w:link w:val="AntratsDiagrama"/>
    <w:uiPriority w:val="99"/>
    <w:rsid w:val="00345B02"/>
    <w:pPr>
      <w:tabs>
        <w:tab w:val="center" w:pos="4153"/>
        <w:tab w:val="right" w:pos="8306"/>
      </w:tabs>
    </w:pPr>
  </w:style>
  <w:style w:type="paragraph" w:styleId="Porat">
    <w:name w:val="footer"/>
    <w:aliases w:val="Diagrama, Diagrama"/>
    <w:basedOn w:val="prastasis"/>
    <w:link w:val="PoratDiagrama"/>
    <w:rsid w:val="00345B02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Intestazione.int.intestazione Diagrama,Intestazione.int Diagrama"/>
    <w:link w:val="Antrats"/>
    <w:uiPriority w:val="99"/>
    <w:rsid w:val="009459AF"/>
    <w:rPr>
      <w:sz w:val="24"/>
      <w:szCs w:val="24"/>
      <w:lang w:val="ru-RU" w:eastAsia="ru-RU"/>
    </w:rPr>
  </w:style>
  <w:style w:type="paragraph" w:styleId="Debesliotekstas">
    <w:name w:val="Balloon Text"/>
    <w:basedOn w:val="prastasis"/>
    <w:link w:val="DebesliotekstasDiagrama"/>
    <w:uiPriority w:val="99"/>
    <w:rsid w:val="009459A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rsid w:val="009459AF"/>
    <w:rPr>
      <w:rFonts w:ascii="Tahoma" w:hAnsi="Tahoma" w:cs="Tahoma"/>
      <w:sz w:val="16"/>
      <w:szCs w:val="16"/>
      <w:lang w:val="ru-RU" w:eastAsia="ru-RU"/>
    </w:rPr>
  </w:style>
  <w:style w:type="character" w:styleId="Hipersaitas">
    <w:name w:val="Hyperlink"/>
    <w:uiPriority w:val="99"/>
    <w:rsid w:val="009C0341"/>
    <w:rPr>
      <w:color w:val="0000FF"/>
      <w:u w:val="single"/>
    </w:rPr>
  </w:style>
  <w:style w:type="character" w:customStyle="1" w:styleId="Antrat1Diagrama">
    <w:name w:val="Antraštė 1 Diagrama"/>
    <w:link w:val="Antrat1"/>
    <w:uiPriority w:val="9"/>
    <w:rsid w:val="00285D9B"/>
    <w:rPr>
      <w:rFonts w:ascii="Arial" w:eastAsia="Times New Roman" w:hAnsi="Arial" w:cs="Times New Roman"/>
      <w:b/>
      <w:bCs/>
      <w:color w:val="17365D"/>
      <w:kern w:val="32"/>
      <w:szCs w:val="32"/>
      <w:lang w:val="ru-RU" w:eastAsia="ru-RU"/>
    </w:rPr>
  </w:style>
  <w:style w:type="table" w:styleId="Lentelstinklelis">
    <w:name w:val="Table Grid"/>
    <w:basedOn w:val="prastojilentel"/>
    <w:rsid w:val="00285D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vadinimas2">
    <w:name w:val="Pavadinimas 2"/>
    <w:basedOn w:val="prastasis"/>
    <w:link w:val="Pavadinimas2Char"/>
    <w:qFormat/>
    <w:rsid w:val="00873C71"/>
    <w:pPr>
      <w:numPr>
        <w:ilvl w:val="1"/>
        <w:numId w:val="1"/>
      </w:numPr>
      <w:jc w:val="center"/>
    </w:pPr>
    <w:rPr>
      <w:lang w:val="en-US"/>
    </w:rPr>
  </w:style>
  <w:style w:type="paragraph" w:customStyle="1" w:styleId="Pavadinimas3">
    <w:name w:val="Pavadinimas 3"/>
    <w:basedOn w:val="prastasis"/>
    <w:link w:val="Pavadinimas3Char"/>
    <w:qFormat/>
    <w:rsid w:val="00873C71"/>
    <w:pPr>
      <w:numPr>
        <w:ilvl w:val="2"/>
        <w:numId w:val="1"/>
      </w:numPr>
      <w:jc w:val="center"/>
    </w:pPr>
    <w:rPr>
      <w:lang w:val="en-US"/>
    </w:rPr>
  </w:style>
  <w:style w:type="character" w:customStyle="1" w:styleId="Pavadinimas2Char">
    <w:name w:val="Pavadinimas 2 Char"/>
    <w:link w:val="Pavadinimas2"/>
    <w:rsid w:val="00873C71"/>
    <w:rPr>
      <w:rFonts w:ascii="Arial" w:hAnsi="Arial"/>
      <w:szCs w:val="24"/>
      <w:lang w:val="en-US" w:eastAsia="ru-RU"/>
    </w:rPr>
  </w:style>
  <w:style w:type="paragraph" w:customStyle="1" w:styleId="Pavadinimas1">
    <w:name w:val="Pavadinimas 1"/>
    <w:basedOn w:val="Antrat1"/>
    <w:link w:val="Pavadinimas1Char"/>
    <w:qFormat/>
    <w:rsid w:val="00873C71"/>
    <w:pPr>
      <w:numPr>
        <w:numId w:val="1"/>
      </w:numPr>
    </w:pPr>
    <w:rPr>
      <w:rFonts w:cs="Arial"/>
      <w:lang w:val="en-US"/>
    </w:rPr>
  </w:style>
  <w:style w:type="character" w:customStyle="1" w:styleId="Pavadinimas3Char">
    <w:name w:val="Pavadinimas 3 Char"/>
    <w:link w:val="Pavadinimas3"/>
    <w:rsid w:val="00873C71"/>
    <w:rPr>
      <w:rFonts w:ascii="Arial" w:hAnsi="Arial"/>
      <w:szCs w:val="24"/>
      <w:lang w:val="en-US" w:eastAsia="ru-RU"/>
    </w:rPr>
  </w:style>
  <w:style w:type="paragraph" w:styleId="Turinys1">
    <w:name w:val="toc 1"/>
    <w:basedOn w:val="prastasis"/>
    <w:next w:val="prastasis"/>
    <w:autoRedefine/>
    <w:uiPriority w:val="39"/>
    <w:qFormat/>
    <w:rsid w:val="00873C71"/>
  </w:style>
  <w:style w:type="character" w:customStyle="1" w:styleId="Pavadinimas1Char">
    <w:name w:val="Pavadinimas 1 Char"/>
    <w:link w:val="Pavadinimas1"/>
    <w:rsid w:val="00873C71"/>
    <w:rPr>
      <w:rFonts w:ascii="Arial" w:hAnsi="Arial" w:cs="Arial"/>
      <w:b/>
      <w:bCs/>
      <w:color w:val="17365D"/>
      <w:kern w:val="32"/>
      <w:szCs w:val="32"/>
      <w:lang w:val="en-US" w:eastAsia="ru-RU"/>
    </w:rPr>
  </w:style>
  <w:style w:type="paragraph" w:customStyle="1" w:styleId="TOCHeading1">
    <w:name w:val="TOC Heading1"/>
    <w:basedOn w:val="Antrat1"/>
    <w:next w:val="prastasis"/>
    <w:uiPriority w:val="39"/>
    <w:semiHidden/>
    <w:unhideWhenUsed/>
    <w:qFormat/>
    <w:rsid w:val="00873C71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en-US"/>
    </w:rPr>
  </w:style>
  <w:style w:type="paragraph" w:styleId="Turinys2">
    <w:name w:val="toc 2"/>
    <w:basedOn w:val="prastasis"/>
    <w:next w:val="prastasis"/>
    <w:autoRedefine/>
    <w:uiPriority w:val="39"/>
    <w:unhideWhenUsed/>
    <w:qFormat/>
    <w:rsid w:val="00873C71"/>
    <w:pPr>
      <w:spacing w:after="100" w:line="276" w:lineRule="auto"/>
      <w:ind w:left="220"/>
      <w:jc w:val="left"/>
    </w:pPr>
    <w:rPr>
      <w:rFonts w:ascii="Calibri" w:hAnsi="Calibri"/>
      <w:sz w:val="22"/>
      <w:szCs w:val="22"/>
      <w:lang w:val="en-US" w:eastAsia="en-US"/>
    </w:rPr>
  </w:style>
  <w:style w:type="paragraph" w:styleId="Turinys3">
    <w:name w:val="toc 3"/>
    <w:basedOn w:val="prastasis"/>
    <w:next w:val="prastasis"/>
    <w:autoRedefine/>
    <w:uiPriority w:val="39"/>
    <w:unhideWhenUsed/>
    <w:qFormat/>
    <w:rsid w:val="007376F6"/>
    <w:pPr>
      <w:tabs>
        <w:tab w:val="left" w:pos="1320"/>
        <w:tab w:val="right" w:leader="dot" w:pos="10195"/>
      </w:tabs>
      <w:ind w:left="442"/>
      <w:jc w:val="left"/>
    </w:pPr>
    <w:rPr>
      <w:rFonts w:cs="Arial"/>
      <w:noProof/>
      <w:sz w:val="22"/>
      <w:szCs w:val="22"/>
      <w:lang w:val="en-US" w:eastAsia="en-US"/>
    </w:rPr>
  </w:style>
  <w:style w:type="character" w:customStyle="1" w:styleId="Antrat2Diagrama">
    <w:name w:val="Antraštė 2 Diagrama"/>
    <w:link w:val="Antrat2"/>
    <w:uiPriority w:val="9"/>
    <w:rsid w:val="00873C71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Antrat3Diagrama">
    <w:name w:val="Antraštė 3 Diagrama"/>
    <w:link w:val="Antrat3"/>
    <w:uiPriority w:val="9"/>
    <w:semiHidden/>
    <w:rsid w:val="00873C71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styleId="Pagrindinistekstas">
    <w:name w:val="Body Text"/>
    <w:basedOn w:val="prastasis"/>
    <w:link w:val="PagrindinistekstasDiagrama"/>
    <w:rsid w:val="00734A01"/>
    <w:rPr>
      <w:rFonts w:ascii="Times New Roman" w:hAnsi="Times New Roman"/>
      <w:sz w:val="24"/>
      <w:lang w:val="lt-LT" w:eastAsia="en-US"/>
    </w:rPr>
  </w:style>
  <w:style w:type="paragraph" w:styleId="Pagrindiniotekstotrauka">
    <w:name w:val="Body Text Indent"/>
    <w:basedOn w:val="prastasis"/>
    <w:link w:val="PagrindiniotekstotraukaDiagrama"/>
    <w:rsid w:val="00926B72"/>
    <w:pPr>
      <w:spacing w:after="120"/>
      <w:ind w:left="283"/>
      <w:jc w:val="left"/>
    </w:pPr>
    <w:rPr>
      <w:rFonts w:ascii="Times New Roman" w:hAnsi="Times New Roman"/>
      <w:szCs w:val="20"/>
      <w:lang w:val="en-AU" w:eastAsia="en-US"/>
    </w:rPr>
  </w:style>
  <w:style w:type="paragraph" w:styleId="HTMLiankstoformatuotas">
    <w:name w:val="HTML Preformatted"/>
    <w:basedOn w:val="prastasis"/>
    <w:link w:val="HTMLiankstoformatuotasDiagrama"/>
    <w:rsid w:val="00926B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Cs w:val="20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semiHidden/>
    <w:rsid w:val="00AD2334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0"/>
      <w:lang w:val="lt-LT" w:eastAsia="ar-SA"/>
    </w:rPr>
  </w:style>
  <w:style w:type="paragraph" w:styleId="Pagrindiniotekstotrauka3">
    <w:name w:val="Body Text Indent 3"/>
    <w:basedOn w:val="prastasis"/>
    <w:link w:val="Pagrindiniotekstotrauka3Diagrama"/>
    <w:rsid w:val="00B905D8"/>
    <w:pPr>
      <w:spacing w:after="120"/>
      <w:ind w:left="283"/>
    </w:pPr>
    <w:rPr>
      <w:sz w:val="16"/>
      <w:szCs w:val="16"/>
    </w:rPr>
  </w:style>
  <w:style w:type="paragraph" w:customStyle="1" w:styleId="WW-BodyTextIndent2">
    <w:name w:val="WW-Body Text Indent 2"/>
    <w:basedOn w:val="prastasis"/>
    <w:rsid w:val="002C05E6"/>
    <w:pPr>
      <w:suppressAutoHyphens/>
      <w:ind w:firstLine="567"/>
    </w:pPr>
    <w:rPr>
      <w:rFonts w:ascii="Times New Roman" w:hAnsi="Times New Roman"/>
      <w:sz w:val="24"/>
      <w:szCs w:val="20"/>
      <w:lang w:val="lt-LT" w:eastAsia="ar-SA"/>
    </w:rPr>
  </w:style>
  <w:style w:type="paragraph" w:customStyle="1" w:styleId="Bullets">
    <w:name w:val="Bullets"/>
    <w:basedOn w:val="prastasis"/>
    <w:rsid w:val="00996F23"/>
    <w:pPr>
      <w:numPr>
        <w:numId w:val="2"/>
      </w:numPr>
      <w:tabs>
        <w:tab w:val="left" w:pos="0"/>
      </w:tabs>
      <w:spacing w:before="100"/>
    </w:pPr>
    <w:rPr>
      <w:lang w:val="lt-LT" w:eastAsia="en-US"/>
    </w:rPr>
  </w:style>
  <w:style w:type="paragraph" w:styleId="Pagrindinistekstas2">
    <w:name w:val="Body Text 2"/>
    <w:basedOn w:val="prastasis"/>
    <w:link w:val="Pagrindinistekstas2Diagrama"/>
    <w:rsid w:val="00101079"/>
    <w:pPr>
      <w:spacing w:after="120" w:line="480" w:lineRule="auto"/>
      <w:jc w:val="left"/>
    </w:pPr>
    <w:rPr>
      <w:rFonts w:ascii="Times New Roman" w:hAnsi="Times New Roman"/>
      <w:szCs w:val="20"/>
      <w:lang w:val="en-AU" w:eastAsia="en-US"/>
    </w:rPr>
  </w:style>
  <w:style w:type="paragraph" w:styleId="Pagrindinistekstas3">
    <w:name w:val="Body Text 3"/>
    <w:basedOn w:val="prastasis"/>
    <w:link w:val="Pagrindinistekstas3Diagrama"/>
    <w:rsid w:val="00144B39"/>
    <w:pPr>
      <w:spacing w:after="120"/>
    </w:pPr>
    <w:rPr>
      <w:sz w:val="16"/>
      <w:szCs w:val="16"/>
    </w:rPr>
  </w:style>
  <w:style w:type="character" w:styleId="Puslapionumeris">
    <w:name w:val="page number"/>
    <w:basedOn w:val="Numatytasispastraiposriftas"/>
    <w:rsid w:val="00C433CF"/>
  </w:style>
  <w:style w:type="paragraph" w:styleId="prastasiniatinklio">
    <w:name w:val="Normal (Web)"/>
    <w:basedOn w:val="prastasis"/>
    <w:rsid w:val="00A13702"/>
    <w:pPr>
      <w:spacing w:before="100" w:beforeAutospacing="1" w:after="119"/>
      <w:jc w:val="left"/>
    </w:pPr>
    <w:rPr>
      <w:rFonts w:ascii="Arial Unicode MS" w:eastAsia="Arial Unicode MS" w:hAnsi="Arial Unicode MS" w:cs="Arial Unicode MS"/>
      <w:noProof/>
      <w:sz w:val="24"/>
      <w:lang w:val="en-GB" w:eastAsia="en-US"/>
    </w:rPr>
  </w:style>
  <w:style w:type="numbering" w:customStyle="1" w:styleId="tecnines">
    <w:name w:val="tecnines"/>
    <w:rsid w:val="009202F0"/>
    <w:pPr>
      <w:numPr>
        <w:numId w:val="3"/>
      </w:numPr>
    </w:pPr>
  </w:style>
  <w:style w:type="paragraph" w:customStyle="1" w:styleId="ListParagraph1">
    <w:name w:val="List Paragraph1"/>
    <w:basedOn w:val="prastasis"/>
    <w:qFormat/>
    <w:rsid w:val="009202F0"/>
    <w:pPr>
      <w:spacing w:after="200" w:line="276" w:lineRule="auto"/>
      <w:ind w:left="720"/>
      <w:contextualSpacing/>
      <w:jc w:val="left"/>
    </w:pPr>
    <w:rPr>
      <w:rFonts w:ascii="Calibri" w:eastAsia="Calibri" w:hAnsi="Calibri"/>
      <w:noProof/>
      <w:sz w:val="22"/>
      <w:szCs w:val="22"/>
      <w:lang w:val="en-US" w:eastAsia="en-US"/>
    </w:rPr>
  </w:style>
  <w:style w:type="paragraph" w:customStyle="1" w:styleId="BodyText1">
    <w:name w:val="Body Text1"/>
    <w:rsid w:val="00D65013"/>
    <w:pPr>
      <w:ind w:firstLine="312"/>
      <w:jc w:val="both"/>
    </w:pPr>
    <w:rPr>
      <w:rFonts w:ascii="TimesLT" w:hAnsi="TimesLT"/>
      <w:lang w:val="en-GB" w:eastAsia="en-US"/>
    </w:rPr>
  </w:style>
  <w:style w:type="paragraph" w:customStyle="1" w:styleId="centrbold">
    <w:name w:val="centrbold"/>
    <w:basedOn w:val="prastasis"/>
    <w:rsid w:val="00D965C5"/>
    <w:pPr>
      <w:snapToGrid w:val="0"/>
      <w:jc w:val="center"/>
    </w:pPr>
    <w:rPr>
      <w:rFonts w:ascii="TimesLT" w:eastAsia="Arial Unicode MS" w:hAnsi="TimesLT"/>
      <w:b/>
      <w:bCs/>
      <w:caps/>
      <w:szCs w:val="20"/>
      <w:lang w:val="en-GB" w:eastAsia="en-US"/>
    </w:rPr>
  </w:style>
  <w:style w:type="paragraph" w:customStyle="1" w:styleId="Tekstas">
    <w:name w:val="Tekstas"/>
    <w:basedOn w:val="prastasis"/>
    <w:rsid w:val="007E7768"/>
    <w:pPr>
      <w:spacing w:line="312" w:lineRule="auto"/>
      <w:ind w:firstLine="567"/>
    </w:pPr>
    <w:rPr>
      <w:rFonts w:ascii="Times New Roman" w:hAnsi="Times New Roman"/>
      <w:sz w:val="24"/>
      <w:lang w:val="lt-LT" w:eastAsia="lt-LT"/>
    </w:rPr>
  </w:style>
  <w:style w:type="paragraph" w:styleId="Antrat">
    <w:name w:val="caption"/>
    <w:basedOn w:val="prastasis"/>
    <w:next w:val="prastasis"/>
    <w:uiPriority w:val="35"/>
    <w:qFormat/>
    <w:rsid w:val="007E7768"/>
    <w:pPr>
      <w:spacing w:before="120" w:after="120"/>
      <w:ind w:firstLine="720"/>
      <w:jc w:val="left"/>
    </w:pPr>
    <w:rPr>
      <w:rFonts w:ascii="Times New Roman" w:hAnsi="Times New Roman"/>
      <w:b/>
      <w:bCs/>
      <w:szCs w:val="20"/>
      <w:lang w:val="lt-LT" w:eastAsia="en-US"/>
    </w:rPr>
  </w:style>
  <w:style w:type="character" w:customStyle="1" w:styleId="Antrat7Diagrama">
    <w:name w:val="Antraštė 7 Diagrama"/>
    <w:link w:val="Antrat7"/>
    <w:uiPriority w:val="9"/>
    <w:semiHidden/>
    <w:rsid w:val="00196DD2"/>
    <w:rPr>
      <w:rFonts w:ascii="Cambria" w:hAnsi="Cambria"/>
      <w:i/>
      <w:iCs/>
      <w:color w:val="404040"/>
      <w:sz w:val="22"/>
      <w:szCs w:val="22"/>
      <w:lang w:eastAsia="en-US"/>
    </w:rPr>
  </w:style>
  <w:style w:type="character" w:customStyle="1" w:styleId="Antrat8Diagrama">
    <w:name w:val="Antraštė 8 Diagrama"/>
    <w:link w:val="Antrat8"/>
    <w:uiPriority w:val="9"/>
    <w:semiHidden/>
    <w:rsid w:val="00196DD2"/>
    <w:rPr>
      <w:rFonts w:ascii="Cambria" w:hAnsi="Cambria"/>
      <w:color w:val="404040"/>
      <w:lang w:eastAsia="en-US"/>
    </w:rPr>
  </w:style>
  <w:style w:type="character" w:customStyle="1" w:styleId="Antrat9Diagrama">
    <w:name w:val="Antraštė 9 Diagrama"/>
    <w:link w:val="Antrat9"/>
    <w:uiPriority w:val="9"/>
    <w:semiHidden/>
    <w:rsid w:val="00196DD2"/>
    <w:rPr>
      <w:rFonts w:ascii="Cambria" w:hAnsi="Cambria"/>
      <w:i/>
      <w:iCs/>
      <w:color w:val="404040"/>
      <w:lang w:eastAsia="en-US"/>
    </w:rPr>
  </w:style>
  <w:style w:type="paragraph" w:styleId="Sraopastraipa">
    <w:name w:val="List Paragraph"/>
    <w:basedOn w:val="prastasis"/>
    <w:uiPriority w:val="34"/>
    <w:qFormat/>
    <w:rsid w:val="00196DD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lt-LT" w:eastAsia="en-US"/>
    </w:rPr>
  </w:style>
  <w:style w:type="character" w:customStyle="1" w:styleId="Antrat4Diagrama">
    <w:name w:val="Antraštė 4 Diagrama"/>
    <w:link w:val="Antrat4"/>
    <w:uiPriority w:val="9"/>
    <w:rsid w:val="00196DD2"/>
    <w:rPr>
      <w:b/>
      <w:bCs/>
      <w:sz w:val="28"/>
      <w:szCs w:val="28"/>
      <w:lang w:val="ru-RU" w:eastAsia="ru-RU"/>
    </w:rPr>
  </w:style>
  <w:style w:type="character" w:customStyle="1" w:styleId="Antrat5Diagrama">
    <w:name w:val="Antraštė 5 Diagrama"/>
    <w:link w:val="Antrat5"/>
    <w:uiPriority w:val="9"/>
    <w:rsid w:val="00196DD2"/>
    <w:rPr>
      <w:rFonts w:ascii="Arial" w:hAnsi="Arial"/>
      <w:b/>
      <w:bCs/>
      <w:i/>
      <w:iCs/>
      <w:sz w:val="26"/>
      <w:szCs w:val="26"/>
      <w:lang w:val="ru-RU" w:eastAsia="ru-RU"/>
    </w:rPr>
  </w:style>
  <w:style w:type="character" w:customStyle="1" w:styleId="Antrat6Diagrama">
    <w:name w:val="Antraštė 6 Diagrama"/>
    <w:link w:val="Antrat6"/>
    <w:uiPriority w:val="9"/>
    <w:rsid w:val="00196DD2"/>
    <w:rPr>
      <w:b/>
      <w:bCs/>
      <w:sz w:val="22"/>
      <w:szCs w:val="22"/>
      <w:lang w:val="ru-RU" w:eastAsia="ru-RU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96DD2"/>
    <w:pPr>
      <w:pBdr>
        <w:bottom w:val="single" w:sz="8" w:space="4" w:color="4F81BD"/>
      </w:pBdr>
      <w:spacing w:after="300"/>
      <w:contextualSpacing/>
      <w:jc w:val="left"/>
    </w:pPr>
    <w:rPr>
      <w:rFonts w:ascii="Cambria" w:hAnsi="Cambria"/>
      <w:color w:val="17365D"/>
      <w:spacing w:val="5"/>
      <w:kern w:val="28"/>
      <w:sz w:val="52"/>
      <w:szCs w:val="52"/>
      <w:lang w:val="lt-LT" w:eastAsia="en-US"/>
    </w:rPr>
  </w:style>
  <w:style w:type="character" w:customStyle="1" w:styleId="PavadinimasDiagrama">
    <w:name w:val="Pavadinimas Diagrama"/>
    <w:link w:val="Pavadinimas"/>
    <w:uiPriority w:val="10"/>
    <w:rsid w:val="00196DD2"/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96DD2"/>
    <w:pPr>
      <w:numPr>
        <w:ilvl w:val="1"/>
      </w:numPr>
      <w:spacing w:after="200" w:line="276" w:lineRule="auto"/>
      <w:jc w:val="left"/>
    </w:pPr>
    <w:rPr>
      <w:rFonts w:ascii="Cambria" w:hAnsi="Cambria"/>
      <w:i/>
      <w:iCs/>
      <w:color w:val="4F81BD"/>
      <w:spacing w:val="15"/>
      <w:sz w:val="24"/>
      <w:lang w:val="lt-LT" w:eastAsia="en-US"/>
    </w:rPr>
  </w:style>
  <w:style w:type="character" w:customStyle="1" w:styleId="PaantratDiagrama">
    <w:name w:val="Paantraštė Diagrama"/>
    <w:link w:val="Paantrat"/>
    <w:uiPriority w:val="11"/>
    <w:rsid w:val="00196DD2"/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styleId="Grietas">
    <w:name w:val="Strong"/>
    <w:uiPriority w:val="22"/>
    <w:qFormat/>
    <w:rsid w:val="00196DD2"/>
    <w:rPr>
      <w:b/>
      <w:bCs/>
    </w:rPr>
  </w:style>
  <w:style w:type="character" w:styleId="Emfaz">
    <w:name w:val="Emphasis"/>
    <w:uiPriority w:val="20"/>
    <w:qFormat/>
    <w:rsid w:val="00196DD2"/>
    <w:rPr>
      <w:i/>
      <w:iCs/>
    </w:rPr>
  </w:style>
  <w:style w:type="paragraph" w:styleId="Betarp">
    <w:name w:val="No Spacing"/>
    <w:basedOn w:val="prastasis"/>
    <w:link w:val="BetarpDiagrama"/>
    <w:uiPriority w:val="1"/>
    <w:qFormat/>
    <w:rsid w:val="00196DD2"/>
    <w:pPr>
      <w:jc w:val="left"/>
    </w:pPr>
    <w:rPr>
      <w:rFonts w:ascii="Calibri" w:eastAsia="Calibri" w:hAnsi="Calibri"/>
      <w:sz w:val="22"/>
      <w:szCs w:val="22"/>
      <w:lang w:val="lt-LT" w:eastAsia="en-US"/>
    </w:rPr>
  </w:style>
  <w:style w:type="character" w:customStyle="1" w:styleId="BetarpDiagrama">
    <w:name w:val="Be tarpų Diagrama"/>
    <w:link w:val="Betarp"/>
    <w:uiPriority w:val="1"/>
    <w:rsid w:val="00196DD2"/>
    <w:rPr>
      <w:rFonts w:ascii="Calibri" w:eastAsia="Calibri" w:hAnsi="Calibri"/>
      <w:sz w:val="22"/>
      <w:szCs w:val="22"/>
      <w:lang w:eastAsia="en-US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96DD2"/>
    <w:pPr>
      <w:spacing w:after="200" w:line="276" w:lineRule="auto"/>
      <w:jc w:val="left"/>
    </w:pPr>
    <w:rPr>
      <w:rFonts w:ascii="Calibri" w:eastAsia="Calibri" w:hAnsi="Calibri"/>
      <w:i/>
      <w:iCs/>
      <w:color w:val="000000"/>
      <w:sz w:val="22"/>
      <w:szCs w:val="22"/>
      <w:lang w:val="lt-LT" w:eastAsia="en-US"/>
    </w:rPr>
  </w:style>
  <w:style w:type="character" w:customStyle="1" w:styleId="CitataDiagrama">
    <w:name w:val="Citata Diagrama"/>
    <w:link w:val="Citata"/>
    <w:uiPriority w:val="29"/>
    <w:rsid w:val="00196DD2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96DD2"/>
    <w:pPr>
      <w:pBdr>
        <w:bottom w:val="single" w:sz="4" w:space="4" w:color="4F81BD"/>
      </w:pBdr>
      <w:spacing w:before="200" w:after="280" w:line="276" w:lineRule="auto"/>
      <w:ind w:left="936" w:right="936"/>
      <w:jc w:val="left"/>
    </w:pPr>
    <w:rPr>
      <w:rFonts w:ascii="Calibri" w:eastAsia="Calibri" w:hAnsi="Calibri"/>
      <w:b/>
      <w:bCs/>
      <w:i/>
      <w:iCs/>
      <w:color w:val="4F81BD"/>
      <w:sz w:val="22"/>
      <w:szCs w:val="22"/>
      <w:lang w:val="lt-LT" w:eastAsia="en-US"/>
    </w:rPr>
  </w:style>
  <w:style w:type="character" w:customStyle="1" w:styleId="IskirtacitataDiagrama">
    <w:name w:val="Išskirta citata Diagrama"/>
    <w:link w:val="Iskirtacitata"/>
    <w:uiPriority w:val="30"/>
    <w:rsid w:val="00196DD2"/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styleId="Nerykuspabraukimas">
    <w:name w:val="Subtle Emphasis"/>
    <w:uiPriority w:val="19"/>
    <w:qFormat/>
    <w:rsid w:val="00196DD2"/>
    <w:rPr>
      <w:i/>
      <w:iCs/>
      <w:color w:val="808080"/>
    </w:rPr>
  </w:style>
  <w:style w:type="character" w:styleId="Rykuspabraukimas">
    <w:name w:val="Intense Emphasis"/>
    <w:uiPriority w:val="21"/>
    <w:qFormat/>
    <w:rsid w:val="00196DD2"/>
    <w:rPr>
      <w:b/>
      <w:bCs/>
      <w:i/>
      <w:iCs/>
      <w:color w:val="4F81BD"/>
    </w:rPr>
  </w:style>
  <w:style w:type="character" w:styleId="Nerykinuoroda">
    <w:name w:val="Subtle Reference"/>
    <w:uiPriority w:val="31"/>
    <w:qFormat/>
    <w:rsid w:val="00196DD2"/>
    <w:rPr>
      <w:smallCaps/>
      <w:color w:val="C0504D"/>
      <w:u w:val="single"/>
    </w:rPr>
  </w:style>
  <w:style w:type="character" w:styleId="Rykinuoroda">
    <w:name w:val="Intense Reference"/>
    <w:uiPriority w:val="32"/>
    <w:qFormat/>
    <w:rsid w:val="00196DD2"/>
    <w:rPr>
      <w:b/>
      <w:bCs/>
      <w:smallCaps/>
      <w:color w:val="C0504D"/>
      <w:spacing w:val="5"/>
      <w:u w:val="single"/>
    </w:rPr>
  </w:style>
  <w:style w:type="character" w:styleId="Knygospavadinimas">
    <w:name w:val="Book Title"/>
    <w:uiPriority w:val="33"/>
    <w:qFormat/>
    <w:rsid w:val="00196DD2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196DD2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lt-LT" w:eastAsia="en-US"/>
    </w:rPr>
  </w:style>
  <w:style w:type="character" w:styleId="Vietosrezervavimoenklotekstas">
    <w:name w:val="Placeholder Text"/>
    <w:uiPriority w:val="99"/>
    <w:semiHidden/>
    <w:rsid w:val="00196DD2"/>
    <w:rPr>
      <w:color w:val="808080"/>
    </w:rPr>
  </w:style>
  <w:style w:type="character" w:customStyle="1" w:styleId="PoratDiagrama">
    <w:name w:val="Poraštė Diagrama"/>
    <w:aliases w:val="Diagrama Diagrama, Diagrama Diagrama"/>
    <w:link w:val="Porat"/>
    <w:rsid w:val="00196DD2"/>
    <w:rPr>
      <w:rFonts w:ascii="Arial" w:hAnsi="Arial"/>
      <w:szCs w:val="24"/>
      <w:lang w:val="ru-RU" w:eastAsia="ru-RU"/>
    </w:rPr>
  </w:style>
  <w:style w:type="paragraph" w:customStyle="1" w:styleId="Sraopastraipa1">
    <w:name w:val="Sąrašo pastraipa1"/>
    <w:basedOn w:val="prastasis"/>
    <w:qFormat/>
    <w:rsid w:val="00196DD2"/>
    <w:pPr>
      <w:spacing w:after="200" w:line="276" w:lineRule="auto"/>
      <w:ind w:left="720"/>
      <w:contextualSpacing/>
      <w:jc w:val="left"/>
    </w:pPr>
    <w:rPr>
      <w:rFonts w:ascii="Calibri" w:eastAsia="Calibri" w:hAnsi="Calibri"/>
      <w:noProof/>
      <w:sz w:val="22"/>
      <w:szCs w:val="22"/>
      <w:lang w:val="en-US" w:eastAsia="en-US"/>
    </w:rPr>
  </w:style>
  <w:style w:type="character" w:customStyle="1" w:styleId="PagrindinistekstasDiagrama">
    <w:name w:val="Pagrindinis tekstas Diagrama"/>
    <w:link w:val="Pagrindinistekstas"/>
    <w:rsid w:val="00196DD2"/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196DD2"/>
    <w:rPr>
      <w:lang w:val="en-AU" w:eastAsia="en-US"/>
    </w:rPr>
  </w:style>
  <w:style w:type="character" w:customStyle="1" w:styleId="Pagrindiniotekstotrauka2Diagrama">
    <w:name w:val="Pagrindinio teksto įtrauka 2 Diagrama"/>
    <w:link w:val="Pagrindiniotekstotrauka2"/>
    <w:semiHidden/>
    <w:rsid w:val="00196DD2"/>
    <w:rPr>
      <w:sz w:val="24"/>
      <w:lang w:eastAsia="ar-SA"/>
    </w:rPr>
  </w:style>
  <w:style w:type="paragraph" w:customStyle="1" w:styleId="Default">
    <w:name w:val="Default"/>
    <w:rsid w:val="003E19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agrindinistekstas0">
    <w:name w:val="Pagrindinis tekstas_"/>
    <w:link w:val="Pagrindinistekstas14"/>
    <w:rsid w:val="003E19C1"/>
    <w:rPr>
      <w:sz w:val="22"/>
      <w:szCs w:val="22"/>
      <w:shd w:val="clear" w:color="auto" w:fill="FFFFFF"/>
    </w:rPr>
  </w:style>
  <w:style w:type="paragraph" w:customStyle="1" w:styleId="Pagrindinistekstas14">
    <w:name w:val="Pagrindinis tekstas14"/>
    <w:basedOn w:val="prastasis"/>
    <w:link w:val="Pagrindinistekstas0"/>
    <w:rsid w:val="003E19C1"/>
    <w:pPr>
      <w:shd w:val="clear" w:color="auto" w:fill="FFFFFF"/>
      <w:spacing w:before="720" w:after="1440" w:line="0" w:lineRule="atLeast"/>
      <w:ind w:hanging="2900"/>
      <w:jc w:val="left"/>
    </w:pPr>
    <w:rPr>
      <w:rFonts w:ascii="Times New Roman" w:hAnsi="Times New Roman"/>
      <w:sz w:val="22"/>
      <w:szCs w:val="22"/>
      <w:lang w:val="lt-LT" w:eastAsia="lt-LT"/>
    </w:rPr>
  </w:style>
  <w:style w:type="paragraph" w:styleId="Tekstoblokas">
    <w:name w:val="Block Text"/>
    <w:basedOn w:val="prastasis"/>
    <w:rsid w:val="00456032"/>
    <w:pPr>
      <w:tabs>
        <w:tab w:val="left" w:pos="0"/>
      </w:tabs>
      <w:ind w:left="-567" w:right="-766"/>
    </w:pPr>
    <w:rPr>
      <w:rFonts w:eastAsia="SimSun" w:cs="Arial"/>
      <w:sz w:val="24"/>
      <w:lang w:eastAsia="en-US"/>
    </w:rPr>
  </w:style>
  <w:style w:type="paragraph" w:customStyle="1" w:styleId="agatxtar10">
    <w:name w:val="agatxt ar10"/>
    <w:basedOn w:val="prastasis"/>
    <w:rsid w:val="001E4214"/>
    <w:pPr>
      <w:ind w:left="57" w:right="57" w:firstLine="737"/>
    </w:pPr>
    <w:rPr>
      <w:rFonts w:cs="Arial"/>
      <w:lang w:val="lt-LT" w:eastAsia="lt-LT"/>
    </w:rPr>
  </w:style>
  <w:style w:type="character" w:customStyle="1" w:styleId="st">
    <w:name w:val="st"/>
    <w:rsid w:val="00E16720"/>
  </w:style>
  <w:style w:type="paragraph" w:customStyle="1" w:styleId="NormalTable">
    <w:name w:val="Normal_Table"/>
    <w:basedOn w:val="prastasis"/>
    <w:rsid w:val="00FC75C8"/>
    <w:pPr>
      <w:jc w:val="center"/>
    </w:pPr>
    <w:rPr>
      <w:szCs w:val="20"/>
      <w:lang w:val="lt-LT" w:eastAsia="en-US"/>
    </w:rPr>
  </w:style>
  <w:style w:type="character" w:styleId="Perirtashipersaitas">
    <w:name w:val="FollowedHyperlink"/>
    <w:uiPriority w:val="99"/>
    <w:unhideWhenUsed/>
    <w:rsid w:val="00664357"/>
    <w:rPr>
      <w:color w:val="800080"/>
      <w:u w:val="single"/>
    </w:rPr>
  </w:style>
  <w:style w:type="character" w:customStyle="1" w:styleId="HTMLiankstoformatuotasDiagrama">
    <w:name w:val="HTML iš anksto formatuotas Diagrama"/>
    <w:link w:val="HTMLiankstoformatuotas"/>
    <w:rsid w:val="00664357"/>
    <w:rPr>
      <w:rFonts w:ascii="Courier New" w:hAnsi="Courier New" w:cs="Courier New"/>
    </w:rPr>
  </w:style>
  <w:style w:type="paragraph" w:styleId="Turinys4">
    <w:name w:val="toc 4"/>
    <w:basedOn w:val="prastasis"/>
    <w:next w:val="prastasis"/>
    <w:autoRedefine/>
    <w:unhideWhenUsed/>
    <w:rsid w:val="00664357"/>
    <w:pPr>
      <w:overflowPunct w:val="0"/>
      <w:autoSpaceDE w:val="0"/>
      <w:autoSpaceDN w:val="0"/>
      <w:adjustRightInd w:val="0"/>
      <w:ind w:left="600"/>
      <w:jc w:val="left"/>
    </w:pPr>
    <w:rPr>
      <w:rFonts w:ascii="Times New Roman" w:hAnsi="Times New Roman"/>
      <w:szCs w:val="20"/>
      <w:lang w:val="lt-LT" w:eastAsia="en-US"/>
    </w:rPr>
  </w:style>
  <w:style w:type="character" w:customStyle="1" w:styleId="AntratsDiagrama1">
    <w:name w:val="Antraštės Diagrama1"/>
    <w:aliases w:val="Intestazione.int.intestazione Diagrama1,Intestazione.int Diagrama1"/>
    <w:semiHidden/>
    <w:rsid w:val="00664357"/>
    <w:rPr>
      <w:lang w:eastAsia="en-US"/>
    </w:rPr>
  </w:style>
  <w:style w:type="paragraph" w:styleId="Sraas">
    <w:name w:val="List"/>
    <w:basedOn w:val="prastasis"/>
    <w:unhideWhenUsed/>
    <w:rsid w:val="00664357"/>
    <w:pPr>
      <w:widowControl w:val="0"/>
      <w:suppressAutoHyphens/>
      <w:spacing w:after="120"/>
      <w:jc w:val="left"/>
    </w:pPr>
    <w:rPr>
      <w:rFonts w:ascii="Times New Roman" w:eastAsia="Lucida Sans Unicode" w:hAnsi="Times New Roman" w:cs="Tahoma"/>
      <w:sz w:val="24"/>
      <w:lang w:val="lt-LT" w:eastAsia="en-US"/>
    </w:rPr>
  </w:style>
  <w:style w:type="paragraph" w:styleId="Sraassuenkleliais">
    <w:name w:val="List Bullet"/>
    <w:basedOn w:val="prastasis"/>
    <w:unhideWhenUsed/>
    <w:rsid w:val="00664357"/>
    <w:pPr>
      <w:ind w:left="720" w:hanging="360"/>
      <w:jc w:val="left"/>
    </w:pPr>
    <w:rPr>
      <w:rFonts w:ascii="Times New Roman" w:hAnsi="Times New Roman"/>
      <w:sz w:val="24"/>
      <w:lang w:val="en-GB" w:eastAsia="en-US"/>
    </w:rPr>
  </w:style>
  <w:style w:type="paragraph" w:styleId="Sraas2">
    <w:name w:val="List 2"/>
    <w:basedOn w:val="prastasis"/>
    <w:unhideWhenUsed/>
    <w:rsid w:val="00664357"/>
    <w:pPr>
      <w:ind w:left="720" w:hanging="360"/>
      <w:jc w:val="left"/>
    </w:pPr>
    <w:rPr>
      <w:rFonts w:ascii="Times New Roman" w:hAnsi="Times New Roman"/>
      <w:sz w:val="24"/>
      <w:lang w:val="en-GB" w:eastAsia="en-US"/>
    </w:rPr>
  </w:style>
  <w:style w:type="paragraph" w:styleId="Sraas3">
    <w:name w:val="List 3"/>
    <w:basedOn w:val="prastasis"/>
    <w:unhideWhenUsed/>
    <w:rsid w:val="00664357"/>
    <w:pPr>
      <w:ind w:left="1080" w:hanging="360"/>
      <w:jc w:val="left"/>
    </w:pPr>
    <w:rPr>
      <w:rFonts w:ascii="Times New Roman" w:hAnsi="Times New Roman"/>
      <w:sz w:val="24"/>
      <w:lang w:val="en-GB" w:eastAsia="en-US"/>
    </w:rPr>
  </w:style>
  <w:style w:type="paragraph" w:styleId="Sraas4">
    <w:name w:val="List 4"/>
    <w:basedOn w:val="prastasis"/>
    <w:unhideWhenUsed/>
    <w:rsid w:val="00664357"/>
    <w:pPr>
      <w:ind w:left="1440" w:hanging="360"/>
      <w:jc w:val="left"/>
    </w:pPr>
    <w:rPr>
      <w:rFonts w:ascii="Times New Roman" w:hAnsi="Times New Roman"/>
      <w:sz w:val="24"/>
      <w:lang w:val="en-GB" w:eastAsia="en-US"/>
    </w:rPr>
  </w:style>
  <w:style w:type="paragraph" w:styleId="Sraas5">
    <w:name w:val="List 5"/>
    <w:basedOn w:val="prastasis"/>
    <w:unhideWhenUsed/>
    <w:rsid w:val="00664357"/>
    <w:pPr>
      <w:ind w:left="1800" w:hanging="360"/>
      <w:jc w:val="left"/>
    </w:pPr>
    <w:rPr>
      <w:rFonts w:ascii="Times New Roman" w:hAnsi="Times New Roman"/>
      <w:sz w:val="24"/>
      <w:lang w:val="en-GB" w:eastAsia="en-US"/>
    </w:rPr>
  </w:style>
  <w:style w:type="paragraph" w:styleId="Sraassuenkleliais2">
    <w:name w:val="List Bullet 2"/>
    <w:basedOn w:val="prastasis"/>
    <w:unhideWhenUsed/>
    <w:rsid w:val="00664357"/>
    <w:pPr>
      <w:tabs>
        <w:tab w:val="num" w:pos="1701"/>
      </w:tabs>
      <w:ind w:left="1701" w:hanging="567"/>
      <w:jc w:val="left"/>
    </w:pPr>
    <w:rPr>
      <w:rFonts w:ascii="Times New Roman" w:hAnsi="Times New Roman"/>
      <w:sz w:val="24"/>
      <w:lang w:val="en-GB" w:eastAsia="en-US"/>
    </w:rPr>
  </w:style>
  <w:style w:type="paragraph" w:styleId="Sraassuenkleliais3">
    <w:name w:val="List Bullet 3"/>
    <w:basedOn w:val="prastasis"/>
    <w:unhideWhenUsed/>
    <w:rsid w:val="00664357"/>
    <w:pPr>
      <w:numPr>
        <w:numId w:val="5"/>
      </w:numPr>
      <w:tabs>
        <w:tab w:val="clear" w:pos="360"/>
        <w:tab w:val="num" w:pos="1080"/>
      </w:tabs>
      <w:ind w:left="1080"/>
      <w:jc w:val="left"/>
    </w:pPr>
    <w:rPr>
      <w:rFonts w:ascii="Times New Roman" w:hAnsi="Times New Roman"/>
      <w:sz w:val="24"/>
      <w:lang w:val="en-GB" w:eastAsia="en-US"/>
    </w:rPr>
  </w:style>
  <w:style w:type="paragraph" w:styleId="Sraassuenkleliais4">
    <w:name w:val="List Bullet 4"/>
    <w:basedOn w:val="prastasis"/>
    <w:unhideWhenUsed/>
    <w:rsid w:val="00664357"/>
    <w:pPr>
      <w:numPr>
        <w:numId w:val="6"/>
      </w:numPr>
      <w:tabs>
        <w:tab w:val="clear" w:pos="720"/>
        <w:tab w:val="num" w:pos="1440"/>
      </w:tabs>
      <w:ind w:left="1440"/>
      <w:jc w:val="left"/>
    </w:pPr>
    <w:rPr>
      <w:rFonts w:ascii="Times New Roman" w:hAnsi="Times New Roman"/>
      <w:sz w:val="24"/>
      <w:lang w:val="en-GB" w:eastAsia="en-US"/>
    </w:rPr>
  </w:style>
  <w:style w:type="paragraph" w:styleId="Sraassuenkleliais5">
    <w:name w:val="List Bullet 5"/>
    <w:basedOn w:val="prastasis"/>
    <w:unhideWhenUsed/>
    <w:rsid w:val="00664357"/>
    <w:pPr>
      <w:numPr>
        <w:numId w:val="7"/>
      </w:numPr>
      <w:tabs>
        <w:tab w:val="clear" w:pos="1080"/>
        <w:tab w:val="num" w:pos="1800"/>
      </w:tabs>
      <w:ind w:left="1800"/>
      <w:jc w:val="left"/>
    </w:pPr>
    <w:rPr>
      <w:rFonts w:ascii="Times New Roman" w:hAnsi="Times New Roman"/>
      <w:sz w:val="24"/>
      <w:lang w:val="en-GB" w:eastAsia="en-US"/>
    </w:rPr>
  </w:style>
  <w:style w:type="paragraph" w:styleId="Pagrindiniotekstopirmatrauka">
    <w:name w:val="Body Text First Indent"/>
    <w:basedOn w:val="Pagrindinistekstas"/>
    <w:link w:val="PagrindiniotekstopirmatraukaDiagrama"/>
    <w:unhideWhenUsed/>
    <w:rsid w:val="00664357"/>
    <w:pPr>
      <w:numPr>
        <w:numId w:val="8"/>
      </w:numPr>
      <w:spacing w:after="120"/>
      <w:ind w:left="0" w:firstLine="210"/>
      <w:jc w:val="left"/>
    </w:pPr>
    <w:rPr>
      <w:lang w:val="en-GB"/>
    </w:rPr>
  </w:style>
  <w:style w:type="character" w:customStyle="1" w:styleId="PagrindiniotekstopirmatraukaDiagrama">
    <w:name w:val="Pagrindinio teksto pirma įtrauka Diagrama"/>
    <w:link w:val="Pagrindiniotekstopirmatrauka"/>
    <w:rsid w:val="00664357"/>
    <w:rPr>
      <w:sz w:val="24"/>
      <w:szCs w:val="24"/>
      <w:lang w:val="en-GB" w:eastAsia="en-US"/>
    </w:rPr>
  </w:style>
  <w:style w:type="paragraph" w:styleId="Pagrindiniotekstopirmatrauka2">
    <w:name w:val="Body Text First Indent 2"/>
    <w:basedOn w:val="Pagrindiniotekstotrauka"/>
    <w:link w:val="Pagrindiniotekstopirmatrauka2Diagrama"/>
    <w:unhideWhenUsed/>
    <w:rsid w:val="00664357"/>
    <w:pPr>
      <w:numPr>
        <w:numId w:val="9"/>
      </w:numPr>
      <w:ind w:left="360" w:firstLine="210"/>
    </w:pPr>
    <w:rPr>
      <w:sz w:val="24"/>
      <w:szCs w:val="24"/>
      <w:lang w:val="en-GB"/>
    </w:rPr>
  </w:style>
  <w:style w:type="character" w:customStyle="1" w:styleId="Pagrindiniotekstopirmatrauka2Diagrama">
    <w:name w:val="Pagrindinio teksto pirma įtrauka 2 Diagrama"/>
    <w:link w:val="Pagrindiniotekstopirmatrauka2"/>
    <w:rsid w:val="00664357"/>
    <w:rPr>
      <w:sz w:val="24"/>
      <w:szCs w:val="24"/>
      <w:lang w:val="en-GB" w:eastAsia="en-US"/>
    </w:rPr>
  </w:style>
  <w:style w:type="character" w:customStyle="1" w:styleId="Pagrindinistekstas2Diagrama">
    <w:name w:val="Pagrindinis tekstas 2 Diagrama"/>
    <w:link w:val="Pagrindinistekstas2"/>
    <w:rsid w:val="00664357"/>
    <w:rPr>
      <w:lang w:val="en-AU" w:eastAsia="en-US"/>
    </w:rPr>
  </w:style>
  <w:style w:type="character" w:customStyle="1" w:styleId="Pagrindinistekstas3Diagrama">
    <w:name w:val="Pagrindinis tekstas 3 Diagrama"/>
    <w:link w:val="Pagrindinistekstas3"/>
    <w:rsid w:val="00664357"/>
    <w:rPr>
      <w:rFonts w:ascii="Arial" w:hAnsi="Arial"/>
      <w:sz w:val="16"/>
      <w:szCs w:val="16"/>
      <w:lang w:val="ru-RU" w:eastAsia="ru-RU"/>
    </w:rPr>
  </w:style>
  <w:style w:type="character" w:customStyle="1" w:styleId="Pagrindiniotekstotrauka3Diagrama">
    <w:name w:val="Pagrindinio teksto įtrauka 3 Diagrama"/>
    <w:link w:val="Pagrindiniotekstotrauka3"/>
    <w:rsid w:val="00664357"/>
    <w:rPr>
      <w:rFonts w:ascii="Arial" w:hAnsi="Arial"/>
      <w:sz w:val="16"/>
      <w:szCs w:val="16"/>
      <w:lang w:val="ru-RU" w:eastAsia="ru-RU"/>
    </w:rPr>
  </w:style>
  <w:style w:type="paragraph" w:styleId="Dokumentostruktra">
    <w:name w:val="Document Map"/>
    <w:basedOn w:val="prastasis"/>
    <w:link w:val="DokumentostruktraDiagrama"/>
    <w:unhideWhenUsed/>
    <w:rsid w:val="00664357"/>
    <w:pPr>
      <w:shd w:val="clear" w:color="auto" w:fill="000080"/>
      <w:overflowPunct w:val="0"/>
      <w:autoSpaceDE w:val="0"/>
      <w:autoSpaceDN w:val="0"/>
      <w:adjustRightInd w:val="0"/>
      <w:jc w:val="left"/>
    </w:pPr>
    <w:rPr>
      <w:rFonts w:ascii="Tahoma" w:hAnsi="Tahoma" w:cs="Tahoma"/>
      <w:szCs w:val="20"/>
      <w:lang w:val="lt-LT" w:eastAsia="en-US"/>
    </w:rPr>
  </w:style>
  <w:style w:type="character" w:customStyle="1" w:styleId="DokumentostruktraDiagrama">
    <w:name w:val="Dokumento struktūra Diagrama"/>
    <w:link w:val="Dokumentostruktra"/>
    <w:rsid w:val="00664357"/>
    <w:rPr>
      <w:rFonts w:ascii="Tahoma" w:hAnsi="Tahoma" w:cs="Tahoma"/>
      <w:shd w:val="clear" w:color="auto" w:fill="000080"/>
      <w:lang w:eastAsia="en-US"/>
    </w:rPr>
  </w:style>
  <w:style w:type="paragraph" w:styleId="Paprastasistekstas">
    <w:name w:val="Plain Text"/>
    <w:basedOn w:val="prastasis"/>
    <w:link w:val="PaprastasistekstasDiagrama"/>
    <w:unhideWhenUsed/>
    <w:rsid w:val="00664357"/>
    <w:pPr>
      <w:autoSpaceDE w:val="0"/>
      <w:autoSpaceDN w:val="0"/>
      <w:adjustRightInd w:val="0"/>
      <w:jc w:val="left"/>
    </w:pPr>
    <w:rPr>
      <w:rFonts w:ascii="Courier New" w:hAnsi="Courier New" w:cs="Courier New"/>
      <w:szCs w:val="20"/>
      <w:lang w:val="en-US" w:eastAsia="en-US"/>
    </w:rPr>
  </w:style>
  <w:style w:type="character" w:customStyle="1" w:styleId="PaprastasistekstasDiagrama">
    <w:name w:val="Paprastasis tekstas Diagrama"/>
    <w:link w:val="Paprastasistekstas"/>
    <w:rsid w:val="00664357"/>
    <w:rPr>
      <w:rFonts w:ascii="Courier New" w:hAnsi="Courier New" w:cs="Courier New"/>
      <w:lang w:val="en-US" w:eastAsia="en-US"/>
    </w:rPr>
  </w:style>
  <w:style w:type="paragraph" w:customStyle="1" w:styleId="BodyText21">
    <w:name w:val="Body Text 21"/>
    <w:basedOn w:val="prastasis"/>
    <w:rsid w:val="00664357"/>
    <w:pPr>
      <w:autoSpaceDE w:val="0"/>
      <w:autoSpaceDN w:val="0"/>
      <w:adjustRightInd w:val="0"/>
      <w:jc w:val="left"/>
    </w:pPr>
    <w:rPr>
      <w:rFonts w:ascii="Times New Roman" w:hAnsi="Times New Roman"/>
      <w:sz w:val="24"/>
      <w:u w:val="single"/>
      <w:lang w:val="lt-LT" w:eastAsia="en-US"/>
    </w:rPr>
  </w:style>
  <w:style w:type="paragraph" w:customStyle="1" w:styleId="Baltic">
    <w:name w:val="Baltic"/>
    <w:basedOn w:val="prastasis"/>
    <w:rsid w:val="00664357"/>
    <w:pPr>
      <w:widowControl w:val="0"/>
      <w:autoSpaceDE w:val="0"/>
      <w:autoSpaceDN w:val="0"/>
      <w:adjustRightInd w:val="0"/>
      <w:spacing w:before="240"/>
      <w:ind w:firstLine="284"/>
      <w:jc w:val="left"/>
    </w:pPr>
    <w:rPr>
      <w:rFonts w:ascii="HelveticaLT" w:hAnsi="HelveticaLT"/>
      <w:b/>
      <w:bCs/>
      <w:color w:val="808080"/>
      <w:sz w:val="40"/>
      <w:szCs w:val="40"/>
      <w:lang w:val="en-GB" w:eastAsia="en-US"/>
    </w:rPr>
  </w:style>
  <w:style w:type="paragraph" w:customStyle="1" w:styleId="Normal1">
    <w:name w:val="Normal1"/>
    <w:basedOn w:val="prastasis"/>
    <w:rsid w:val="00664357"/>
    <w:pPr>
      <w:widowControl w:val="0"/>
      <w:jc w:val="left"/>
    </w:pPr>
    <w:rPr>
      <w:rFonts w:ascii="CourierLT" w:hAnsi="CourierLT"/>
      <w:szCs w:val="20"/>
      <w:lang w:val="en-AU" w:eastAsia="en-AU"/>
    </w:rPr>
  </w:style>
  <w:style w:type="paragraph" w:customStyle="1" w:styleId="Tableitalic">
    <w:name w:val="Table italic"/>
    <w:basedOn w:val="prastasis"/>
    <w:rsid w:val="00664357"/>
    <w:pPr>
      <w:spacing w:before="60" w:after="60" w:line="220" w:lineRule="atLeast"/>
      <w:jc w:val="left"/>
    </w:pPr>
    <w:rPr>
      <w:rFonts w:ascii="Times New Roman" w:hAnsi="Times New Roman"/>
      <w:i/>
      <w:szCs w:val="20"/>
      <w:lang w:val="lt-LT" w:eastAsia="en-US"/>
    </w:rPr>
  </w:style>
  <w:style w:type="paragraph" w:customStyle="1" w:styleId="Table">
    <w:name w:val="Table"/>
    <w:basedOn w:val="prastasis"/>
    <w:rsid w:val="00664357"/>
    <w:pPr>
      <w:spacing w:before="60" w:after="60" w:line="220" w:lineRule="atLeast"/>
      <w:jc w:val="left"/>
    </w:pPr>
    <w:rPr>
      <w:szCs w:val="20"/>
      <w:lang w:val="lt-LT" w:eastAsia="en-US"/>
    </w:rPr>
  </w:style>
  <w:style w:type="paragraph" w:customStyle="1" w:styleId="pavadinimas10">
    <w:name w:val="pavadinimas1"/>
    <w:basedOn w:val="prastasis"/>
    <w:rsid w:val="00664357"/>
    <w:pPr>
      <w:spacing w:before="100" w:beforeAutospacing="1" w:after="100" w:afterAutospacing="1"/>
      <w:jc w:val="left"/>
    </w:pPr>
    <w:rPr>
      <w:rFonts w:ascii="Times New Roman" w:hAnsi="Times New Roman"/>
      <w:sz w:val="24"/>
      <w:lang w:val="en-US" w:eastAsia="en-US"/>
    </w:rPr>
  </w:style>
  <w:style w:type="paragraph" w:customStyle="1" w:styleId="CentrBold0">
    <w:name w:val="CentrBold"/>
    <w:rsid w:val="00664357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paragraph" w:customStyle="1" w:styleId="bodytext">
    <w:name w:val="bodytext"/>
    <w:basedOn w:val="prastasis"/>
    <w:rsid w:val="00664357"/>
    <w:pPr>
      <w:autoSpaceDE w:val="0"/>
      <w:autoSpaceDN w:val="0"/>
      <w:ind w:firstLine="312"/>
    </w:pPr>
    <w:rPr>
      <w:rFonts w:ascii="TimesLT" w:hAnsi="TimesLT"/>
      <w:szCs w:val="20"/>
      <w:lang w:val="en-GB" w:eastAsia="en-US"/>
    </w:rPr>
  </w:style>
  <w:style w:type="paragraph" w:customStyle="1" w:styleId="Level5">
    <w:name w:val="Level 5"/>
    <w:basedOn w:val="prastasis"/>
    <w:rsid w:val="00664357"/>
    <w:pPr>
      <w:widowControl w:val="0"/>
      <w:jc w:val="left"/>
    </w:pPr>
    <w:rPr>
      <w:rFonts w:ascii="Times New Roman" w:hAnsi="Times New Roman"/>
      <w:sz w:val="24"/>
      <w:szCs w:val="20"/>
      <w:lang w:val="en-US" w:eastAsia="en-US"/>
    </w:rPr>
  </w:style>
  <w:style w:type="paragraph" w:customStyle="1" w:styleId="WW-BodyText3">
    <w:name w:val="WW-Body Text 3"/>
    <w:basedOn w:val="prastasis"/>
    <w:rsid w:val="00664357"/>
    <w:pPr>
      <w:suppressAutoHyphens/>
      <w:jc w:val="left"/>
    </w:pPr>
    <w:rPr>
      <w:rFonts w:ascii="Times New Roman" w:hAnsi="Times New Roman"/>
      <w:sz w:val="24"/>
      <w:szCs w:val="20"/>
      <w:lang w:val="lt-LT" w:eastAsia="ar-SA"/>
    </w:rPr>
  </w:style>
  <w:style w:type="paragraph" w:customStyle="1" w:styleId="Style1">
    <w:name w:val="Style1"/>
    <w:basedOn w:val="prastasis"/>
    <w:rsid w:val="00664357"/>
    <w:pPr>
      <w:numPr>
        <w:numId w:val="4"/>
      </w:numPr>
      <w:tabs>
        <w:tab w:val="left" w:pos="1134"/>
      </w:tabs>
    </w:pPr>
    <w:rPr>
      <w:rFonts w:ascii="Times New Roman" w:hAnsi="Times New Roman"/>
      <w:sz w:val="24"/>
      <w:lang w:val="lt-LT" w:eastAsia="en-US"/>
    </w:rPr>
  </w:style>
  <w:style w:type="paragraph" w:customStyle="1" w:styleId="MAZAS">
    <w:name w:val="MAZAS"/>
    <w:rsid w:val="00664357"/>
    <w:pPr>
      <w:snapToGrid w:val="0"/>
      <w:ind w:firstLine="312"/>
      <w:jc w:val="both"/>
    </w:pPr>
    <w:rPr>
      <w:rFonts w:ascii="TimesLT" w:hAnsi="TimesLT"/>
      <w:color w:val="000000"/>
      <w:sz w:val="8"/>
      <w:lang w:val="en-US" w:eastAsia="en-US"/>
    </w:rPr>
  </w:style>
  <w:style w:type="paragraph" w:customStyle="1" w:styleId="Linija">
    <w:name w:val="Linija"/>
    <w:basedOn w:val="MAZAS"/>
    <w:rsid w:val="00664357"/>
    <w:pPr>
      <w:autoSpaceDE w:val="0"/>
      <w:autoSpaceDN w:val="0"/>
      <w:adjustRightInd w:val="0"/>
      <w:snapToGrid/>
      <w:ind w:firstLine="0"/>
      <w:jc w:val="center"/>
    </w:pPr>
    <w:rPr>
      <w:color w:val="auto"/>
      <w:sz w:val="12"/>
      <w:szCs w:val="12"/>
    </w:rPr>
  </w:style>
  <w:style w:type="paragraph" w:customStyle="1" w:styleId="Hyperlink1">
    <w:name w:val="Hyperlink1"/>
    <w:rsid w:val="00664357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WW-BodyTextIndent31">
    <w:name w:val="WW-Body Text Indent 31"/>
    <w:basedOn w:val="prastasis"/>
    <w:rsid w:val="00664357"/>
    <w:pPr>
      <w:pBdr>
        <w:bottom w:val="single" w:sz="18" w:space="20" w:color="000000"/>
      </w:pBdr>
      <w:suppressAutoHyphens/>
      <w:ind w:firstLine="720"/>
    </w:pPr>
    <w:rPr>
      <w:rFonts w:ascii="Times New Roman" w:hAnsi="Times New Roman"/>
      <w:sz w:val="24"/>
      <w:szCs w:val="20"/>
      <w:lang w:val="lt-LT" w:eastAsia="ar-SA"/>
    </w:rPr>
  </w:style>
  <w:style w:type="paragraph" w:customStyle="1" w:styleId="xl51">
    <w:name w:val="xl51"/>
    <w:basedOn w:val="prastasis"/>
    <w:rsid w:val="0066435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  <w:lang w:val="en-GB" w:eastAsia="en-US"/>
    </w:rPr>
  </w:style>
  <w:style w:type="paragraph" w:customStyle="1" w:styleId="Prezidentas">
    <w:name w:val="Prezidentas"/>
    <w:rsid w:val="00664357"/>
    <w:pPr>
      <w:tabs>
        <w:tab w:val="right" w:pos="9808"/>
      </w:tabs>
      <w:snapToGrid w:val="0"/>
    </w:pPr>
    <w:rPr>
      <w:rFonts w:ascii="TimesLT" w:hAnsi="TimesLT"/>
      <w:caps/>
      <w:lang w:val="en-US" w:eastAsia="en-US"/>
    </w:rPr>
  </w:style>
  <w:style w:type="paragraph" w:customStyle="1" w:styleId="WW-BodyText2">
    <w:name w:val="WW-Body Text 2"/>
    <w:basedOn w:val="prastasis"/>
    <w:rsid w:val="00664357"/>
    <w:pPr>
      <w:suppressAutoHyphens/>
    </w:pPr>
    <w:rPr>
      <w:szCs w:val="20"/>
      <w:lang w:val="lt-LT" w:eastAsia="ar-SA"/>
    </w:rPr>
  </w:style>
  <w:style w:type="paragraph" w:customStyle="1" w:styleId="Hyperlink2">
    <w:name w:val="Hyperlink2"/>
    <w:rsid w:val="00664357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TableParagraph">
    <w:name w:val="Table Paragraph"/>
    <w:basedOn w:val="prastasis"/>
    <w:rsid w:val="00664357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 w:val="24"/>
      <w:lang w:val="lt-LT" w:eastAsia="lt-LT"/>
    </w:rPr>
  </w:style>
  <w:style w:type="character" w:customStyle="1" w:styleId="HeaderChar">
    <w:name w:val="Header Char"/>
    <w:uiPriority w:val="99"/>
    <w:locked/>
    <w:rsid w:val="00664357"/>
    <w:rPr>
      <w:rFonts w:ascii="TimesLT" w:hAnsi="TimesLT" w:cs="TimesLT" w:hint="default"/>
      <w:caps/>
      <w:sz w:val="20"/>
      <w:szCs w:val="20"/>
      <w:lang w:val="x-none" w:eastAsia="en-US"/>
    </w:rPr>
  </w:style>
  <w:style w:type="character" w:customStyle="1" w:styleId="typewriter">
    <w:name w:val="typewriter"/>
    <w:rsid w:val="00664357"/>
    <w:rPr>
      <w:rFonts w:ascii="Courier New" w:hAnsi="Courier New" w:cs="Courier New" w:hint="default"/>
    </w:rPr>
  </w:style>
  <w:style w:type="character" w:customStyle="1" w:styleId="DiagramaDiagrama6">
    <w:name w:val="Diagrama Diagrama6"/>
    <w:rsid w:val="00664357"/>
    <w:rPr>
      <w:rFonts w:ascii="Arial" w:hAnsi="Arial" w:cs="Arial" w:hint="default"/>
      <w:szCs w:val="24"/>
      <w:lang w:val="ru-RU" w:eastAsia="ru-RU" w:bidi="ar-SA"/>
    </w:rPr>
  </w:style>
  <w:style w:type="character" w:customStyle="1" w:styleId="DiagramaDiagrama4">
    <w:name w:val="Diagrama Diagrama4"/>
    <w:rsid w:val="00664357"/>
    <w:rPr>
      <w:sz w:val="24"/>
      <w:szCs w:val="24"/>
      <w:lang w:val="ru-RU" w:eastAsia="ru-RU"/>
    </w:rPr>
  </w:style>
  <w:style w:type="paragraph" w:customStyle="1" w:styleId="Tvarkingas">
    <w:name w:val="Tvarkingas"/>
    <w:basedOn w:val="prastasis"/>
    <w:qFormat/>
    <w:rsid w:val="006E3B03"/>
    <w:pPr>
      <w:spacing w:line="360" w:lineRule="auto"/>
      <w:ind w:firstLine="720"/>
    </w:pPr>
    <w:rPr>
      <w:rFonts w:ascii="Times New Roman" w:hAnsi="Times New Roman"/>
      <w:sz w:val="24"/>
      <w:szCs w:val="20"/>
      <w:lang w:val="lt-LT" w:eastAsia="en-US"/>
    </w:rPr>
  </w:style>
  <w:style w:type="paragraph" w:customStyle="1" w:styleId="1LVL">
    <w:name w:val="1 LVL"/>
    <w:basedOn w:val="prastasis"/>
    <w:qFormat/>
    <w:rsid w:val="00275FC5"/>
    <w:pPr>
      <w:spacing w:before="120" w:after="120" w:line="276" w:lineRule="auto"/>
      <w:jc w:val="left"/>
    </w:pPr>
    <w:rPr>
      <w:b/>
      <w:caps/>
      <w:sz w:val="22"/>
      <w:lang w:val="lt-LT" w:eastAsia="en-US"/>
    </w:rPr>
  </w:style>
  <w:style w:type="paragraph" w:customStyle="1" w:styleId="msonormal0">
    <w:name w:val="msonormal"/>
    <w:basedOn w:val="prastasis"/>
    <w:rsid w:val="00CE0FC6"/>
    <w:pPr>
      <w:spacing w:before="100" w:beforeAutospacing="1" w:after="100" w:afterAutospacing="1"/>
      <w:jc w:val="left"/>
    </w:pPr>
    <w:rPr>
      <w:rFonts w:ascii="Times New Roman" w:hAnsi="Times New Roman"/>
      <w:sz w:val="24"/>
      <w:lang w:val="lt-LT" w:eastAsia="lt-LT"/>
    </w:rPr>
  </w:style>
  <w:style w:type="paragraph" w:customStyle="1" w:styleId="font5">
    <w:name w:val="font5"/>
    <w:basedOn w:val="prastasis"/>
    <w:rsid w:val="00CE0FC6"/>
    <w:pPr>
      <w:spacing w:before="100" w:beforeAutospacing="1" w:after="100" w:afterAutospacing="1"/>
      <w:jc w:val="left"/>
    </w:pPr>
    <w:rPr>
      <w:rFonts w:cs="Arial"/>
      <w:szCs w:val="20"/>
      <w:lang w:val="lt-LT" w:eastAsia="lt-LT"/>
    </w:rPr>
  </w:style>
  <w:style w:type="paragraph" w:customStyle="1" w:styleId="font6">
    <w:name w:val="font6"/>
    <w:basedOn w:val="prastasis"/>
    <w:rsid w:val="00CE0FC6"/>
    <w:pPr>
      <w:spacing w:before="100" w:beforeAutospacing="1" w:after="100" w:afterAutospacing="1"/>
      <w:jc w:val="left"/>
    </w:pPr>
    <w:rPr>
      <w:rFonts w:cs="Arial"/>
      <w:szCs w:val="20"/>
      <w:lang w:val="lt-LT" w:eastAsia="lt-LT"/>
    </w:rPr>
  </w:style>
  <w:style w:type="paragraph" w:customStyle="1" w:styleId="xl74">
    <w:name w:val="xl74"/>
    <w:basedOn w:val="prastasis"/>
    <w:rsid w:val="00CE0FC6"/>
    <w:pPr>
      <w:spacing w:before="100" w:beforeAutospacing="1" w:after="100" w:afterAutospacing="1"/>
      <w:jc w:val="left"/>
    </w:pPr>
    <w:rPr>
      <w:rFonts w:ascii="Times New Roman" w:hAnsi="Times New Roman"/>
      <w:sz w:val="24"/>
      <w:lang w:val="lt-LT" w:eastAsia="lt-LT"/>
    </w:rPr>
  </w:style>
  <w:style w:type="paragraph" w:customStyle="1" w:styleId="xl75">
    <w:name w:val="xl75"/>
    <w:basedOn w:val="prastasis"/>
    <w:rsid w:val="00CE0FC6"/>
    <w:pPr>
      <w:spacing w:before="100" w:beforeAutospacing="1" w:after="100" w:afterAutospacing="1"/>
      <w:jc w:val="left"/>
    </w:pPr>
    <w:rPr>
      <w:rFonts w:ascii="Times New Roman" w:hAnsi="Times New Roman"/>
      <w:sz w:val="24"/>
      <w:lang w:val="lt-LT" w:eastAsia="lt-LT"/>
    </w:rPr>
  </w:style>
  <w:style w:type="paragraph" w:customStyle="1" w:styleId="xl76">
    <w:name w:val="xl76"/>
    <w:basedOn w:val="prastasis"/>
    <w:rsid w:val="00CE0FC6"/>
    <w:pPr>
      <w:spacing w:before="100" w:beforeAutospacing="1" w:after="100" w:afterAutospacing="1"/>
      <w:jc w:val="center"/>
    </w:pPr>
    <w:rPr>
      <w:rFonts w:ascii="Times New Roman" w:hAnsi="Times New Roman"/>
      <w:sz w:val="24"/>
      <w:lang w:val="lt-LT" w:eastAsia="lt-LT"/>
    </w:rPr>
  </w:style>
  <w:style w:type="paragraph" w:customStyle="1" w:styleId="xl77">
    <w:name w:val="xl77"/>
    <w:basedOn w:val="prastasis"/>
    <w:rsid w:val="00CE0FC6"/>
    <w:pPr>
      <w:spacing w:before="100" w:beforeAutospacing="1" w:after="100" w:afterAutospacing="1"/>
      <w:jc w:val="center"/>
    </w:pPr>
    <w:rPr>
      <w:rFonts w:ascii="Times New Roman" w:hAnsi="Times New Roman"/>
      <w:sz w:val="24"/>
      <w:lang w:val="lt-LT" w:eastAsia="lt-LT"/>
    </w:rPr>
  </w:style>
  <w:style w:type="paragraph" w:customStyle="1" w:styleId="xl78">
    <w:name w:val="xl78"/>
    <w:basedOn w:val="prastasis"/>
    <w:rsid w:val="00CE0FC6"/>
    <w:pPr>
      <w:spacing w:before="100" w:beforeAutospacing="1" w:after="100" w:afterAutospacing="1"/>
      <w:jc w:val="left"/>
    </w:pPr>
    <w:rPr>
      <w:rFonts w:ascii="Times New Roman" w:hAnsi="Times New Roman"/>
      <w:color w:val="70AD47"/>
      <w:sz w:val="24"/>
      <w:lang w:val="lt-LT" w:eastAsia="lt-LT"/>
    </w:rPr>
  </w:style>
  <w:style w:type="paragraph" w:customStyle="1" w:styleId="xl79">
    <w:name w:val="xl79"/>
    <w:basedOn w:val="prastasis"/>
    <w:rsid w:val="00CE0FC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80">
    <w:name w:val="xl80"/>
    <w:basedOn w:val="prastasis"/>
    <w:rsid w:val="00CE0FC6"/>
    <w:pPr>
      <w:spacing w:before="100" w:beforeAutospacing="1" w:after="100" w:afterAutospacing="1"/>
      <w:jc w:val="center"/>
      <w:textAlignment w:val="top"/>
    </w:pPr>
    <w:rPr>
      <w:rFonts w:cs="Arial"/>
      <w:szCs w:val="20"/>
      <w:lang w:val="lt-LT" w:eastAsia="lt-LT"/>
    </w:rPr>
  </w:style>
  <w:style w:type="paragraph" w:customStyle="1" w:styleId="xl81">
    <w:name w:val="xl81"/>
    <w:basedOn w:val="prastasis"/>
    <w:rsid w:val="00CE0FC6"/>
    <w:pPr>
      <w:spacing w:before="100" w:beforeAutospacing="1" w:after="100" w:afterAutospacing="1"/>
      <w:jc w:val="left"/>
      <w:textAlignment w:val="top"/>
    </w:pPr>
    <w:rPr>
      <w:rFonts w:cs="Arial"/>
      <w:b/>
      <w:bCs/>
      <w:szCs w:val="20"/>
      <w:lang w:val="lt-LT" w:eastAsia="lt-LT"/>
    </w:rPr>
  </w:style>
  <w:style w:type="paragraph" w:customStyle="1" w:styleId="xl82">
    <w:name w:val="xl82"/>
    <w:basedOn w:val="prastasis"/>
    <w:rsid w:val="00CE0FC6"/>
    <w:pPr>
      <w:spacing w:before="100" w:beforeAutospacing="1" w:after="100" w:afterAutospacing="1"/>
      <w:jc w:val="center"/>
      <w:textAlignment w:val="top"/>
    </w:pPr>
    <w:rPr>
      <w:rFonts w:cs="Arial"/>
      <w:b/>
      <w:bCs/>
      <w:szCs w:val="20"/>
      <w:lang w:val="lt-LT" w:eastAsia="lt-LT"/>
    </w:rPr>
  </w:style>
  <w:style w:type="paragraph" w:customStyle="1" w:styleId="xl83">
    <w:name w:val="xl83"/>
    <w:basedOn w:val="prastasis"/>
    <w:rsid w:val="00CE0FC6"/>
    <w:pPr>
      <w:spacing w:before="100" w:beforeAutospacing="1" w:after="100" w:afterAutospacing="1"/>
      <w:jc w:val="center"/>
      <w:textAlignment w:val="top"/>
    </w:pPr>
    <w:rPr>
      <w:rFonts w:cs="Arial"/>
      <w:b/>
      <w:bCs/>
      <w:szCs w:val="20"/>
      <w:lang w:val="lt-LT" w:eastAsia="lt-LT"/>
    </w:rPr>
  </w:style>
  <w:style w:type="paragraph" w:customStyle="1" w:styleId="xl84">
    <w:name w:val="xl84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85">
    <w:name w:val="xl85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86">
    <w:name w:val="xl86"/>
    <w:basedOn w:val="prastasis"/>
    <w:rsid w:val="00CE0F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Cs w:val="20"/>
      <w:lang w:val="lt-LT" w:eastAsia="lt-LT"/>
    </w:rPr>
  </w:style>
  <w:style w:type="paragraph" w:customStyle="1" w:styleId="xl87">
    <w:name w:val="xl87"/>
    <w:basedOn w:val="prastasis"/>
    <w:rsid w:val="00CE0F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cs="Arial"/>
      <w:b/>
      <w:bCs/>
      <w:szCs w:val="20"/>
      <w:lang w:val="lt-LT" w:eastAsia="lt-LT"/>
    </w:rPr>
  </w:style>
  <w:style w:type="paragraph" w:customStyle="1" w:styleId="xl88">
    <w:name w:val="xl88"/>
    <w:basedOn w:val="prastasis"/>
    <w:rsid w:val="00CE0F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Cs w:val="20"/>
      <w:lang w:val="lt-LT" w:eastAsia="lt-LT"/>
    </w:rPr>
  </w:style>
  <w:style w:type="paragraph" w:customStyle="1" w:styleId="xl89">
    <w:name w:val="xl89"/>
    <w:basedOn w:val="prastasis"/>
    <w:rsid w:val="00CE0F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Cs w:val="20"/>
      <w:lang w:val="lt-LT" w:eastAsia="lt-LT"/>
    </w:rPr>
  </w:style>
  <w:style w:type="paragraph" w:customStyle="1" w:styleId="xl90">
    <w:name w:val="xl90"/>
    <w:basedOn w:val="prastasis"/>
    <w:rsid w:val="00CE0F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91">
    <w:name w:val="xl91"/>
    <w:basedOn w:val="prastasis"/>
    <w:rsid w:val="00CE0F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92">
    <w:name w:val="xl92"/>
    <w:basedOn w:val="prastasis"/>
    <w:rsid w:val="00CE0F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93">
    <w:name w:val="xl93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94">
    <w:name w:val="xl94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95">
    <w:name w:val="xl95"/>
    <w:basedOn w:val="prastasis"/>
    <w:rsid w:val="00CE0FC6"/>
    <w:pPr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96">
    <w:name w:val="xl96"/>
    <w:basedOn w:val="prastasis"/>
    <w:rsid w:val="00CE0FC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97">
    <w:name w:val="xl97"/>
    <w:basedOn w:val="prastasis"/>
    <w:rsid w:val="00CE0FC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98">
    <w:name w:val="xl98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0"/>
      <w:lang w:val="lt-LT" w:eastAsia="lt-LT"/>
    </w:rPr>
  </w:style>
  <w:style w:type="paragraph" w:customStyle="1" w:styleId="xl99">
    <w:name w:val="xl99"/>
    <w:basedOn w:val="prastasis"/>
    <w:rsid w:val="00CE0F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Cs w:val="20"/>
      <w:lang w:val="lt-LT" w:eastAsia="lt-LT"/>
    </w:rPr>
  </w:style>
  <w:style w:type="paragraph" w:customStyle="1" w:styleId="xl100">
    <w:name w:val="xl100"/>
    <w:basedOn w:val="prastasis"/>
    <w:rsid w:val="00CE0F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0"/>
      <w:lang w:val="lt-LT" w:eastAsia="lt-LT"/>
    </w:rPr>
  </w:style>
  <w:style w:type="paragraph" w:customStyle="1" w:styleId="xl101">
    <w:name w:val="xl101"/>
    <w:basedOn w:val="prastasis"/>
    <w:rsid w:val="00CE0F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0"/>
      <w:lang w:val="lt-LT" w:eastAsia="lt-LT"/>
    </w:rPr>
  </w:style>
  <w:style w:type="paragraph" w:customStyle="1" w:styleId="xl102">
    <w:name w:val="xl102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03">
    <w:name w:val="xl103"/>
    <w:basedOn w:val="prastasis"/>
    <w:rsid w:val="00CE0FC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04">
    <w:name w:val="xl104"/>
    <w:basedOn w:val="prastasis"/>
    <w:rsid w:val="00CE0FC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05">
    <w:name w:val="xl105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06">
    <w:name w:val="xl106"/>
    <w:basedOn w:val="prastasis"/>
    <w:rsid w:val="00CE0FC6"/>
    <w:pPr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07">
    <w:name w:val="xl107"/>
    <w:basedOn w:val="prastasis"/>
    <w:rsid w:val="00CE0FC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08">
    <w:name w:val="xl108"/>
    <w:basedOn w:val="prastasis"/>
    <w:rsid w:val="00CE0FC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09">
    <w:name w:val="xl109"/>
    <w:basedOn w:val="prastasis"/>
    <w:rsid w:val="00CE0FC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10">
    <w:name w:val="xl110"/>
    <w:basedOn w:val="prastasis"/>
    <w:rsid w:val="00CE0FC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11">
    <w:name w:val="xl111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0"/>
      <w:lang w:val="lt-LT" w:eastAsia="lt-LT"/>
    </w:rPr>
  </w:style>
  <w:style w:type="paragraph" w:customStyle="1" w:styleId="xl112">
    <w:name w:val="xl112"/>
    <w:basedOn w:val="prastasis"/>
    <w:rsid w:val="00CE0F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13">
    <w:name w:val="xl113"/>
    <w:basedOn w:val="prastasis"/>
    <w:rsid w:val="00CE0FC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14">
    <w:name w:val="xl114"/>
    <w:basedOn w:val="prastasis"/>
    <w:rsid w:val="00CE0F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Cs w:val="20"/>
      <w:lang w:val="lt-LT" w:eastAsia="lt-LT"/>
    </w:rPr>
  </w:style>
  <w:style w:type="paragraph" w:customStyle="1" w:styleId="xl115">
    <w:name w:val="xl115"/>
    <w:basedOn w:val="prastasis"/>
    <w:rsid w:val="00CE0FC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16">
    <w:name w:val="xl116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17">
    <w:name w:val="xl117"/>
    <w:basedOn w:val="prastasis"/>
    <w:rsid w:val="00CE0FC6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18">
    <w:name w:val="xl118"/>
    <w:basedOn w:val="prastasis"/>
    <w:rsid w:val="00CE0FC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19">
    <w:name w:val="xl119"/>
    <w:basedOn w:val="prastasis"/>
    <w:rsid w:val="00CE0FC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20">
    <w:name w:val="xl120"/>
    <w:basedOn w:val="prastasis"/>
    <w:rsid w:val="00CE0F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21">
    <w:name w:val="xl121"/>
    <w:basedOn w:val="prastasis"/>
    <w:rsid w:val="00CE0FC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Cs w:val="20"/>
      <w:lang w:val="lt-LT" w:eastAsia="lt-LT"/>
    </w:rPr>
  </w:style>
  <w:style w:type="paragraph" w:customStyle="1" w:styleId="xl122">
    <w:name w:val="xl122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0"/>
      <w:lang w:val="lt-LT" w:eastAsia="lt-LT"/>
    </w:rPr>
  </w:style>
  <w:style w:type="paragraph" w:customStyle="1" w:styleId="xl123">
    <w:name w:val="xl123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0"/>
      <w:lang w:val="lt-LT" w:eastAsia="lt-LT"/>
    </w:rPr>
  </w:style>
  <w:style w:type="paragraph" w:customStyle="1" w:styleId="xl124">
    <w:name w:val="xl124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Cs w:val="20"/>
      <w:lang w:val="lt-LT" w:eastAsia="lt-LT"/>
    </w:rPr>
  </w:style>
  <w:style w:type="paragraph" w:customStyle="1" w:styleId="xl125">
    <w:name w:val="xl125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0"/>
      <w:lang w:val="lt-LT" w:eastAsia="lt-LT"/>
    </w:rPr>
  </w:style>
  <w:style w:type="paragraph" w:customStyle="1" w:styleId="xl126">
    <w:name w:val="xl126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0"/>
      <w:lang w:val="lt-LT" w:eastAsia="lt-LT"/>
    </w:rPr>
  </w:style>
  <w:style w:type="paragraph" w:customStyle="1" w:styleId="xl127">
    <w:name w:val="xl127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Cs w:val="20"/>
      <w:lang w:val="lt-LT" w:eastAsia="lt-LT"/>
    </w:rPr>
  </w:style>
  <w:style w:type="paragraph" w:customStyle="1" w:styleId="xl128">
    <w:name w:val="xl128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0"/>
      <w:lang w:val="lt-LT" w:eastAsia="lt-LT"/>
    </w:rPr>
  </w:style>
  <w:style w:type="paragraph" w:customStyle="1" w:styleId="xl129">
    <w:name w:val="xl129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30">
    <w:name w:val="xl130"/>
    <w:basedOn w:val="prastasis"/>
    <w:rsid w:val="00CE0F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31">
    <w:name w:val="xl131"/>
    <w:basedOn w:val="prastasis"/>
    <w:rsid w:val="00CE0F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32">
    <w:name w:val="xl132"/>
    <w:basedOn w:val="prastasis"/>
    <w:rsid w:val="00CE0F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33">
    <w:name w:val="xl133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0"/>
      <w:lang w:val="lt-LT" w:eastAsia="lt-LT"/>
    </w:rPr>
  </w:style>
  <w:style w:type="paragraph" w:customStyle="1" w:styleId="xl134">
    <w:name w:val="xl134"/>
    <w:basedOn w:val="prastasis"/>
    <w:rsid w:val="00CE0FC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0"/>
      <w:lang w:val="lt-LT" w:eastAsia="lt-LT"/>
    </w:rPr>
  </w:style>
  <w:style w:type="paragraph" w:customStyle="1" w:styleId="xl135">
    <w:name w:val="xl135"/>
    <w:basedOn w:val="prastasis"/>
    <w:rsid w:val="00CE0F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0"/>
      <w:lang w:val="lt-LT" w:eastAsia="lt-LT"/>
    </w:rPr>
  </w:style>
  <w:style w:type="paragraph" w:customStyle="1" w:styleId="xl136">
    <w:name w:val="xl136"/>
    <w:basedOn w:val="prastasis"/>
    <w:rsid w:val="00CE0F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Cs w:val="20"/>
      <w:lang w:val="lt-LT" w:eastAsia="lt-LT"/>
    </w:rPr>
  </w:style>
  <w:style w:type="paragraph" w:customStyle="1" w:styleId="xl137">
    <w:name w:val="xl137"/>
    <w:basedOn w:val="prastasis"/>
    <w:rsid w:val="00CE0F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0"/>
      <w:lang w:val="lt-LT" w:eastAsia="lt-LT"/>
    </w:rPr>
  </w:style>
  <w:style w:type="paragraph" w:customStyle="1" w:styleId="xl138">
    <w:name w:val="xl138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Cs w:val="20"/>
      <w:lang w:val="lt-LT" w:eastAsia="lt-LT"/>
    </w:rPr>
  </w:style>
  <w:style w:type="paragraph" w:customStyle="1" w:styleId="xl139">
    <w:name w:val="xl139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cs="Arial"/>
      <w:szCs w:val="20"/>
      <w:lang w:val="lt-LT" w:eastAsia="lt-LT"/>
    </w:rPr>
  </w:style>
  <w:style w:type="paragraph" w:customStyle="1" w:styleId="xl140">
    <w:name w:val="xl140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Cs w:val="20"/>
      <w:lang w:val="lt-LT" w:eastAsia="lt-LT"/>
    </w:rPr>
  </w:style>
  <w:style w:type="paragraph" w:customStyle="1" w:styleId="xl141">
    <w:name w:val="xl141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42">
    <w:name w:val="xl142"/>
    <w:basedOn w:val="prastasis"/>
    <w:rsid w:val="00CE0F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0"/>
      <w:lang w:val="lt-LT" w:eastAsia="lt-LT"/>
    </w:rPr>
  </w:style>
  <w:style w:type="paragraph" w:customStyle="1" w:styleId="xl143">
    <w:name w:val="xl143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44">
    <w:name w:val="xl144"/>
    <w:basedOn w:val="prastasis"/>
    <w:rsid w:val="00CE0F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45">
    <w:name w:val="xl145"/>
    <w:basedOn w:val="prastasis"/>
    <w:rsid w:val="00CE0F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46">
    <w:name w:val="xl146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0"/>
      <w:lang w:val="lt-LT" w:eastAsia="lt-LT"/>
    </w:rPr>
  </w:style>
  <w:style w:type="paragraph" w:customStyle="1" w:styleId="xl147">
    <w:name w:val="xl147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0"/>
      <w:lang w:val="lt-LT" w:eastAsia="lt-LT"/>
    </w:rPr>
  </w:style>
  <w:style w:type="paragraph" w:customStyle="1" w:styleId="xl148">
    <w:name w:val="xl148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Cs w:val="20"/>
      <w:lang w:val="lt-LT" w:eastAsia="lt-LT"/>
    </w:rPr>
  </w:style>
  <w:style w:type="paragraph" w:customStyle="1" w:styleId="xl149">
    <w:name w:val="xl149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0"/>
      <w:lang w:val="lt-LT" w:eastAsia="lt-LT"/>
    </w:rPr>
  </w:style>
  <w:style w:type="paragraph" w:customStyle="1" w:styleId="xl150">
    <w:name w:val="xl150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cs="Arial"/>
      <w:szCs w:val="20"/>
      <w:lang w:val="lt-LT" w:eastAsia="lt-LT"/>
    </w:rPr>
  </w:style>
  <w:style w:type="paragraph" w:customStyle="1" w:styleId="xl151">
    <w:name w:val="xl151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Cs w:val="20"/>
      <w:lang w:val="lt-LT" w:eastAsia="lt-LT"/>
    </w:rPr>
  </w:style>
  <w:style w:type="paragraph" w:customStyle="1" w:styleId="xl152">
    <w:name w:val="xl152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Cs w:val="20"/>
      <w:lang w:val="lt-LT" w:eastAsia="lt-LT"/>
    </w:rPr>
  </w:style>
  <w:style w:type="paragraph" w:customStyle="1" w:styleId="xl153">
    <w:name w:val="xl153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Cs w:val="20"/>
      <w:lang w:val="lt-LT" w:eastAsia="lt-LT"/>
    </w:rPr>
  </w:style>
  <w:style w:type="paragraph" w:customStyle="1" w:styleId="xl154">
    <w:name w:val="xl154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szCs w:val="20"/>
      <w:lang w:val="lt-LT" w:eastAsia="lt-LT"/>
    </w:rPr>
  </w:style>
  <w:style w:type="paragraph" w:customStyle="1" w:styleId="xl155">
    <w:name w:val="xl155"/>
    <w:basedOn w:val="prastasis"/>
    <w:rsid w:val="00CE0FC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0"/>
      <w:lang w:val="lt-LT" w:eastAsia="lt-LT"/>
    </w:rPr>
  </w:style>
  <w:style w:type="paragraph" w:customStyle="1" w:styleId="xl156">
    <w:name w:val="xl156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57">
    <w:name w:val="xl157"/>
    <w:basedOn w:val="prastasis"/>
    <w:rsid w:val="00CE0FC6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Cs w:val="20"/>
      <w:lang w:val="lt-LT" w:eastAsia="lt-LT"/>
    </w:rPr>
  </w:style>
  <w:style w:type="paragraph" w:customStyle="1" w:styleId="xl158">
    <w:name w:val="xl158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0"/>
      <w:lang w:val="lt-LT" w:eastAsia="lt-LT"/>
    </w:rPr>
  </w:style>
  <w:style w:type="paragraph" w:customStyle="1" w:styleId="xl159">
    <w:name w:val="xl159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0"/>
      <w:lang w:val="lt-LT" w:eastAsia="lt-LT"/>
    </w:rPr>
  </w:style>
  <w:style w:type="paragraph" w:customStyle="1" w:styleId="xl160">
    <w:name w:val="xl160"/>
    <w:basedOn w:val="prastasis"/>
    <w:rsid w:val="00CE0F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0"/>
      <w:lang w:val="lt-LT" w:eastAsia="lt-LT"/>
    </w:rPr>
  </w:style>
  <w:style w:type="paragraph" w:customStyle="1" w:styleId="xl161">
    <w:name w:val="xl161"/>
    <w:basedOn w:val="prastasis"/>
    <w:rsid w:val="00CE0F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0"/>
      <w:lang w:val="lt-LT" w:eastAsia="lt-LT"/>
    </w:rPr>
  </w:style>
  <w:style w:type="paragraph" w:customStyle="1" w:styleId="xl162">
    <w:name w:val="xl162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0"/>
      <w:lang w:val="lt-LT" w:eastAsia="lt-LT"/>
    </w:rPr>
  </w:style>
  <w:style w:type="paragraph" w:customStyle="1" w:styleId="xl163">
    <w:name w:val="xl163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0"/>
      <w:lang w:val="lt-LT" w:eastAsia="lt-LT"/>
    </w:rPr>
  </w:style>
  <w:style w:type="paragraph" w:customStyle="1" w:styleId="xl164">
    <w:name w:val="xl164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cs="Arial"/>
      <w:szCs w:val="20"/>
      <w:lang w:val="lt-LT" w:eastAsia="lt-LT"/>
    </w:rPr>
  </w:style>
  <w:style w:type="paragraph" w:customStyle="1" w:styleId="xl165">
    <w:name w:val="xl165"/>
    <w:basedOn w:val="prastasis"/>
    <w:rsid w:val="00CE0FC6"/>
    <w:pPr>
      <w:spacing w:before="100" w:beforeAutospacing="1" w:after="100" w:afterAutospacing="1"/>
      <w:jc w:val="center"/>
    </w:pPr>
    <w:rPr>
      <w:rFonts w:cs="Arial"/>
      <w:szCs w:val="20"/>
      <w:lang w:val="lt-LT" w:eastAsia="lt-LT"/>
    </w:rPr>
  </w:style>
  <w:style w:type="paragraph" w:customStyle="1" w:styleId="xl166">
    <w:name w:val="xl166"/>
    <w:basedOn w:val="prastasis"/>
    <w:rsid w:val="00CE0F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0"/>
      <w:lang w:val="lt-LT" w:eastAsia="lt-LT"/>
    </w:rPr>
  </w:style>
  <w:style w:type="paragraph" w:customStyle="1" w:styleId="xl167">
    <w:name w:val="xl167"/>
    <w:basedOn w:val="prastasis"/>
    <w:rsid w:val="00CE0FC6"/>
    <w:pPr>
      <w:spacing w:before="100" w:beforeAutospacing="1" w:after="100" w:afterAutospacing="1"/>
      <w:jc w:val="left"/>
    </w:pPr>
    <w:rPr>
      <w:rFonts w:cs="Arial"/>
      <w:szCs w:val="20"/>
      <w:lang w:val="lt-LT" w:eastAsia="lt-LT"/>
    </w:rPr>
  </w:style>
  <w:style w:type="paragraph" w:customStyle="1" w:styleId="xl168">
    <w:name w:val="xl168"/>
    <w:basedOn w:val="prastasis"/>
    <w:rsid w:val="00FB4A7D"/>
    <w:pPr>
      <w:spacing w:before="100" w:beforeAutospacing="1" w:after="100" w:afterAutospacing="1"/>
      <w:jc w:val="center"/>
    </w:pPr>
    <w:rPr>
      <w:rFonts w:cs="Arial"/>
      <w:szCs w:val="20"/>
      <w:lang w:val="lt-LT" w:eastAsia="lt-LT"/>
    </w:rPr>
  </w:style>
  <w:style w:type="paragraph" w:customStyle="1" w:styleId="xl169">
    <w:name w:val="xl169"/>
    <w:basedOn w:val="prastasis"/>
    <w:rsid w:val="00FB4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0"/>
      <w:lang w:val="lt-LT" w:eastAsia="lt-LT"/>
    </w:rPr>
  </w:style>
  <w:style w:type="paragraph" w:customStyle="1" w:styleId="xl170">
    <w:name w:val="xl170"/>
    <w:basedOn w:val="prastasis"/>
    <w:rsid w:val="00FB4A7D"/>
    <w:pPr>
      <w:spacing w:before="100" w:beforeAutospacing="1" w:after="100" w:afterAutospacing="1"/>
      <w:jc w:val="left"/>
    </w:pPr>
    <w:rPr>
      <w:rFonts w:cs="Arial"/>
      <w:szCs w:val="20"/>
      <w:lang w:val="lt-LT" w:eastAsia="lt-LT"/>
    </w:rPr>
  </w:style>
  <w:style w:type="paragraph" w:customStyle="1" w:styleId="font7">
    <w:name w:val="font7"/>
    <w:basedOn w:val="prastasis"/>
    <w:rsid w:val="00CF3EDC"/>
    <w:pPr>
      <w:spacing w:before="100" w:beforeAutospacing="1" w:after="100" w:afterAutospacing="1"/>
      <w:jc w:val="left"/>
    </w:pPr>
    <w:rPr>
      <w:rFonts w:ascii="Calibri" w:hAnsi="Calibri" w:cs="Calibri"/>
      <w:szCs w:val="20"/>
      <w:lang w:val="lt-LT" w:eastAsia="lt-LT"/>
    </w:rPr>
  </w:style>
  <w:style w:type="paragraph" w:customStyle="1" w:styleId="font8">
    <w:name w:val="font8"/>
    <w:basedOn w:val="prastasis"/>
    <w:rsid w:val="00CF3EDC"/>
    <w:pPr>
      <w:spacing w:before="100" w:beforeAutospacing="1" w:after="100" w:afterAutospacing="1"/>
      <w:jc w:val="left"/>
    </w:pPr>
    <w:rPr>
      <w:rFonts w:cs="Arial"/>
      <w:szCs w:val="20"/>
      <w:lang w:val="lt-LT" w:eastAsia="lt-LT"/>
    </w:rPr>
  </w:style>
  <w:style w:type="paragraph" w:customStyle="1" w:styleId="font9">
    <w:name w:val="font9"/>
    <w:basedOn w:val="prastasis"/>
    <w:rsid w:val="00CF3EDC"/>
    <w:pPr>
      <w:spacing w:before="100" w:beforeAutospacing="1" w:after="100" w:afterAutospacing="1"/>
      <w:jc w:val="left"/>
    </w:pPr>
    <w:rPr>
      <w:rFonts w:cs="Arial"/>
      <w:color w:val="000000"/>
      <w:szCs w:val="20"/>
      <w:lang w:val="lt-LT" w:eastAsia="lt-LT"/>
    </w:rPr>
  </w:style>
  <w:style w:type="paragraph" w:customStyle="1" w:styleId="font10">
    <w:name w:val="font10"/>
    <w:basedOn w:val="prastasis"/>
    <w:rsid w:val="00CF3EDC"/>
    <w:pPr>
      <w:spacing w:before="100" w:beforeAutospacing="1" w:after="100" w:afterAutospacing="1"/>
      <w:jc w:val="left"/>
    </w:pPr>
    <w:rPr>
      <w:rFonts w:cs="Arial"/>
      <w:color w:val="000000"/>
      <w:szCs w:val="20"/>
      <w:lang w:val="lt-LT" w:eastAsia="lt-LT"/>
    </w:rPr>
  </w:style>
  <w:style w:type="paragraph" w:customStyle="1" w:styleId="xl171">
    <w:name w:val="xl171"/>
    <w:basedOn w:val="prastasis"/>
    <w:rsid w:val="009C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KSH\KSH\prj\PST\rastai\PST%20firmin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A65F0-1366-43C1-A03C-6727289DA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PST firminis.dot</Template>
  <TotalTime>41</TotalTime>
  <Pages>23</Pages>
  <Words>7713</Words>
  <Characters>46536</Characters>
  <Application>Microsoft Office Word</Application>
  <DocSecurity>0</DocSecurity>
  <Lines>387</Lines>
  <Paragraphs>108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TURINYS</vt:lpstr>
      <vt:lpstr>TURINYS</vt:lpstr>
    </vt:vector>
  </TitlesOfParts>
  <Company>Panevezio spaustuve</Company>
  <LinksUpToDate>false</LinksUpToDate>
  <CharactersWithSpaces>54141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TURINYS</dc:title>
  <dc:subject/>
  <dc:creator>M. Šalkauskas</dc:creator>
  <cp:keywords/>
  <cp:lastModifiedBy>Justinas</cp:lastModifiedBy>
  <cp:revision>18</cp:revision>
  <cp:lastPrinted>2020-12-23T12:07:00Z</cp:lastPrinted>
  <dcterms:created xsi:type="dcterms:W3CDTF">2024-04-15T06:13:00Z</dcterms:created>
  <dcterms:modified xsi:type="dcterms:W3CDTF">2025-11-26T13:25:00Z</dcterms:modified>
</cp:coreProperties>
</file>