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F7854D3" w:rsidR="00F372C9" w:rsidRPr="00C5656D" w:rsidRDefault="0041315F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41315F">
              <w:rPr>
                <w:rFonts w:ascii="Calibri Light" w:hAnsi="Calibri Light" w:cs="Calibri Light"/>
                <w:b/>
                <w:color w:val="000000" w:themeColor="text1"/>
              </w:rPr>
              <w:t>12 kalibro šoviniai su švinine kulka (</w:t>
            </w:r>
            <w:r w:rsidR="007E0E2F" w:rsidRPr="007E0E2F">
              <w:rPr>
                <w:rFonts w:ascii="Calibri Light" w:hAnsi="Calibri Light" w:cs="Calibri Light"/>
                <w:b/>
                <w:color w:val="000000" w:themeColor="text1"/>
              </w:rPr>
              <w:t>PPR-1044</w:t>
            </w:r>
            <w:r w:rsidRPr="0041315F">
              <w:rPr>
                <w:rFonts w:ascii="Calibri Light" w:hAnsi="Calibri Light" w:cs="Calibri Light"/>
                <w:b/>
                <w:color w:val="000000" w:themeColor="text1"/>
              </w:rPr>
              <w:t>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0B054548" w14:textId="756C6D3A" w:rsidR="00694C09" w:rsidRPr="00C5656D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59B010C4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</w:t>
      </w:r>
      <w:r w:rsidR="0079780B">
        <w:rPr>
          <w:rFonts w:ascii="Calibri Light" w:hAnsi="Calibri Light" w:cs="Calibri Light"/>
          <w:b/>
        </w:rPr>
        <w:t xml:space="preserve"> MIN</w:t>
      </w:r>
      <w:r w:rsidR="0073713A">
        <w:rPr>
          <w:rFonts w:ascii="Calibri Light" w:hAnsi="Calibri Light" w:cs="Calibri Light"/>
          <w:b/>
        </w:rPr>
        <w:t>I</w:t>
      </w:r>
      <w:r w:rsidR="0079780B">
        <w:rPr>
          <w:rFonts w:ascii="Calibri Light" w:hAnsi="Calibri Light" w:cs="Calibri Light"/>
          <w:b/>
        </w:rPr>
        <w:t>MALIŲ</w:t>
      </w:r>
      <w:r w:rsidRPr="00C5656D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2701A2D4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41315F" w:rsidRPr="0041315F">
        <w:rPr>
          <w:rFonts w:ascii="Calibri Light" w:hAnsi="Calibri Light" w:cs="Calibri Light"/>
          <w:b/>
          <w:color w:val="000000" w:themeColor="text1"/>
        </w:rPr>
        <w:t>12 kalibro šoviniai su švinine kulka (</w:t>
      </w:r>
      <w:r w:rsidR="007E0E2F" w:rsidRPr="007E0E2F">
        <w:rPr>
          <w:rFonts w:ascii="Calibri Light" w:hAnsi="Calibri Light" w:cs="Calibri Light"/>
          <w:b/>
          <w:color w:val="000000" w:themeColor="text1"/>
        </w:rPr>
        <w:t>PPR-1044</w:t>
      </w:r>
      <w:r w:rsidR="0041315F" w:rsidRPr="0041315F">
        <w:rPr>
          <w:rFonts w:ascii="Calibri Light" w:hAnsi="Calibri Light" w:cs="Calibri Light"/>
          <w:b/>
          <w:color w:val="000000" w:themeColor="text1"/>
        </w:rPr>
        <w:t>)</w:t>
      </w:r>
      <w:r w:rsidR="0041315F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182D1A" w:rsidRPr="00C5656D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1EC88065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neegzistuoja pirkimo dokumentuose nustatyt</w:t>
            </w:r>
            <w:r w:rsid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os s</w:t>
            </w:r>
            <w:r w:rsidR="00C456E9"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ąlygos, kuriomis draudžiamas ir ribojamas tiekėjų dalyvavimas pirkime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,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3.1.2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ir 3.1.3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44980C4A" w14:textId="77777777" w:rsidR="0079780B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79780B" w:rsidRPr="00C5656D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A2FE123" w:rsidR="0079780B" w:rsidRPr="00BD5016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atitinkame</w:t>
            </w: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pirkimo dokumentuose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nustatytą kvalifikacinį reikalavimą</w:t>
            </w:r>
            <w:r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(Pirkimo dokumentų specialiųjų sąlygų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4.1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punkta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s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5EC24DEA" w14:textId="77777777" w:rsidR="0079780B" w:rsidRPr="00C5656D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C5656D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0F1D1960" w14:textId="77777777" w:rsidR="0079780B" w:rsidRPr="00C5656D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6B4E5C32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2"/>
        <w:gridCol w:w="662"/>
        <w:gridCol w:w="2170"/>
        <w:gridCol w:w="769"/>
        <w:gridCol w:w="2863"/>
      </w:tblGrid>
      <w:tr w:rsidR="00C12D18" w:rsidRPr="00C5656D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29" w:type="pct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82" w:type="pct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82" w:type="pct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0C50" w14:textId="77777777" w:rsidR="00381706" w:rsidRDefault="00381706">
      <w:pPr>
        <w:spacing w:after="0" w:line="240" w:lineRule="auto"/>
      </w:pPr>
      <w:r>
        <w:separator/>
      </w:r>
    </w:p>
  </w:endnote>
  <w:endnote w:type="continuationSeparator" w:id="0">
    <w:p w14:paraId="41762AA9" w14:textId="77777777" w:rsidR="00381706" w:rsidRDefault="00381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A4E4D" w14:textId="77777777" w:rsidR="00381706" w:rsidRDefault="00381706">
      <w:pPr>
        <w:spacing w:after="0" w:line="240" w:lineRule="auto"/>
      </w:pPr>
      <w:r>
        <w:separator/>
      </w:r>
    </w:p>
  </w:footnote>
  <w:footnote w:type="continuationSeparator" w:id="0">
    <w:p w14:paraId="5B9BA419" w14:textId="77777777" w:rsidR="00381706" w:rsidRDefault="00381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34A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E0C0B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02AFE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170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315F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A3DF6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3114A"/>
    <w:rsid w:val="005446F2"/>
    <w:rsid w:val="00547246"/>
    <w:rsid w:val="00552186"/>
    <w:rsid w:val="00557917"/>
    <w:rsid w:val="00573939"/>
    <w:rsid w:val="00576254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0706C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64D"/>
    <w:rsid w:val="00694C09"/>
    <w:rsid w:val="006A2DF1"/>
    <w:rsid w:val="006B2576"/>
    <w:rsid w:val="006B5389"/>
    <w:rsid w:val="006C070D"/>
    <w:rsid w:val="006C4546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279E9"/>
    <w:rsid w:val="00733BB8"/>
    <w:rsid w:val="0073713A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0E2F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0210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84132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4A26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541A7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278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35</cp:revision>
  <cp:lastPrinted>2021-01-19T12:06:00Z</cp:lastPrinted>
  <dcterms:created xsi:type="dcterms:W3CDTF">2023-01-27T08:03:00Z</dcterms:created>
  <dcterms:modified xsi:type="dcterms:W3CDTF">2025-11-28T10:48:00Z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