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3D1BF982" w:rsidR="00F372C9" w:rsidRPr="000F105D" w:rsidRDefault="005674A2"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674A2">
              <w:rPr>
                <w:rFonts w:ascii="Calibri Light" w:hAnsi="Calibri Light" w:cs="Calibri Light"/>
                <w:b/>
              </w:rPr>
              <w:t>12 kalibro šoviniai su švinine kulka (</w:t>
            </w:r>
            <w:r w:rsidR="009C4831" w:rsidRPr="009C4831">
              <w:rPr>
                <w:rFonts w:ascii="Calibri Light" w:hAnsi="Calibri Light" w:cs="Calibri Light"/>
                <w:b/>
              </w:rPr>
              <w:t>PPR-1044</w:t>
            </w:r>
            <w:r w:rsidRPr="005674A2">
              <w:rPr>
                <w:rFonts w:ascii="Calibri Light" w:hAnsi="Calibri Light" w:cs="Calibri Light"/>
                <w:b/>
              </w:rPr>
              <w:t>)</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05D97BF5"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5674A2" w:rsidRPr="005674A2">
        <w:rPr>
          <w:rFonts w:ascii="Calibri Light" w:hAnsi="Calibri Light" w:cs="Calibri Light"/>
          <w:b/>
          <w:color w:val="000000" w:themeColor="text1"/>
        </w:rPr>
        <w:t>12 kalibro šoviniai su švinine kulka (</w:t>
      </w:r>
      <w:r w:rsidR="009C4831" w:rsidRPr="009C4831">
        <w:rPr>
          <w:rFonts w:ascii="Calibri Light" w:hAnsi="Calibri Light" w:cs="Calibri Light"/>
          <w:b/>
          <w:color w:val="000000" w:themeColor="text1"/>
        </w:rPr>
        <w:t>PPR-1044</w:t>
      </w:r>
      <w:r w:rsidR="005674A2" w:rsidRPr="005674A2">
        <w:rPr>
          <w:rFonts w:ascii="Calibri Light" w:hAnsi="Calibri Light" w:cs="Calibri Light"/>
          <w:b/>
          <w:color w:val="000000" w:themeColor="text1"/>
        </w:rPr>
        <w:t>)</w:t>
      </w:r>
      <w:r w:rsidR="005674A2">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(-ių)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FD154" w14:textId="77777777" w:rsidR="00702F02" w:rsidRDefault="00702F02">
      <w:pPr>
        <w:spacing w:after="0" w:line="240" w:lineRule="auto"/>
      </w:pPr>
      <w:r>
        <w:separator/>
      </w:r>
    </w:p>
  </w:endnote>
  <w:endnote w:type="continuationSeparator" w:id="0">
    <w:p w14:paraId="2A615BEC" w14:textId="77777777" w:rsidR="00702F02" w:rsidRDefault="00702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3C47" w14:textId="77777777" w:rsidR="00702F02" w:rsidRDefault="00702F02">
      <w:pPr>
        <w:spacing w:after="0" w:line="240" w:lineRule="auto"/>
      </w:pPr>
      <w:r>
        <w:separator/>
      </w:r>
    </w:p>
  </w:footnote>
  <w:footnote w:type="continuationSeparator" w:id="0">
    <w:p w14:paraId="5BCFB86C" w14:textId="77777777" w:rsidR="00702F02" w:rsidRDefault="00702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D56A6"/>
    <w:rsid w:val="000E0C0B"/>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80506"/>
    <w:rsid w:val="001903CC"/>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3114A"/>
    <w:rsid w:val="005446F2"/>
    <w:rsid w:val="00547246"/>
    <w:rsid w:val="00557917"/>
    <w:rsid w:val="005674A2"/>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2F02"/>
    <w:rsid w:val="007037AE"/>
    <w:rsid w:val="00711888"/>
    <w:rsid w:val="00712C12"/>
    <w:rsid w:val="00716909"/>
    <w:rsid w:val="00733BB8"/>
    <w:rsid w:val="007607FF"/>
    <w:rsid w:val="00763BDC"/>
    <w:rsid w:val="007651CB"/>
    <w:rsid w:val="00781EFB"/>
    <w:rsid w:val="007854E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3F3E"/>
    <w:rsid w:val="009B26D3"/>
    <w:rsid w:val="009B779B"/>
    <w:rsid w:val="009C1CD8"/>
    <w:rsid w:val="009C3BD8"/>
    <w:rsid w:val="009C4831"/>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86AFE"/>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92</TotalTime>
  <Pages>1</Pages>
  <Words>2142</Words>
  <Characters>1221</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2021-01-19T12:06:00Z</cp:lastPrinted>
  <dcterms:created xsi:type="dcterms:W3CDTF">2023-01-27T08:03:00Z</dcterms:created>
  <dcterms:modified xsi:type="dcterms:W3CDTF">2025-11-28T10:49:00Z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