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2EA7C" w14:textId="77777777" w:rsidR="00DD2F70" w:rsidRDefault="00000000">
      <w:pPr>
        <w:pageBreakBefore/>
        <w:jc w:val="right"/>
      </w:pPr>
      <w:r>
        <w:rPr>
          <w:rFonts w:ascii="Times New Roman" w:hAnsi="Times New Roman"/>
          <w:spacing w:val="-3"/>
        </w:rPr>
        <w:t>Sutarties projekto 3 priedas</w:t>
      </w:r>
    </w:p>
    <w:p w14:paraId="55AA748E" w14:textId="77777777" w:rsidR="00DD2F70" w:rsidRDefault="00DD2F70">
      <w:pPr>
        <w:rPr>
          <w:rFonts w:ascii="Times New Roman" w:hAnsi="Times New Roman"/>
          <w:b/>
          <w:sz w:val="24"/>
          <w:szCs w:val="24"/>
        </w:rPr>
      </w:pPr>
    </w:p>
    <w:p w14:paraId="07465FCE" w14:textId="77777777" w:rsidR="00DD2F70" w:rsidRDefault="00000000">
      <w:pPr>
        <w:jc w:val="center"/>
      </w:pPr>
      <w:r>
        <w:rPr>
          <w:rFonts w:ascii="Times New Roman" w:hAnsi="Times New Roman"/>
          <w:b/>
          <w:sz w:val="24"/>
          <w:szCs w:val="24"/>
        </w:rPr>
        <w:t>DARBŲ PERDAVIMO</w:t>
      </w:r>
      <w:r>
        <w:rPr>
          <w:rFonts w:ascii="Times New Roman" w:hAnsi="Times New Roman"/>
          <w:bCs/>
          <w:sz w:val="24"/>
          <w:szCs w:val="24"/>
        </w:rPr>
        <w:t>-</w:t>
      </w:r>
      <w:r>
        <w:rPr>
          <w:rFonts w:ascii="Times New Roman" w:hAnsi="Times New Roman"/>
          <w:b/>
          <w:sz w:val="24"/>
          <w:szCs w:val="24"/>
        </w:rPr>
        <w:t>PRIĖMIMO AKTAS</w:t>
      </w:r>
    </w:p>
    <w:p w14:paraId="31D60ABF" w14:textId="77777777" w:rsidR="00DD2F70" w:rsidRDefault="00DD2F70">
      <w:pPr>
        <w:tabs>
          <w:tab w:val="left" w:pos="2535"/>
          <w:tab w:val="center" w:pos="4535"/>
        </w:tabs>
        <w:jc w:val="center"/>
        <w:rPr>
          <w:rFonts w:ascii="Times New Roman" w:hAnsi="Times New Roman"/>
          <w:b/>
          <w:sz w:val="24"/>
          <w:szCs w:val="24"/>
        </w:rPr>
      </w:pPr>
    </w:p>
    <w:p w14:paraId="7B6721F7" w14:textId="77777777" w:rsidR="00DD2F70" w:rsidRDefault="00000000">
      <w:pPr>
        <w:jc w:val="center"/>
      </w:pPr>
      <w:r>
        <w:rPr>
          <w:rFonts w:ascii="Times New Roman" w:hAnsi="Times New Roman"/>
          <w:sz w:val="24"/>
          <w:szCs w:val="24"/>
        </w:rPr>
        <w:t xml:space="preserve"> Dvaro g. 78</w:t>
      </w:r>
      <w:r>
        <w:rPr>
          <w:rFonts w:ascii="Times New Roman" w:hAnsi="Times New Roman"/>
          <w:sz w:val="24"/>
          <w:szCs w:val="24"/>
          <w:lang w:eastAsia="lt-LT"/>
        </w:rPr>
        <w:t xml:space="preserve">, Šiauliai </w:t>
      </w:r>
      <w:r>
        <w:rPr>
          <w:rFonts w:ascii="Times New Roman" w:hAnsi="Times New Roman"/>
          <w:sz w:val="24"/>
          <w:szCs w:val="24"/>
        </w:rPr>
        <w:t>2025 m. ............................... ........... d.</w:t>
      </w:r>
    </w:p>
    <w:p w14:paraId="3E8F061A" w14:textId="77777777" w:rsidR="00DD2F70" w:rsidRDefault="00DD2F70">
      <w:pPr>
        <w:jc w:val="center"/>
        <w:rPr>
          <w:rFonts w:ascii="Times New Roman" w:hAnsi="Times New Roman"/>
          <w:sz w:val="24"/>
          <w:szCs w:val="24"/>
        </w:rPr>
      </w:pPr>
    </w:p>
    <w:p w14:paraId="0FE9F993" w14:textId="77777777" w:rsidR="00DD2F70" w:rsidRDefault="00DD2F70">
      <w:pPr>
        <w:jc w:val="both"/>
        <w:rPr>
          <w:rFonts w:ascii="Times New Roman" w:hAnsi="Times New Roman"/>
          <w:sz w:val="24"/>
          <w:szCs w:val="24"/>
        </w:rPr>
      </w:pPr>
    </w:p>
    <w:p w14:paraId="1E1845FC" w14:textId="77777777" w:rsidR="00DD2F70" w:rsidRDefault="00000000">
      <w:pPr>
        <w:ind w:firstLine="709"/>
        <w:jc w:val="both"/>
      </w:pPr>
      <w:r>
        <w:rPr>
          <w:rFonts w:ascii="Times New Roman" w:hAnsi="Times New Roman"/>
          <w:i/>
          <w:color w:val="FF0000"/>
          <w:sz w:val="24"/>
          <w:szCs w:val="24"/>
        </w:rPr>
        <w:t>[Rangovo pavadinimas]</w:t>
      </w:r>
      <w:r>
        <w:rPr>
          <w:rFonts w:ascii="Times New Roman" w:hAnsi="Times New Roman"/>
          <w:sz w:val="24"/>
          <w:szCs w:val="24"/>
        </w:rPr>
        <w:t>, atstovaujama .............................................., veikiančio pagal ........................................................................................................., toliau vadinamas Rangovu, ir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Šiaulių miesto savivaldybės administracija</w:t>
      </w:r>
      <w:r>
        <w:rPr>
          <w:rFonts w:ascii="Times New Roman" w:hAnsi="Times New Roman"/>
          <w:sz w:val="24"/>
          <w:szCs w:val="24"/>
        </w:rPr>
        <w:t xml:space="preserve">, atstovaujama </w:t>
      </w:r>
      <w:r>
        <w:rPr>
          <w:rFonts w:ascii="Times New Roman" w:hAnsi="Times New Roman"/>
          <w:i/>
          <w:iCs/>
          <w:color w:val="FF0000"/>
          <w:sz w:val="24"/>
          <w:szCs w:val="24"/>
        </w:rPr>
        <w:t>[pareigos, vardas pavardė],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veikiančio pagal </w:t>
      </w:r>
      <w:r>
        <w:rPr>
          <w:rFonts w:ascii="Times New Roman" w:hAnsi="Times New Roman"/>
          <w:i/>
          <w:iCs/>
          <w:color w:val="FF0000"/>
          <w:sz w:val="24"/>
          <w:szCs w:val="24"/>
        </w:rPr>
        <w:t>[įsakymas, įstatai ar kt.]</w:t>
      </w:r>
      <w:r>
        <w:rPr>
          <w:rFonts w:ascii="Times New Roman" w:hAnsi="Times New Roman"/>
          <w:sz w:val="24"/>
          <w:szCs w:val="24"/>
        </w:rPr>
        <w:t xml:space="preserve">, toliau vadinamas Užsakovu (toliau kartu vadinamos Šalimis, o kiekviena atskirai – Šalimi), vadovaudamiesi Šalių sudaryta </w:t>
      </w:r>
      <w:r>
        <w:rPr>
          <w:rFonts w:ascii="Times New Roman" w:hAnsi="Times New Roman"/>
          <w:i/>
          <w:color w:val="FF0000"/>
          <w:sz w:val="24"/>
          <w:szCs w:val="24"/>
        </w:rPr>
        <w:t>[sutarties pavadinimas, sudarymo data]</w:t>
      </w:r>
      <w:r>
        <w:rPr>
          <w:rFonts w:ascii="Times New Roman" w:hAnsi="Times New Roman"/>
          <w:sz w:val="24"/>
          <w:szCs w:val="24"/>
        </w:rPr>
        <w:t xml:space="preserve"> sutartimi (toliau – vadinama Sutartimi), bei papildomais susitarimais Nr. </w:t>
      </w:r>
      <w:r>
        <w:rPr>
          <w:rFonts w:ascii="Times New Roman" w:hAnsi="Times New Roman"/>
          <w:color w:val="FF0000"/>
          <w:sz w:val="24"/>
          <w:szCs w:val="24"/>
        </w:rPr>
        <w:t xml:space="preserve">[xxx (jei yra)] </w:t>
      </w:r>
      <w:r>
        <w:rPr>
          <w:rFonts w:ascii="Times New Roman" w:hAnsi="Times New Roman"/>
          <w:sz w:val="24"/>
          <w:szCs w:val="24"/>
        </w:rPr>
        <w:t xml:space="preserve">, sudarė šį Darbų perdavimo-priėmimo aktą: </w:t>
      </w:r>
    </w:p>
    <w:p w14:paraId="24419643" w14:textId="77777777" w:rsidR="00DD2F70" w:rsidRDefault="00DD2F70">
      <w:pPr>
        <w:jc w:val="both"/>
        <w:rPr>
          <w:rFonts w:ascii="Times New Roman" w:hAnsi="Times New Roman"/>
          <w:sz w:val="24"/>
          <w:szCs w:val="24"/>
        </w:rPr>
      </w:pPr>
    </w:p>
    <w:p w14:paraId="032E4749" w14:textId="77777777" w:rsidR="00DD2F70" w:rsidRDefault="00000000">
      <w:pPr>
        <w:ind w:left="360" w:hanging="360"/>
        <w:jc w:val="both"/>
      </w:pPr>
      <w:r>
        <w:rPr>
          <w:rFonts w:ascii="Times New Roman" w:hAnsi="Times New Roman"/>
          <w:sz w:val="24"/>
          <w:szCs w:val="24"/>
        </w:rPr>
        <w:t>1. Rangovas perduoda Užsakovui atliktus Darbus „</w:t>
      </w:r>
      <w:r>
        <w:rPr>
          <w:rFonts w:ascii="Times New Roman" w:hAnsi="Times New Roman"/>
          <w:iCs/>
          <w:sz w:val="24"/>
          <w:szCs w:val="24"/>
        </w:rPr>
        <w:t xml:space="preserve">Mokslo paskirties pastatas </w:t>
      </w:r>
      <w:r>
        <w:rPr>
          <w:rFonts w:ascii="Times New Roman" w:hAnsi="Times New Roman"/>
          <w:sz w:val="24"/>
          <w:szCs w:val="24"/>
        </w:rPr>
        <w:t xml:space="preserve"> S. Daukanto g, 71, Šiauliai, rekonstravimo  darbai (lifto įrengimas)</w:t>
      </w:r>
      <w:r>
        <w:rPr>
          <w:rFonts w:ascii="Times New Roman" w:hAnsi="Times New Roman"/>
          <w:sz w:val="24"/>
          <w:szCs w:val="24"/>
          <w:lang w:eastAsia="lt-LT"/>
        </w:rPr>
        <w:t>“</w:t>
      </w:r>
      <w:r>
        <w:rPr>
          <w:rFonts w:ascii="Times New Roman" w:hAnsi="Times New Roman"/>
          <w:b/>
          <w:bCs/>
          <w:sz w:val="24"/>
          <w:szCs w:val="24"/>
          <w:lang w:eastAsia="lt-LT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o Užsakovas šiuos atliktus Darbus priima. </w:t>
      </w:r>
    </w:p>
    <w:p w14:paraId="21715ED0" w14:textId="77777777" w:rsidR="00DD2F70" w:rsidRDefault="00000000">
      <w:pPr>
        <w:ind w:left="360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Už atliktus Darbus Užsakovas įsipareigoja sumokėti Rangovui likusią....................... Eur (.................................................................................................... eurų) sumą Šalių sudarytoje Sutartyje nustatyta tvarka.</w:t>
      </w:r>
    </w:p>
    <w:p w14:paraId="154F1A40" w14:textId="77777777" w:rsidR="00DD2F70" w:rsidRDefault="00000000">
      <w:pPr>
        <w:pStyle w:val="Pagrindiniotekstotrauka"/>
        <w:spacing w:after="0"/>
        <w:ind w:left="360" w:hanging="360"/>
      </w:pPr>
      <w:r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hAnsi="Times New Roman"/>
          <w:sz w:val="24"/>
          <w:szCs w:val="24"/>
        </w:rPr>
        <w:tab/>
        <w:t>Šalys patvirtina, kad Darbai yra atlikti pilnai ir tinkamai.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4"/>
          <w:szCs w:val="24"/>
        </w:rPr>
        <w:t>Užsakovas Darbų priėmimo perdavimo metu neturi Rangovui pretenzijų dėl atliktų Darbų kokybės.</w:t>
      </w:r>
    </w:p>
    <w:p w14:paraId="16AEB4B6" w14:textId="77777777" w:rsidR="00DD2F70" w:rsidRDefault="00000000">
      <w:pPr>
        <w:pStyle w:val="Pagrindiniotekstotrauka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Šis aktas sudarytas dviem egzemplioriais, kurie abu turi vienodą teisinę galią. Vienas egzempliorius pateikiamas Rangovui, kitas lieka Užsakovui. </w:t>
      </w:r>
    </w:p>
    <w:tbl>
      <w:tblPr>
        <w:tblW w:w="96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7"/>
        <w:gridCol w:w="4817"/>
      </w:tblGrid>
      <w:tr w:rsidR="00DD2F70" w14:paraId="2F70B58A" w14:textId="77777777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76B14" w14:textId="77777777" w:rsidR="00DD2F70" w:rsidRDefault="0000000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_Hlk161214334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Rangovo atstovas</w:t>
            </w:r>
          </w:p>
        </w:tc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3CA9C" w14:textId="77777777" w:rsidR="00DD2F70" w:rsidRDefault="0000000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Užsakovo atstovas</w:t>
            </w:r>
          </w:p>
        </w:tc>
      </w:tr>
      <w:tr w:rsidR="00DD2F70" w14:paraId="1D76AFC7" w14:textId="77777777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13425" w14:textId="77777777" w:rsidR="00DD2F70" w:rsidRDefault="0000000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[Pavadinimas] </w:t>
            </w:r>
          </w:p>
        </w:tc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A2E14" w14:textId="77777777" w:rsidR="00DD2F70" w:rsidRDefault="000000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Šiaulių miesto savivaldybės administracija</w:t>
            </w:r>
          </w:p>
        </w:tc>
      </w:tr>
      <w:tr w:rsidR="00DD2F70" w14:paraId="4CCB2193" w14:textId="77777777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2182B" w14:textId="77777777" w:rsidR="00DD2F70" w:rsidRDefault="0000000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[Buveinės adresas]</w:t>
            </w:r>
          </w:p>
        </w:tc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61047" w14:textId="77777777" w:rsidR="00DD2F70" w:rsidRDefault="000000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Vasario 16-osiso g. 62, Šiauliai</w:t>
            </w:r>
          </w:p>
        </w:tc>
      </w:tr>
      <w:tr w:rsidR="00DD2F70" w14:paraId="2C0A188A" w14:textId="77777777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3DD92" w14:textId="77777777" w:rsidR="00DD2F70" w:rsidRDefault="0000000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[Telefonas, faksas]</w:t>
            </w:r>
          </w:p>
        </w:tc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7E35D" w14:textId="77777777" w:rsidR="00DD2F70" w:rsidRDefault="000000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Tel: +370 41 59 63 14</w:t>
            </w:r>
          </w:p>
        </w:tc>
      </w:tr>
      <w:tr w:rsidR="00DD2F70" w14:paraId="1441E240" w14:textId="77777777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C30FD" w14:textId="77777777" w:rsidR="00DD2F70" w:rsidRDefault="0000000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[Įmonės kodas]</w:t>
            </w:r>
          </w:p>
        </w:tc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01EFE" w14:textId="77777777" w:rsidR="00DD2F70" w:rsidRDefault="000000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Įmonės kodas 188771865</w:t>
            </w:r>
          </w:p>
        </w:tc>
      </w:tr>
      <w:tr w:rsidR="00DD2F70" w14:paraId="2817C53D" w14:textId="77777777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15AE9" w14:textId="77777777" w:rsidR="00DD2F70" w:rsidRDefault="0000000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[PVM mokėtojo kodas]</w:t>
            </w:r>
          </w:p>
        </w:tc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9762F" w14:textId="77777777" w:rsidR="00DD2F70" w:rsidRDefault="00DD2F7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F70" w14:paraId="34069075" w14:textId="77777777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678AC" w14:textId="77777777" w:rsidR="00DD2F70" w:rsidRDefault="00DD2F7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02B36" w14:textId="77777777" w:rsidR="00DD2F70" w:rsidRDefault="00DD2F7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F70" w14:paraId="2331D93F" w14:textId="77777777">
        <w:tblPrEx>
          <w:tblCellMar>
            <w:top w:w="0" w:type="dxa"/>
            <w:bottom w:w="0" w:type="dxa"/>
          </w:tblCellMar>
        </w:tblPrEx>
        <w:trPr>
          <w:trHeight w:val="833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0AA2C" w14:textId="77777777" w:rsidR="00DD2F70" w:rsidRDefault="000000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</w:t>
            </w:r>
          </w:p>
          <w:p w14:paraId="17ED59BD" w14:textId="77777777" w:rsidR="00DD2F70" w:rsidRDefault="000000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Parašas</w:t>
            </w:r>
          </w:p>
          <w:p w14:paraId="079875F7" w14:textId="77777777" w:rsidR="00DD2F70" w:rsidRDefault="00000000">
            <w:r>
              <w:rPr>
                <w:rFonts w:ascii="Times New Roman" w:hAnsi="Times New Roman"/>
              </w:rPr>
              <w:t>[Pareigos, vardas ir pavardė</w:t>
            </w:r>
            <w:r>
              <w:rPr>
                <w:rFonts w:ascii="Times New Roman" w:hAnsi="Times New Roman"/>
                <w:sz w:val="24"/>
                <w:szCs w:val="24"/>
              </w:rPr>
              <w:t>]</w:t>
            </w:r>
          </w:p>
        </w:tc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23116" w14:textId="77777777" w:rsidR="00DD2F70" w:rsidRDefault="000000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</w:t>
            </w:r>
          </w:p>
          <w:p w14:paraId="2C520737" w14:textId="77777777" w:rsidR="00DD2F70" w:rsidRDefault="000000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Parašas</w:t>
            </w:r>
          </w:p>
          <w:p w14:paraId="61EB83F3" w14:textId="77777777" w:rsidR="00DD2F70" w:rsidRDefault="00000000">
            <w:r>
              <w:rPr>
                <w:rFonts w:ascii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hAnsi="Times New Roman"/>
              </w:rPr>
              <w:t>Pareigos, vardas ir pavardė</w:t>
            </w:r>
            <w:r>
              <w:rPr>
                <w:rFonts w:ascii="Times New Roman" w:hAnsi="Times New Roman"/>
                <w:sz w:val="24"/>
                <w:szCs w:val="24"/>
              </w:rPr>
              <w:t>]</w:t>
            </w:r>
          </w:p>
        </w:tc>
      </w:tr>
      <w:tr w:rsidR="00DD2F70" w14:paraId="289C1E1E" w14:textId="77777777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802CE" w14:textId="77777777" w:rsidR="00DD2F70" w:rsidRDefault="00DD2F7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0662A" w14:textId="77777777" w:rsidR="00DD2F70" w:rsidRDefault="00DD2F7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0"/>
    </w:tbl>
    <w:p w14:paraId="083C3BF8" w14:textId="77777777" w:rsidR="00DD2F70" w:rsidRDefault="00DD2F70">
      <w:pPr>
        <w:pStyle w:val="Pagrindiniotekstotrauka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09D54F1F" w14:textId="77777777" w:rsidR="00DD2F70" w:rsidRDefault="00DD2F70">
      <w:pPr>
        <w:pStyle w:val="Stilius3"/>
        <w:spacing w:before="0"/>
      </w:pPr>
    </w:p>
    <w:tbl>
      <w:tblPr>
        <w:tblW w:w="8648" w:type="dxa"/>
        <w:tblInd w:w="67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96"/>
        <w:gridCol w:w="4252"/>
      </w:tblGrid>
      <w:tr w:rsidR="00DD2F70" w14:paraId="65E32A70" w14:textId="77777777">
        <w:tblPrEx>
          <w:tblCellMar>
            <w:top w:w="0" w:type="dxa"/>
            <w:bottom w:w="0" w:type="dxa"/>
          </w:tblCellMar>
        </w:tblPrEx>
        <w:tc>
          <w:tcPr>
            <w:tcW w:w="43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90A50" w14:textId="77777777" w:rsidR="00DD2F70" w:rsidRDefault="00DD2F7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D85CA" w14:textId="77777777" w:rsidR="00DD2F70" w:rsidRDefault="0000000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Statinio statybos </w:t>
            </w:r>
          </w:p>
          <w:p w14:paraId="0FA27159" w14:textId="77777777" w:rsidR="00DD2F70" w:rsidRDefault="00000000"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techninės priežiūros vadovas</w:t>
            </w: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DD2F70" w14:paraId="1E257AC5" w14:textId="77777777">
        <w:tblPrEx>
          <w:tblCellMar>
            <w:top w:w="0" w:type="dxa"/>
            <w:bottom w:w="0" w:type="dxa"/>
          </w:tblCellMar>
        </w:tblPrEx>
        <w:tc>
          <w:tcPr>
            <w:tcW w:w="43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FF2FD" w14:textId="77777777" w:rsidR="00DD2F70" w:rsidRDefault="00DD2F7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9A7C1" w14:textId="77777777" w:rsidR="00DD2F70" w:rsidRDefault="000000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[Vardas, Pavardė]</w:t>
            </w:r>
          </w:p>
        </w:tc>
      </w:tr>
      <w:tr w:rsidR="00DD2F70" w14:paraId="66501AED" w14:textId="77777777">
        <w:tblPrEx>
          <w:tblCellMar>
            <w:top w:w="0" w:type="dxa"/>
            <w:bottom w:w="0" w:type="dxa"/>
          </w:tblCellMar>
        </w:tblPrEx>
        <w:tc>
          <w:tcPr>
            <w:tcW w:w="43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3A160" w14:textId="77777777" w:rsidR="00DD2F70" w:rsidRDefault="00DD2F7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29022" w14:textId="77777777" w:rsidR="00DD2F70" w:rsidRDefault="000000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[Atestato numeris] </w:t>
            </w:r>
          </w:p>
        </w:tc>
      </w:tr>
      <w:tr w:rsidR="00DD2F70" w14:paraId="23A3A44F" w14:textId="77777777">
        <w:tblPrEx>
          <w:tblCellMar>
            <w:top w:w="0" w:type="dxa"/>
            <w:bottom w:w="0" w:type="dxa"/>
          </w:tblCellMar>
        </w:tblPrEx>
        <w:tc>
          <w:tcPr>
            <w:tcW w:w="43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5E73E" w14:textId="77777777" w:rsidR="00DD2F70" w:rsidRDefault="00DD2F70">
            <w:pPr>
              <w:tabs>
                <w:tab w:val="left" w:pos="1311"/>
              </w:tabs>
              <w:ind w:left="1311" w:hanging="13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4F3A4" w14:textId="77777777" w:rsidR="00DD2F70" w:rsidRDefault="00DD2F7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F70" w14:paraId="505CC6B8" w14:textId="77777777">
        <w:tblPrEx>
          <w:tblCellMar>
            <w:top w:w="0" w:type="dxa"/>
            <w:bottom w:w="0" w:type="dxa"/>
          </w:tblCellMar>
        </w:tblPrEx>
        <w:tc>
          <w:tcPr>
            <w:tcW w:w="43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33A59" w14:textId="77777777" w:rsidR="00DD2F70" w:rsidRDefault="00DD2F70">
            <w:pPr>
              <w:tabs>
                <w:tab w:val="left" w:pos="1311"/>
              </w:tabs>
              <w:ind w:left="1311" w:hanging="13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24565" w14:textId="77777777" w:rsidR="00DD2F70" w:rsidRDefault="000000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</w:t>
            </w:r>
          </w:p>
          <w:p w14:paraId="606CFE18" w14:textId="77777777" w:rsidR="00DD2F70" w:rsidRDefault="000000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Parašas</w:t>
            </w:r>
          </w:p>
        </w:tc>
      </w:tr>
    </w:tbl>
    <w:p w14:paraId="12405F2E" w14:textId="77777777" w:rsidR="00DD2F70" w:rsidRDefault="00DD2F70">
      <w:pPr>
        <w:pStyle w:val="Stilius3"/>
        <w:spacing w:before="0"/>
      </w:pPr>
    </w:p>
    <w:p w14:paraId="4A90357C" w14:textId="77777777" w:rsidR="00DD2F70" w:rsidRDefault="00DD2F70">
      <w:pPr>
        <w:jc w:val="center"/>
        <w:rPr>
          <w:rFonts w:ascii="Times New Roman" w:hAnsi="Times New Roman"/>
        </w:rPr>
      </w:pPr>
    </w:p>
    <w:p w14:paraId="1960C4B8" w14:textId="77777777" w:rsidR="00DD2F70" w:rsidRDefault="00DD2F70">
      <w:pPr>
        <w:jc w:val="center"/>
        <w:rPr>
          <w:rFonts w:ascii="Times New Roman" w:hAnsi="Times New Roman"/>
        </w:rPr>
      </w:pPr>
    </w:p>
    <w:p w14:paraId="3067852F" w14:textId="77777777" w:rsidR="00DD2F70" w:rsidRDefault="00DD2F70">
      <w:pPr>
        <w:jc w:val="center"/>
        <w:rPr>
          <w:rFonts w:ascii="Times New Roman" w:hAnsi="Times New Roman"/>
        </w:rPr>
      </w:pPr>
    </w:p>
    <w:p w14:paraId="0E6D3AB6" w14:textId="77777777" w:rsidR="00DD2F70" w:rsidRDefault="00DD2F70">
      <w:pPr>
        <w:pStyle w:val="Stilius3"/>
        <w:spacing w:before="0"/>
        <w:jc w:val="center"/>
        <w:rPr>
          <w:b/>
          <w:bCs/>
          <w:sz w:val="24"/>
          <w:szCs w:val="24"/>
          <w:lang w:eastAsia="lt-LT"/>
        </w:rPr>
      </w:pPr>
    </w:p>
    <w:p w14:paraId="0F721B68" w14:textId="77777777" w:rsidR="00DD2F70" w:rsidRDefault="00DD2F70">
      <w:pPr>
        <w:pStyle w:val="Stilius3"/>
        <w:spacing w:before="0"/>
        <w:jc w:val="center"/>
        <w:rPr>
          <w:b/>
          <w:bCs/>
          <w:sz w:val="24"/>
          <w:szCs w:val="24"/>
          <w:lang w:eastAsia="lt-LT"/>
        </w:rPr>
      </w:pPr>
    </w:p>
    <w:p w14:paraId="27921C9B" w14:textId="77777777" w:rsidR="00DD2F70" w:rsidRDefault="00000000">
      <w:pPr>
        <w:pageBreakBefore/>
        <w:jc w:val="right"/>
      </w:pPr>
      <w:r>
        <w:rPr>
          <w:rFonts w:ascii="Times New Roman" w:hAnsi="Times New Roman"/>
          <w:sz w:val="18"/>
          <w:szCs w:val="18"/>
          <w:lang w:eastAsia="lt-LT"/>
        </w:rPr>
        <w:lastRenderedPageBreak/>
        <w:t>Sutarties projekto 4 priedas</w:t>
      </w:r>
    </w:p>
    <w:p w14:paraId="2B602626" w14:textId="77777777" w:rsidR="00DD2F70" w:rsidRDefault="00000000">
      <w:pPr>
        <w:pStyle w:val="Stilius3"/>
        <w:spacing w:before="0"/>
        <w:jc w:val="center"/>
        <w:rPr>
          <w:b/>
          <w:bCs/>
          <w:sz w:val="24"/>
          <w:szCs w:val="24"/>
          <w:lang w:eastAsia="lt-LT"/>
        </w:rPr>
      </w:pPr>
      <w:r>
        <w:rPr>
          <w:b/>
          <w:bCs/>
          <w:sz w:val="24"/>
          <w:szCs w:val="24"/>
          <w:lang w:eastAsia="lt-LT"/>
        </w:rPr>
        <w:t>ATLIKTŲ DARBŲ AKTAS Nr. ____</w:t>
      </w:r>
    </w:p>
    <w:p w14:paraId="22A4505B" w14:textId="77777777" w:rsidR="00DD2F70" w:rsidRDefault="00000000">
      <w:pPr>
        <w:pStyle w:val="Stilius3"/>
        <w:spacing w:before="0"/>
        <w:jc w:val="center"/>
        <w:rPr>
          <w:b/>
          <w:bCs/>
          <w:sz w:val="20"/>
          <w:szCs w:val="20"/>
          <w:lang w:eastAsia="lt-LT"/>
        </w:rPr>
      </w:pPr>
      <w:r>
        <w:rPr>
          <w:b/>
          <w:bCs/>
          <w:sz w:val="20"/>
          <w:szCs w:val="20"/>
          <w:lang w:eastAsia="lt-LT"/>
        </w:rPr>
        <w:t>Data___________</w:t>
      </w:r>
    </w:p>
    <w:p w14:paraId="14AB70A7" w14:textId="77777777" w:rsidR="00DD2F70" w:rsidRDefault="00000000">
      <w:pPr>
        <w:pStyle w:val="Stilius3"/>
        <w:tabs>
          <w:tab w:val="left" w:pos="8029"/>
        </w:tabs>
        <w:spacing w:before="0"/>
        <w:jc w:val="left"/>
        <w:rPr>
          <w:b/>
          <w:bCs/>
          <w:sz w:val="20"/>
          <w:szCs w:val="20"/>
          <w:lang w:eastAsia="lt-LT"/>
        </w:rPr>
      </w:pPr>
      <w:r>
        <w:rPr>
          <w:b/>
          <w:bCs/>
          <w:sz w:val="20"/>
          <w:szCs w:val="20"/>
          <w:lang w:eastAsia="lt-LT"/>
        </w:rPr>
        <w:tab/>
      </w:r>
    </w:p>
    <w:p w14:paraId="100D75FC" w14:textId="77777777" w:rsidR="00DD2F70" w:rsidRDefault="00000000">
      <w:pPr>
        <w:pStyle w:val="Stilius3"/>
        <w:spacing w:before="0"/>
        <w:rPr>
          <w:b/>
          <w:bCs/>
          <w:sz w:val="20"/>
          <w:szCs w:val="20"/>
          <w:lang w:eastAsia="lt-LT"/>
        </w:rPr>
      </w:pPr>
      <w:r>
        <w:rPr>
          <w:b/>
          <w:bCs/>
          <w:sz w:val="20"/>
          <w:szCs w:val="20"/>
          <w:lang w:eastAsia="lt-LT"/>
        </w:rPr>
        <w:t>Užsakovas: Šiaulių miesto savivaldybės administracija</w:t>
      </w:r>
    </w:p>
    <w:p w14:paraId="6F740AAD" w14:textId="77777777" w:rsidR="00DD2F70" w:rsidRDefault="00000000">
      <w:pPr>
        <w:pStyle w:val="Stilius3"/>
        <w:spacing w:before="0"/>
        <w:rPr>
          <w:b/>
          <w:bCs/>
          <w:sz w:val="20"/>
          <w:szCs w:val="20"/>
          <w:lang w:eastAsia="lt-LT"/>
        </w:rPr>
      </w:pPr>
      <w:r>
        <w:rPr>
          <w:b/>
          <w:bCs/>
          <w:sz w:val="20"/>
          <w:szCs w:val="20"/>
          <w:lang w:eastAsia="lt-LT"/>
        </w:rPr>
        <w:t>Rangovas:</w:t>
      </w:r>
    </w:p>
    <w:p w14:paraId="51CA8FA6" w14:textId="77777777" w:rsidR="00DD2F70" w:rsidRDefault="00000000">
      <w:pPr>
        <w:rPr>
          <w:rFonts w:ascii="Times New Roman" w:hAnsi="Times New Roman"/>
          <w:b/>
          <w:bCs/>
          <w:sz w:val="20"/>
          <w:szCs w:val="20"/>
          <w:lang w:eastAsia="lt-LT"/>
        </w:rPr>
      </w:pPr>
      <w:r>
        <w:rPr>
          <w:rFonts w:ascii="Times New Roman" w:hAnsi="Times New Roman"/>
          <w:b/>
          <w:bCs/>
          <w:sz w:val="20"/>
          <w:szCs w:val="20"/>
          <w:lang w:eastAsia="lt-LT"/>
        </w:rPr>
        <w:t xml:space="preserve">Objektas: Mokslo paskirties pastato S. Daukanto g, 71, Šiauliai, rekonstrukcijos darbai (lifto įrengimas) </w:t>
      </w:r>
    </w:p>
    <w:p w14:paraId="62F5B66F" w14:textId="77777777" w:rsidR="00DD2F70" w:rsidRDefault="00000000">
      <w:r>
        <w:rPr>
          <w:rFonts w:ascii="Times New Roman" w:hAnsi="Times New Roman"/>
          <w:b/>
          <w:bCs/>
          <w:sz w:val="20"/>
          <w:szCs w:val="20"/>
          <w:lang w:eastAsia="lt-LT"/>
        </w:rPr>
        <w:t xml:space="preserve">Sudaryta už ______m.__________   mėn., pagal sutartį Nr. </w:t>
      </w:r>
      <w:r>
        <w:rPr>
          <w:rFonts w:ascii="Times New Roman" w:hAnsi="Times New Roman"/>
          <w:b/>
          <w:bCs/>
          <w:color w:val="FF0000"/>
          <w:sz w:val="20"/>
          <w:szCs w:val="20"/>
          <w:lang w:eastAsia="lt-LT"/>
        </w:rPr>
        <w:t>SŽ-xx</w:t>
      </w:r>
      <w:r>
        <w:rPr>
          <w:rFonts w:ascii="Times New Roman" w:hAnsi="Times New Roman"/>
          <w:b/>
          <w:bCs/>
          <w:sz w:val="20"/>
          <w:szCs w:val="20"/>
          <w:lang w:eastAsia="lt-LT"/>
        </w:rPr>
        <w:tab/>
      </w:r>
    </w:p>
    <w:p w14:paraId="0764A615" w14:textId="77777777" w:rsidR="00DD2F70" w:rsidRDefault="00DD2F70">
      <w:pPr>
        <w:rPr>
          <w:rFonts w:ascii="Times New Roman" w:hAnsi="Times New Roman"/>
          <w:b/>
          <w:bCs/>
          <w:sz w:val="20"/>
          <w:szCs w:val="20"/>
          <w:lang w:eastAsia="lt-LT"/>
        </w:rPr>
      </w:pPr>
    </w:p>
    <w:tbl>
      <w:tblPr>
        <w:tblW w:w="9577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7"/>
        <w:gridCol w:w="2526"/>
        <w:gridCol w:w="1417"/>
        <w:gridCol w:w="1701"/>
        <w:gridCol w:w="1677"/>
        <w:gridCol w:w="1639"/>
      </w:tblGrid>
      <w:tr w:rsidR="00DD2F70" w14:paraId="4B0A26F0" w14:textId="77777777">
        <w:tblPrEx>
          <w:tblCellMar>
            <w:top w:w="0" w:type="dxa"/>
            <w:bottom w:w="0" w:type="dxa"/>
          </w:tblCellMar>
        </w:tblPrEx>
        <w:trPr>
          <w:trHeight w:val="1200"/>
        </w:trPr>
        <w:tc>
          <w:tcPr>
            <w:tcW w:w="61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441A5E" w14:textId="77777777" w:rsidR="00DD2F70" w:rsidRDefault="0000000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  <w:r>
              <w:rPr>
                <w:rFonts w:ascii="Times New Roman" w:hAnsi="Times New Roman"/>
                <w:sz w:val="20"/>
                <w:szCs w:val="20"/>
                <w:lang w:eastAsia="lt-LT"/>
              </w:rPr>
              <w:t xml:space="preserve">Eil. </w:t>
            </w:r>
          </w:p>
          <w:p w14:paraId="3EB45E77" w14:textId="77777777" w:rsidR="00DD2F70" w:rsidRDefault="000000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  <w:lang w:eastAsia="lt-LT"/>
              </w:rPr>
              <w:t>Nr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25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8DEA9" w14:textId="77777777" w:rsidR="00DD2F70" w:rsidRDefault="00000000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lt-LT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lt-LT"/>
              </w:rPr>
              <w:t>Darbų grupių (etapų) pavadinimas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2D4A9" w14:textId="77777777" w:rsidR="00DD2F70" w:rsidRDefault="00DD2F7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0C51404" w14:textId="77777777" w:rsidR="00DD2F70" w:rsidRDefault="000000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Kaina</w:t>
            </w:r>
          </w:p>
          <w:p w14:paraId="239D8EE8" w14:textId="77777777" w:rsidR="00DD2F70" w:rsidRDefault="000000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pagal Sutartį</w:t>
            </w:r>
          </w:p>
          <w:p w14:paraId="6E802FA0" w14:textId="77777777" w:rsidR="00DD2F70" w:rsidRDefault="000000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(Eur) be PVM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AFEE32" w14:textId="77777777" w:rsidR="00DD2F70" w:rsidRDefault="00000000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lt-LT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lt-LT"/>
              </w:rPr>
              <w:t>Atliktų Darbų grupės (etapo) dalis (%) nuo Darbų pradžios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1C6F5" w14:textId="77777777" w:rsidR="00DD2F70" w:rsidRDefault="00000000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lt-LT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lt-LT"/>
              </w:rPr>
              <w:t>Atliktų Darbų grupės (etapo) dalis (%) per atsiskaitomą laikotarpį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A9A31" w14:textId="77777777" w:rsidR="00DD2F70" w:rsidRDefault="00000000">
            <w:pPr>
              <w:ind w:firstLine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lt-LT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lt-LT"/>
              </w:rPr>
              <w:t>Atliktų Darbų grupės (etapo) per atsiskaitomą laikotarpį suma (Eur) be PVM</w:t>
            </w:r>
          </w:p>
        </w:tc>
      </w:tr>
      <w:tr w:rsidR="00DD2F70" w14:paraId="1F766E7A" w14:textId="7777777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4968F" w14:textId="77777777" w:rsidR="00DD2F70" w:rsidRDefault="00000000">
            <w:r>
              <w:rPr>
                <w:rFonts w:ascii="Times New Roman" w:eastAsia="Calibri" w:hAnsi="Times New Roman"/>
                <w:sz w:val="20"/>
                <w:szCs w:val="20"/>
              </w:rPr>
              <w:t>1.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0CFD3" w14:textId="77777777" w:rsidR="00DD2F70" w:rsidRDefault="00000000">
            <w:r>
              <w:rPr>
                <w:rFonts w:ascii="Times New Roman" w:eastAsia="Calibri" w:hAnsi="Times New Roman"/>
                <w:sz w:val="20"/>
                <w:szCs w:val="20"/>
              </w:rPr>
              <w:t>Darbo projekto parengimas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1D6B9" w14:textId="77777777" w:rsidR="00DD2F70" w:rsidRDefault="00DD2F70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767D3" w14:textId="77777777" w:rsidR="00DD2F70" w:rsidRDefault="00DD2F70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F6E3B8" w14:textId="77777777" w:rsidR="00DD2F70" w:rsidRDefault="00DD2F70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639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ACA0F" w14:textId="77777777" w:rsidR="00DD2F70" w:rsidRDefault="00DD2F70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</w:pPr>
          </w:p>
        </w:tc>
      </w:tr>
      <w:tr w:rsidR="00DD2F70" w14:paraId="5A3B9EA0" w14:textId="7777777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790DAC" w14:textId="77777777" w:rsidR="00DD2F70" w:rsidRDefault="00000000">
            <w:r>
              <w:rPr>
                <w:rFonts w:ascii="Times New Roman" w:eastAsia="Calibri" w:hAnsi="Times New Roman"/>
                <w:sz w:val="20"/>
                <w:szCs w:val="20"/>
              </w:rPr>
              <w:t>2.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E40AC" w14:textId="77777777" w:rsidR="00DD2F70" w:rsidRDefault="00000000">
            <w:r>
              <w:rPr>
                <w:rFonts w:ascii="Times New Roman" w:eastAsia="Calibri" w:hAnsi="Times New Roman"/>
                <w:sz w:val="20"/>
                <w:szCs w:val="20"/>
              </w:rPr>
              <w:t>Ardymo darbai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3E15F" w14:textId="77777777" w:rsidR="00DD2F70" w:rsidRDefault="00DD2F7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9E004" w14:textId="77777777" w:rsidR="00DD2F70" w:rsidRDefault="00DD2F7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93BF83" w14:textId="77777777" w:rsidR="00DD2F70" w:rsidRDefault="0000000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  <w:r>
              <w:rPr>
                <w:rFonts w:ascii="Times New Roman" w:hAnsi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63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26D80F" w14:textId="77777777" w:rsidR="00DD2F70" w:rsidRDefault="00000000">
            <w:pPr>
              <w:jc w:val="right"/>
              <w:rPr>
                <w:rFonts w:ascii="Times New Roman" w:hAnsi="Times New Roman"/>
                <w:sz w:val="20"/>
                <w:szCs w:val="20"/>
                <w:lang w:eastAsia="lt-LT"/>
              </w:rPr>
            </w:pPr>
            <w:r>
              <w:rPr>
                <w:rFonts w:ascii="Times New Roman" w:hAnsi="Times New Roman"/>
                <w:sz w:val="20"/>
                <w:szCs w:val="20"/>
                <w:lang w:eastAsia="lt-LT"/>
              </w:rPr>
              <w:t> </w:t>
            </w:r>
          </w:p>
        </w:tc>
      </w:tr>
      <w:tr w:rsidR="00DD2F70" w14:paraId="528F2ACA" w14:textId="7777777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413E89" w14:textId="77777777" w:rsidR="00DD2F70" w:rsidRDefault="00000000">
            <w:r>
              <w:rPr>
                <w:rFonts w:ascii="Times New Roman" w:eastAsia="Calibri" w:hAnsi="Times New Roman"/>
                <w:sz w:val="20"/>
                <w:szCs w:val="20"/>
              </w:rPr>
              <w:t>3.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8E284" w14:textId="77777777" w:rsidR="00DD2F70" w:rsidRDefault="00000000">
            <w:r>
              <w:rPr>
                <w:rFonts w:ascii="Times New Roman" w:eastAsia="Calibri" w:hAnsi="Times New Roman"/>
                <w:sz w:val="20"/>
                <w:szCs w:val="20"/>
              </w:rPr>
              <w:t>Statinio architektūra- vidaus ir išorės darbai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6A624" w14:textId="77777777" w:rsidR="00DD2F70" w:rsidRDefault="00DD2F7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071CC" w14:textId="77777777" w:rsidR="00DD2F70" w:rsidRDefault="00DD2F7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9A53DD" w14:textId="77777777" w:rsidR="00DD2F70" w:rsidRDefault="0000000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  <w:r>
              <w:rPr>
                <w:rFonts w:ascii="Times New Roman" w:hAnsi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8FF3F7" w14:textId="77777777" w:rsidR="00DD2F70" w:rsidRDefault="00000000">
            <w:pPr>
              <w:jc w:val="right"/>
              <w:rPr>
                <w:rFonts w:ascii="Times New Roman" w:hAnsi="Times New Roman"/>
                <w:sz w:val="20"/>
                <w:szCs w:val="20"/>
                <w:lang w:eastAsia="lt-LT"/>
              </w:rPr>
            </w:pPr>
            <w:r>
              <w:rPr>
                <w:rFonts w:ascii="Times New Roman" w:hAnsi="Times New Roman"/>
                <w:sz w:val="20"/>
                <w:szCs w:val="20"/>
                <w:lang w:eastAsia="lt-LT"/>
              </w:rPr>
              <w:t> </w:t>
            </w:r>
          </w:p>
        </w:tc>
      </w:tr>
      <w:tr w:rsidR="00DD2F70" w14:paraId="4D0C4C00" w14:textId="7777777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95BFA" w14:textId="77777777" w:rsidR="00DD2F70" w:rsidRDefault="00000000">
            <w:r>
              <w:rPr>
                <w:rFonts w:ascii="Times New Roman" w:eastAsia="Calibri" w:hAnsi="Times New Roman"/>
                <w:sz w:val="20"/>
                <w:szCs w:val="20"/>
              </w:rPr>
              <w:t>3.1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A626F" w14:textId="77777777" w:rsidR="00DD2F70" w:rsidRDefault="00000000">
            <w:r>
              <w:rPr>
                <w:rFonts w:ascii="Times New Roman" w:eastAsia="Calibri" w:hAnsi="Times New Roman"/>
                <w:sz w:val="20"/>
                <w:szCs w:val="20"/>
              </w:rPr>
              <w:t>Lifto įrengimas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F0348" w14:textId="77777777" w:rsidR="00DD2F70" w:rsidRDefault="00DD2F7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DBB85" w14:textId="77777777" w:rsidR="00DD2F70" w:rsidRDefault="00DD2F7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1FB967" w14:textId="77777777" w:rsidR="00DD2F70" w:rsidRDefault="00DD2F7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188753" w14:textId="77777777" w:rsidR="00DD2F70" w:rsidRDefault="00DD2F70">
            <w:pPr>
              <w:jc w:val="right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</w:tr>
      <w:tr w:rsidR="00DD2F70" w14:paraId="7E7550D6" w14:textId="7777777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C7576" w14:textId="77777777" w:rsidR="00DD2F70" w:rsidRDefault="00000000">
            <w:r>
              <w:rPr>
                <w:rFonts w:ascii="Times New Roman" w:eastAsia="Calibri" w:hAnsi="Times New Roman"/>
                <w:sz w:val="20"/>
                <w:szCs w:val="20"/>
              </w:rPr>
              <w:t>4.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32B6D" w14:textId="77777777" w:rsidR="00DD2F70" w:rsidRDefault="00000000">
            <w:r>
              <w:rPr>
                <w:rFonts w:ascii="Times New Roman" w:eastAsia="Calibri" w:hAnsi="Times New Roman"/>
                <w:sz w:val="20"/>
                <w:szCs w:val="20"/>
              </w:rPr>
              <w:t>Statinio konstrukcija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5BC4D" w14:textId="77777777" w:rsidR="00DD2F70" w:rsidRDefault="00DD2F7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5CFA8" w14:textId="77777777" w:rsidR="00DD2F70" w:rsidRDefault="00DD2F7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2C3946" w14:textId="77777777" w:rsidR="00DD2F70" w:rsidRDefault="0000000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  <w:r>
              <w:rPr>
                <w:rFonts w:ascii="Times New Roman" w:hAnsi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9DF2B9" w14:textId="77777777" w:rsidR="00DD2F70" w:rsidRDefault="00000000">
            <w:pPr>
              <w:jc w:val="right"/>
              <w:rPr>
                <w:rFonts w:ascii="Times New Roman" w:hAnsi="Times New Roman"/>
                <w:sz w:val="20"/>
                <w:szCs w:val="20"/>
                <w:lang w:eastAsia="lt-LT"/>
              </w:rPr>
            </w:pPr>
            <w:r>
              <w:rPr>
                <w:rFonts w:ascii="Times New Roman" w:hAnsi="Times New Roman"/>
                <w:sz w:val="20"/>
                <w:szCs w:val="20"/>
                <w:lang w:eastAsia="lt-LT"/>
              </w:rPr>
              <w:t> </w:t>
            </w:r>
          </w:p>
        </w:tc>
      </w:tr>
      <w:tr w:rsidR="00DD2F70" w14:paraId="66CECB4A" w14:textId="7777777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B1ED5" w14:textId="77777777" w:rsidR="00DD2F70" w:rsidRDefault="00000000">
            <w:r>
              <w:rPr>
                <w:rFonts w:ascii="Times New Roman" w:eastAsia="Calibri" w:hAnsi="Times New Roman"/>
                <w:sz w:val="20"/>
                <w:szCs w:val="20"/>
              </w:rPr>
              <w:t>4.1.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AC7FE" w14:textId="77777777" w:rsidR="00DD2F70" w:rsidRDefault="00000000">
            <w:r>
              <w:rPr>
                <w:rFonts w:ascii="Times New Roman" w:eastAsia="Calibri" w:hAnsi="Times New Roman"/>
                <w:sz w:val="20"/>
                <w:szCs w:val="20"/>
              </w:rPr>
              <w:t>Metalinės sąramos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7236E" w14:textId="77777777" w:rsidR="00DD2F70" w:rsidRDefault="00DD2F7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709BB" w14:textId="77777777" w:rsidR="00DD2F70" w:rsidRDefault="00DD2F7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CD0B73" w14:textId="77777777" w:rsidR="00DD2F70" w:rsidRDefault="0000000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  <w:r>
              <w:rPr>
                <w:rFonts w:ascii="Times New Roman" w:hAnsi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639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3CFD50" w14:textId="77777777" w:rsidR="00DD2F70" w:rsidRDefault="00000000">
            <w:pPr>
              <w:jc w:val="right"/>
              <w:rPr>
                <w:rFonts w:ascii="Times New Roman" w:hAnsi="Times New Roman"/>
                <w:sz w:val="20"/>
                <w:szCs w:val="20"/>
                <w:lang w:eastAsia="lt-LT"/>
              </w:rPr>
            </w:pPr>
            <w:r>
              <w:rPr>
                <w:rFonts w:ascii="Times New Roman" w:hAnsi="Times New Roman"/>
                <w:sz w:val="20"/>
                <w:szCs w:val="20"/>
                <w:lang w:eastAsia="lt-LT"/>
              </w:rPr>
              <w:t> </w:t>
            </w:r>
          </w:p>
        </w:tc>
      </w:tr>
      <w:tr w:rsidR="00DD2F70" w14:paraId="19ECE0BF" w14:textId="7777777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9BEEF" w14:textId="77777777" w:rsidR="00DD2F70" w:rsidRDefault="00000000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4.2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EA3A0" w14:textId="77777777" w:rsidR="00DD2F70" w:rsidRDefault="00000000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Gręžtinis pamatas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811EE" w14:textId="77777777" w:rsidR="00DD2F70" w:rsidRDefault="00DD2F7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4CB60" w14:textId="77777777" w:rsidR="00DD2F70" w:rsidRDefault="00DD2F7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6AFBA3" w14:textId="77777777" w:rsidR="00DD2F70" w:rsidRDefault="00DD2F7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1639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448D49" w14:textId="77777777" w:rsidR="00DD2F70" w:rsidRDefault="00DD2F70">
            <w:pPr>
              <w:jc w:val="right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</w:tr>
      <w:tr w:rsidR="00DD2F70" w14:paraId="18B965E3" w14:textId="7777777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76ADD8" w14:textId="77777777" w:rsidR="00DD2F70" w:rsidRDefault="00000000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4.3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8029E" w14:textId="77777777" w:rsidR="00DD2F70" w:rsidRDefault="00000000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Monolitinė pagrindo plokštė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96EB9" w14:textId="77777777" w:rsidR="00DD2F70" w:rsidRDefault="00DD2F7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9647B" w14:textId="77777777" w:rsidR="00DD2F70" w:rsidRDefault="00DD2F7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40A224" w14:textId="77777777" w:rsidR="00DD2F70" w:rsidRDefault="00DD2F7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1639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9928A8" w14:textId="77777777" w:rsidR="00DD2F70" w:rsidRDefault="00DD2F70">
            <w:pPr>
              <w:jc w:val="right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</w:tr>
      <w:tr w:rsidR="00DD2F70" w14:paraId="684150C3" w14:textId="7777777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6796D" w14:textId="77777777" w:rsidR="00DD2F70" w:rsidRDefault="00000000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4.4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D1AC6" w14:textId="77777777" w:rsidR="00DD2F70" w:rsidRDefault="00000000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Lifto šachtos karkasas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8DF0A" w14:textId="77777777" w:rsidR="00DD2F70" w:rsidRDefault="00DD2F7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17CEB" w14:textId="77777777" w:rsidR="00DD2F70" w:rsidRDefault="00DD2F7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2207A2" w14:textId="77777777" w:rsidR="00DD2F70" w:rsidRDefault="00DD2F7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1639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8B9789" w14:textId="77777777" w:rsidR="00DD2F70" w:rsidRDefault="00DD2F70">
            <w:pPr>
              <w:jc w:val="right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</w:tr>
      <w:tr w:rsidR="00DD2F70" w14:paraId="35C34EB9" w14:textId="7777777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43B8E" w14:textId="77777777" w:rsidR="00DD2F70" w:rsidRDefault="00000000">
            <w:r>
              <w:rPr>
                <w:rFonts w:ascii="Times New Roman" w:eastAsia="Calibri" w:hAnsi="Times New Roman"/>
                <w:sz w:val="20"/>
                <w:szCs w:val="20"/>
              </w:rPr>
              <w:t>5.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D93F1" w14:textId="77777777" w:rsidR="00DD2F70" w:rsidRDefault="00000000">
            <w:r>
              <w:rPr>
                <w:rFonts w:ascii="Times New Roman" w:eastAsia="Calibri" w:hAnsi="Times New Roman"/>
                <w:sz w:val="20"/>
                <w:szCs w:val="20"/>
              </w:rPr>
              <w:t>Statinio elektrotechnika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19132" w14:textId="77777777" w:rsidR="00DD2F70" w:rsidRDefault="00DD2F7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BDC64" w14:textId="77777777" w:rsidR="00DD2F70" w:rsidRDefault="00DD2F7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C2CF22" w14:textId="77777777" w:rsidR="00DD2F70" w:rsidRDefault="0000000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  <w:r>
              <w:rPr>
                <w:rFonts w:ascii="Times New Roman" w:hAnsi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639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9106EB" w14:textId="77777777" w:rsidR="00DD2F70" w:rsidRDefault="00000000">
            <w:pPr>
              <w:jc w:val="right"/>
              <w:rPr>
                <w:rFonts w:ascii="Times New Roman" w:hAnsi="Times New Roman"/>
                <w:sz w:val="20"/>
                <w:szCs w:val="20"/>
                <w:lang w:eastAsia="lt-LT"/>
              </w:rPr>
            </w:pPr>
            <w:r>
              <w:rPr>
                <w:rFonts w:ascii="Times New Roman" w:hAnsi="Times New Roman"/>
                <w:sz w:val="20"/>
                <w:szCs w:val="20"/>
                <w:lang w:eastAsia="lt-LT"/>
              </w:rPr>
              <w:t> </w:t>
            </w:r>
          </w:p>
        </w:tc>
      </w:tr>
      <w:tr w:rsidR="00DD2F70" w14:paraId="6C4C5A39" w14:textId="7777777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FD1AC" w14:textId="77777777" w:rsidR="00DD2F70" w:rsidRDefault="00000000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6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B6B62" w14:textId="77777777" w:rsidR="00DD2F70" w:rsidRDefault="00000000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Gaisro aptikimo ir signalizavimo sistema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35569" w14:textId="77777777" w:rsidR="00DD2F70" w:rsidRDefault="00DD2F7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06993" w14:textId="77777777" w:rsidR="00DD2F70" w:rsidRDefault="00DD2F7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2EEA5E" w14:textId="77777777" w:rsidR="00DD2F70" w:rsidRDefault="00DD2F7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1639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E1FA4F" w14:textId="77777777" w:rsidR="00DD2F70" w:rsidRDefault="00DD2F70">
            <w:pPr>
              <w:jc w:val="right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</w:tr>
      <w:tr w:rsidR="00DD2F70" w14:paraId="788E102B" w14:textId="7777777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E3F62" w14:textId="77777777" w:rsidR="00DD2F70" w:rsidRDefault="00000000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7.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2640D" w14:textId="77777777" w:rsidR="00DD2F70" w:rsidRDefault="00000000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Sklypo tvarkymas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50B35" w14:textId="77777777" w:rsidR="00DD2F70" w:rsidRDefault="00DD2F7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BCAD7" w14:textId="77777777" w:rsidR="00DD2F70" w:rsidRDefault="00DD2F7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F18B18" w14:textId="77777777" w:rsidR="00DD2F70" w:rsidRDefault="00DD2F7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1639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7214A1" w14:textId="77777777" w:rsidR="00DD2F70" w:rsidRDefault="00DD2F70">
            <w:pPr>
              <w:jc w:val="right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</w:tr>
      <w:tr w:rsidR="00DD2F70" w14:paraId="3A8C7AD9" w14:textId="7777777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0F3DD9" w14:textId="77777777" w:rsidR="00DD2F70" w:rsidRDefault="00000000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7.1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4B454" w14:textId="77777777" w:rsidR="00DD2F70" w:rsidRDefault="00000000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Paruošiamieji darbai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6D627" w14:textId="77777777" w:rsidR="00DD2F70" w:rsidRDefault="00DD2F7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275A1" w14:textId="77777777" w:rsidR="00DD2F70" w:rsidRDefault="00DD2F7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B764B3" w14:textId="77777777" w:rsidR="00DD2F70" w:rsidRDefault="00DD2F7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1639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9EFE3F" w14:textId="77777777" w:rsidR="00DD2F70" w:rsidRDefault="00DD2F70">
            <w:pPr>
              <w:jc w:val="right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</w:tr>
      <w:tr w:rsidR="00DD2F70" w14:paraId="1140351F" w14:textId="7777777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51A702" w14:textId="77777777" w:rsidR="00DD2F70" w:rsidRDefault="00000000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7.2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0B8D6" w14:textId="77777777" w:rsidR="00DD2F70" w:rsidRDefault="00000000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Sklypo sutvarkymas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FE407" w14:textId="77777777" w:rsidR="00DD2F70" w:rsidRDefault="00DD2F7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BA4CD" w14:textId="77777777" w:rsidR="00DD2F70" w:rsidRDefault="00DD2F7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8E3885" w14:textId="77777777" w:rsidR="00DD2F70" w:rsidRDefault="00DD2F7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1639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1B1D50" w14:textId="77777777" w:rsidR="00DD2F70" w:rsidRDefault="00DD2F70">
            <w:pPr>
              <w:jc w:val="right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</w:tr>
      <w:tr w:rsidR="00DD2F70" w14:paraId="7EB8345E" w14:textId="7777777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29C6F" w14:textId="77777777" w:rsidR="00DD2F70" w:rsidRDefault="00000000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8.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834AE" w14:textId="77777777" w:rsidR="00DD2F70" w:rsidRDefault="00000000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Kitos išlaidos (kadastrinių matavimų atlikimas, energinio naudingumo sertifikavimas, vykdymo dokumentacijos, kadastrinių matavimo bylų parengimas bei kitų inžinerinių paslaugų, reikalingų statybos užbaigimo procedūroms atlikti ir kt.)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9AF54" w14:textId="77777777" w:rsidR="00DD2F70" w:rsidRDefault="00DD2F7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82B97" w14:textId="77777777" w:rsidR="00DD2F70" w:rsidRDefault="00DD2F7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4D31D2" w14:textId="77777777" w:rsidR="00DD2F70" w:rsidRDefault="00DD2F70">
            <w:pPr>
              <w:jc w:val="center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1639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7D29C6" w14:textId="77777777" w:rsidR="00DD2F70" w:rsidRDefault="00DD2F70">
            <w:pPr>
              <w:jc w:val="right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</w:tr>
      <w:tr w:rsidR="00DD2F70" w14:paraId="4D61E58D" w14:textId="7777777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DF720" w14:textId="77777777" w:rsidR="00DD2F70" w:rsidRDefault="00000000">
            <w:pPr>
              <w:rPr>
                <w:rFonts w:ascii="Times New Roman" w:hAnsi="Times New Roman"/>
                <w:sz w:val="20"/>
                <w:szCs w:val="20"/>
                <w:lang w:eastAsia="lt-LT"/>
              </w:rPr>
            </w:pPr>
            <w:r>
              <w:rPr>
                <w:rFonts w:ascii="Times New Roman" w:hAnsi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E85EE" w14:textId="77777777" w:rsidR="00DD2F70" w:rsidRDefault="00000000">
            <w:pPr>
              <w:jc w:val="right"/>
              <w:rPr>
                <w:rFonts w:ascii="Times New Roman" w:hAnsi="Times New Roman"/>
                <w:sz w:val="20"/>
                <w:szCs w:val="20"/>
                <w:lang w:eastAsia="lt-LT"/>
              </w:rPr>
            </w:pPr>
            <w:r>
              <w:rPr>
                <w:rFonts w:ascii="Times New Roman" w:hAnsi="Times New Roman"/>
                <w:sz w:val="20"/>
                <w:szCs w:val="20"/>
                <w:lang w:eastAsia="lt-LT"/>
              </w:rPr>
              <w:t> Viso suma be PVM: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4C650" w14:textId="77777777" w:rsidR="00DD2F70" w:rsidRDefault="00DD2F70">
            <w:pPr>
              <w:jc w:val="right"/>
              <w:rPr>
                <w:rFonts w:ascii="Times New Roman" w:hAnsi="Times New Roman"/>
                <w:sz w:val="20"/>
                <w:szCs w:val="20"/>
                <w:lang w:eastAsia="lt-LT"/>
              </w:rPr>
            </w:pPr>
          </w:p>
        </w:tc>
        <w:tc>
          <w:tcPr>
            <w:tcW w:w="3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8D683" w14:textId="77777777" w:rsidR="00DD2F70" w:rsidRDefault="00000000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  <w:lang w:eastAsia="lt-LT"/>
              </w:rPr>
              <w:t> </w:t>
            </w:r>
            <w:r>
              <w:rPr>
                <w:rFonts w:ascii="Times New Roman" w:hAnsi="Times New Roman"/>
                <w:b/>
                <w:sz w:val="20"/>
                <w:szCs w:val="20"/>
                <w:lang w:eastAsia="lt-LT"/>
              </w:rPr>
              <w:t>Suma be PVM (Eur)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  <w:t>:</w:t>
            </w:r>
          </w:p>
        </w:tc>
        <w:tc>
          <w:tcPr>
            <w:tcW w:w="1639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AA2533" w14:textId="77777777" w:rsidR="00DD2F70" w:rsidRDefault="00000000">
            <w:pPr>
              <w:jc w:val="right"/>
              <w:rPr>
                <w:rFonts w:ascii="Times New Roman" w:hAnsi="Times New Roman"/>
                <w:sz w:val="20"/>
                <w:szCs w:val="20"/>
                <w:lang w:eastAsia="lt-LT"/>
              </w:rPr>
            </w:pPr>
            <w:r>
              <w:rPr>
                <w:rFonts w:ascii="Times New Roman" w:hAnsi="Times New Roman"/>
                <w:sz w:val="20"/>
                <w:szCs w:val="20"/>
                <w:lang w:eastAsia="lt-LT"/>
              </w:rPr>
              <w:t> </w:t>
            </w:r>
          </w:p>
        </w:tc>
      </w:tr>
      <w:tr w:rsidR="00DD2F70" w14:paraId="15177432" w14:textId="7777777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617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02BC3" w14:textId="77777777" w:rsidR="00DD2F70" w:rsidRDefault="00000000">
            <w:pPr>
              <w:rPr>
                <w:rFonts w:ascii="Times New Roman" w:hAnsi="Times New Roman"/>
                <w:sz w:val="20"/>
                <w:szCs w:val="20"/>
                <w:lang w:eastAsia="lt-LT"/>
              </w:rPr>
            </w:pPr>
            <w:r>
              <w:rPr>
                <w:rFonts w:ascii="Times New Roman" w:hAnsi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526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BB400" w14:textId="77777777" w:rsidR="00DD2F70" w:rsidRDefault="00000000">
            <w:pPr>
              <w:rPr>
                <w:rFonts w:ascii="Times New Roman" w:hAnsi="Times New Roman"/>
                <w:sz w:val="20"/>
                <w:szCs w:val="20"/>
                <w:lang w:eastAsia="lt-LT"/>
              </w:rPr>
            </w:pPr>
            <w:r>
              <w:rPr>
                <w:rFonts w:ascii="Times New Roman" w:hAnsi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54DDF" w14:textId="77777777" w:rsidR="00DD2F70" w:rsidRDefault="00DD2F70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3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09571A" w14:textId="77777777" w:rsidR="00DD2F70" w:rsidRDefault="00000000">
            <w:pPr>
              <w:jc w:val="right"/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  <w:t xml:space="preserve">PVM </w:t>
            </w:r>
            <w:r>
              <w:rPr>
                <w:rFonts w:ascii="Times New Roman" w:hAnsi="Times New Roman"/>
                <w:b/>
                <w:i/>
                <w:color w:val="FF0000"/>
                <w:sz w:val="20"/>
                <w:szCs w:val="20"/>
              </w:rPr>
              <w:t>[tarifas]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  <w:t xml:space="preserve"> </w:t>
            </w:r>
          </w:p>
        </w:tc>
        <w:tc>
          <w:tcPr>
            <w:tcW w:w="1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5F5A48" w14:textId="77777777" w:rsidR="00DD2F70" w:rsidRDefault="00DD2F70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</w:pPr>
          </w:p>
        </w:tc>
      </w:tr>
      <w:tr w:rsidR="00DD2F70" w14:paraId="64EBA234" w14:textId="77777777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6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15557" w14:textId="77777777" w:rsidR="00DD2F70" w:rsidRDefault="00000000">
            <w:pPr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5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3C6C4" w14:textId="77777777" w:rsidR="00DD2F70" w:rsidRDefault="00000000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41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D3713" w14:textId="77777777" w:rsidR="00DD2F70" w:rsidRDefault="00DD2F70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3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6C6FE" w14:textId="77777777" w:rsidR="00DD2F70" w:rsidRDefault="00000000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  <w:t>Bendra suma su PVM (Eur):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CD81D" w14:textId="77777777" w:rsidR="00DD2F70" w:rsidRDefault="00DD2F70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</w:pPr>
          </w:p>
        </w:tc>
      </w:tr>
      <w:tr w:rsidR="00DD2F70" w14:paraId="1D549A9A" w14:textId="77777777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6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AA4A5" w14:textId="77777777" w:rsidR="00DD2F70" w:rsidRDefault="00DD2F70">
            <w:pPr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25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B1C2B" w14:textId="77777777" w:rsidR="00DD2F70" w:rsidRDefault="00DD2F70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41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4695F" w14:textId="77777777" w:rsidR="00DD2F70" w:rsidRDefault="00DD2F70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3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B53D9" w14:textId="77777777" w:rsidR="00DD2F70" w:rsidRDefault="00000000">
            <w:pPr>
              <w:jc w:val="right"/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  <w:t xml:space="preserve">   Sulaikoma suma 5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 w:eastAsia="lt-LT"/>
              </w:rPr>
              <w:t>%</w:t>
            </w:r>
            <w:r>
              <w:rPr>
                <w:rFonts w:ascii="Times New Roman" w:eastAsia="Arial" w:hAnsi="Times New Roman"/>
                <w:b/>
                <w:bCs/>
                <w:sz w:val="20"/>
                <w:szCs w:val="20"/>
              </w:rPr>
              <w:t xml:space="preserve"> nuo ataskaitiniu laikotarpiu atliktų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Darbų </w:t>
            </w:r>
            <w:r>
              <w:rPr>
                <w:rFonts w:ascii="Times New Roman" w:eastAsia="Arial" w:hAnsi="Times New Roman"/>
                <w:b/>
                <w:bCs/>
                <w:sz w:val="20"/>
                <w:szCs w:val="20"/>
              </w:rPr>
              <w:t>vertės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 w:eastAsia="lt-LT"/>
              </w:rPr>
              <w:t xml:space="preserve"> be PVM: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CB33A" w14:textId="77777777" w:rsidR="00DD2F70" w:rsidRDefault="00DD2F70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</w:pPr>
          </w:p>
        </w:tc>
      </w:tr>
      <w:tr w:rsidR="00DD2F70" w14:paraId="7F16A9EA" w14:textId="77777777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6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BDA50" w14:textId="77777777" w:rsidR="00DD2F70" w:rsidRDefault="00DD2F70">
            <w:pPr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25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31D22" w14:textId="77777777" w:rsidR="00DD2F70" w:rsidRDefault="00DD2F70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417" w:type="dxa"/>
            <w:tcBorders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174AC" w14:textId="77777777" w:rsidR="00DD2F70" w:rsidRDefault="00DD2F70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3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5C3BA" w14:textId="77777777" w:rsidR="00DD2F70" w:rsidRDefault="00000000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  <w:t xml:space="preserve">                            Mokama suma: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276DC" w14:textId="77777777" w:rsidR="00DD2F70" w:rsidRDefault="00DD2F70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lt-LT"/>
              </w:rPr>
            </w:pPr>
          </w:p>
        </w:tc>
      </w:tr>
    </w:tbl>
    <w:p w14:paraId="2381679A" w14:textId="77777777" w:rsidR="00DD2F70" w:rsidRDefault="00DD2F70">
      <w:pPr>
        <w:pStyle w:val="Stilius3"/>
        <w:spacing w:before="0"/>
        <w:rPr>
          <w:sz w:val="18"/>
          <w:szCs w:val="18"/>
          <w:lang w:eastAsia="lt-LT"/>
        </w:rPr>
      </w:pPr>
    </w:p>
    <w:p w14:paraId="36704082" w14:textId="77777777" w:rsidR="00DD2F70" w:rsidRDefault="00DD2F70">
      <w:pPr>
        <w:pStyle w:val="Stilius3"/>
        <w:spacing w:before="0"/>
        <w:rPr>
          <w:sz w:val="18"/>
          <w:szCs w:val="18"/>
          <w:lang w:eastAsia="lt-LT"/>
        </w:rPr>
      </w:pPr>
    </w:p>
    <w:p w14:paraId="0B679299" w14:textId="77777777" w:rsidR="00DD2F70" w:rsidRDefault="00DD2F70">
      <w:pPr>
        <w:pStyle w:val="Stilius3"/>
        <w:spacing w:before="0"/>
        <w:rPr>
          <w:sz w:val="18"/>
          <w:szCs w:val="18"/>
          <w:lang w:eastAsia="lt-LT"/>
        </w:rPr>
      </w:pPr>
    </w:p>
    <w:p w14:paraId="1F6FA31E" w14:textId="77777777" w:rsidR="00DD2F70" w:rsidRDefault="00000000">
      <w:pPr>
        <w:pStyle w:val="Stilius3"/>
        <w:spacing w:before="0"/>
        <w:rPr>
          <w:sz w:val="20"/>
          <w:szCs w:val="20"/>
          <w:lang w:eastAsia="lt-LT"/>
        </w:rPr>
      </w:pPr>
      <w:r>
        <w:rPr>
          <w:sz w:val="20"/>
          <w:szCs w:val="20"/>
          <w:lang w:eastAsia="lt-LT"/>
        </w:rPr>
        <w:t xml:space="preserve">Užsakovas  </w:t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  <w:t>Rangovas</w:t>
      </w:r>
    </w:p>
    <w:p w14:paraId="18D17DD5" w14:textId="77777777" w:rsidR="00DD2F70" w:rsidRDefault="00000000">
      <w:pPr>
        <w:pStyle w:val="Stilius3"/>
        <w:spacing w:before="0"/>
        <w:jc w:val="left"/>
      </w:pPr>
      <w:r>
        <w:rPr>
          <w:sz w:val="20"/>
          <w:szCs w:val="20"/>
          <w:lang w:eastAsia="lt-LT"/>
        </w:rPr>
        <w:t xml:space="preserve">2025  m. __________________ mėn. ____d. </w:t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  <w:t xml:space="preserve">     2025 m. ______________ mėn. ______d.</w:t>
      </w:r>
      <w:r>
        <w:rPr>
          <w:sz w:val="20"/>
          <w:szCs w:val="20"/>
        </w:rPr>
        <w:t xml:space="preserve"> </w:t>
      </w:r>
    </w:p>
    <w:p w14:paraId="37D5163E" w14:textId="77777777" w:rsidR="00DD2F70" w:rsidRDefault="00DD2F70">
      <w:pPr>
        <w:pStyle w:val="Stilius3"/>
        <w:spacing w:before="0"/>
        <w:jc w:val="left"/>
        <w:rPr>
          <w:sz w:val="20"/>
          <w:szCs w:val="20"/>
        </w:rPr>
      </w:pPr>
    </w:p>
    <w:p w14:paraId="04C31567" w14:textId="77777777" w:rsidR="00DD2F70" w:rsidRDefault="00DD2F70">
      <w:pPr>
        <w:pStyle w:val="Stilius3"/>
        <w:spacing w:before="0"/>
        <w:jc w:val="left"/>
        <w:rPr>
          <w:sz w:val="20"/>
          <w:szCs w:val="20"/>
        </w:rPr>
      </w:pPr>
    </w:p>
    <w:p w14:paraId="4B18D1D4" w14:textId="77777777" w:rsidR="00DD2F70" w:rsidRDefault="00000000">
      <w:pPr>
        <w:pStyle w:val="Stilius3"/>
        <w:spacing w:before="0"/>
        <w:rPr>
          <w:sz w:val="20"/>
          <w:szCs w:val="20"/>
          <w:lang w:eastAsia="lt-LT"/>
        </w:rPr>
      </w:pPr>
      <w:r>
        <w:rPr>
          <w:sz w:val="20"/>
          <w:szCs w:val="20"/>
          <w:lang w:eastAsia="lt-LT"/>
        </w:rPr>
        <w:t xml:space="preserve">Statinio statybos techninės priežiūros vadovas  </w:t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  <w:r>
        <w:rPr>
          <w:sz w:val="20"/>
          <w:szCs w:val="20"/>
          <w:lang w:eastAsia="lt-LT"/>
        </w:rPr>
        <w:tab/>
      </w:r>
    </w:p>
    <w:p w14:paraId="1236A1D0" w14:textId="77777777" w:rsidR="00DD2F70" w:rsidRDefault="00000000">
      <w:pPr>
        <w:pStyle w:val="Stilius3"/>
        <w:spacing w:before="0"/>
        <w:jc w:val="left"/>
      </w:pPr>
      <w:r>
        <w:rPr>
          <w:sz w:val="20"/>
          <w:szCs w:val="20"/>
          <w:lang w:eastAsia="lt-LT"/>
        </w:rPr>
        <w:t xml:space="preserve">2025  m. __________________ mėn. ____d. </w:t>
      </w:r>
      <w:r>
        <w:rPr>
          <w:sz w:val="20"/>
          <w:szCs w:val="20"/>
        </w:rPr>
        <w:t xml:space="preserve"> </w:t>
      </w:r>
    </w:p>
    <w:sectPr w:rsidR="00DD2F70">
      <w:pgSz w:w="11906" w:h="16838"/>
      <w:pgMar w:top="1134" w:right="567" w:bottom="1134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71FF3" w14:textId="77777777" w:rsidR="00AC7214" w:rsidRDefault="00AC7214">
      <w:r>
        <w:separator/>
      </w:r>
    </w:p>
  </w:endnote>
  <w:endnote w:type="continuationSeparator" w:id="0">
    <w:p w14:paraId="484129AF" w14:textId="77777777" w:rsidR="00AC7214" w:rsidRDefault="00AC7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B164E" w14:textId="77777777" w:rsidR="00AC7214" w:rsidRDefault="00AC7214">
      <w:r>
        <w:rPr>
          <w:color w:val="000000"/>
        </w:rPr>
        <w:separator/>
      </w:r>
    </w:p>
  </w:footnote>
  <w:footnote w:type="continuationSeparator" w:id="0">
    <w:p w14:paraId="124FEB9B" w14:textId="77777777" w:rsidR="00AC7214" w:rsidRDefault="00AC72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E29E4"/>
    <w:multiLevelType w:val="multilevel"/>
    <w:tmpl w:val="808E60A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A08059A"/>
    <w:multiLevelType w:val="multilevel"/>
    <w:tmpl w:val="34AC288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BC36033"/>
    <w:multiLevelType w:val="multilevel"/>
    <w:tmpl w:val="AB8809A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079016708">
    <w:abstractNumId w:val="1"/>
  </w:num>
  <w:num w:numId="2" w16cid:durableId="1561793122">
    <w:abstractNumId w:val="2"/>
  </w:num>
  <w:num w:numId="3" w16cid:durableId="7344694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DD2F70"/>
    <w:rsid w:val="00442C49"/>
    <w:rsid w:val="007E12F3"/>
    <w:rsid w:val="00AC7214"/>
    <w:rsid w:val="00DD2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D4438"/>
  <w15:docId w15:val="{FB5DCF16-48FE-492C-90EC-28211A21D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kern w:val="3"/>
        <w:sz w:val="22"/>
        <w:szCs w:val="22"/>
        <w:lang w:val="lt-LT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  <w:spacing w:after="0" w:line="240" w:lineRule="auto"/>
    </w:pPr>
    <w:rPr>
      <w:rFonts w:eastAsia="Times New Roman"/>
      <w:kern w:val="0"/>
    </w:rPr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360" w:after="80"/>
      <w:outlineLvl w:val="0"/>
    </w:pPr>
    <w:rPr>
      <w:rFonts w:ascii="Calibri Light" w:hAnsi="Calibri Light"/>
      <w:color w:val="2F5496"/>
      <w:sz w:val="40"/>
      <w:szCs w:val="40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160" w:after="80"/>
      <w:outlineLvl w:val="1"/>
    </w:pPr>
    <w:rPr>
      <w:rFonts w:ascii="Calibri Light" w:hAnsi="Calibri Light"/>
      <w:color w:val="2F5496"/>
      <w:sz w:val="32"/>
      <w:szCs w:val="32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160" w:after="80"/>
      <w:outlineLvl w:val="2"/>
    </w:pPr>
    <w:rPr>
      <w:color w:val="2F5496"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80" w:after="40"/>
      <w:outlineLvl w:val="3"/>
    </w:pPr>
    <w:rPr>
      <w:i/>
      <w:iCs/>
      <w:color w:val="2F5496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80" w:after="40"/>
      <w:outlineLvl w:val="4"/>
    </w:pPr>
    <w:rPr>
      <w:color w:val="2F5496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40"/>
      <w:outlineLvl w:val="5"/>
    </w:pPr>
    <w:rPr>
      <w:i/>
      <w:iCs/>
      <w:color w:val="595959"/>
    </w:rPr>
  </w:style>
  <w:style w:type="paragraph" w:styleId="Antrat7">
    <w:name w:val="heading 7"/>
    <w:basedOn w:val="prastasis"/>
    <w:next w:val="prastasis"/>
    <w:pPr>
      <w:keepNext/>
      <w:keepLines/>
      <w:spacing w:before="40"/>
      <w:outlineLvl w:val="6"/>
    </w:pPr>
    <w:rPr>
      <w:color w:val="595959"/>
    </w:rPr>
  </w:style>
  <w:style w:type="paragraph" w:styleId="Antrat8">
    <w:name w:val="heading 8"/>
    <w:basedOn w:val="prastasis"/>
    <w:next w:val="prastasis"/>
    <w:pPr>
      <w:keepNext/>
      <w:keepLines/>
      <w:outlineLvl w:val="7"/>
    </w:pPr>
    <w:rPr>
      <w:i/>
      <w:iCs/>
      <w:color w:val="272727"/>
    </w:rPr>
  </w:style>
  <w:style w:type="paragraph" w:styleId="Antrat9">
    <w:name w:val="heading 9"/>
    <w:basedOn w:val="prastasis"/>
    <w:next w:val="prastasis"/>
    <w:pPr>
      <w:keepNext/>
      <w:keepLines/>
      <w:outlineLvl w:val="8"/>
    </w:pPr>
    <w:rPr>
      <w:color w:val="272727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rPr>
      <w:rFonts w:ascii="Calibri Light" w:eastAsia="Times New Roman" w:hAnsi="Calibri Light" w:cs="Times New Roman"/>
      <w:color w:val="2F5496"/>
      <w:sz w:val="40"/>
      <w:szCs w:val="40"/>
    </w:rPr>
  </w:style>
  <w:style w:type="character" w:customStyle="1" w:styleId="Antrat2Diagrama">
    <w:name w:val="Antraštė 2 Diagrama"/>
    <w:basedOn w:val="Numatytasispastraiposriftas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Antrat3Diagrama">
    <w:name w:val="Antraštė 3 Diagrama"/>
    <w:basedOn w:val="Numatytasispastraiposriftas"/>
    <w:rPr>
      <w:rFonts w:eastAsia="Times New Roman" w:cs="Times New Roman"/>
      <w:color w:val="2F5496"/>
      <w:sz w:val="28"/>
      <w:szCs w:val="28"/>
    </w:rPr>
  </w:style>
  <w:style w:type="character" w:customStyle="1" w:styleId="Antrat4Diagrama">
    <w:name w:val="Antraštė 4 Diagrama"/>
    <w:basedOn w:val="Numatytasispastraiposriftas"/>
    <w:rPr>
      <w:rFonts w:eastAsia="Times New Roman" w:cs="Times New Roman"/>
      <w:i/>
      <w:iCs/>
      <w:color w:val="2F5496"/>
    </w:rPr>
  </w:style>
  <w:style w:type="character" w:customStyle="1" w:styleId="Antrat5Diagrama">
    <w:name w:val="Antraštė 5 Diagrama"/>
    <w:basedOn w:val="Numatytasispastraiposriftas"/>
    <w:rPr>
      <w:rFonts w:eastAsia="Times New Roman" w:cs="Times New Roman"/>
      <w:color w:val="2F5496"/>
    </w:rPr>
  </w:style>
  <w:style w:type="character" w:customStyle="1" w:styleId="Antrat6Diagrama">
    <w:name w:val="Antraštė 6 Diagrama"/>
    <w:basedOn w:val="Numatytasispastraiposriftas"/>
    <w:rPr>
      <w:rFonts w:eastAsia="Times New Roman" w:cs="Times New Roman"/>
      <w:i/>
      <w:iCs/>
      <w:color w:val="595959"/>
    </w:rPr>
  </w:style>
  <w:style w:type="character" w:customStyle="1" w:styleId="Antrat7Diagrama">
    <w:name w:val="Antraštė 7 Diagrama"/>
    <w:basedOn w:val="Numatytasispastraiposriftas"/>
    <w:rPr>
      <w:rFonts w:eastAsia="Times New Roman" w:cs="Times New Roman"/>
      <w:color w:val="595959"/>
    </w:rPr>
  </w:style>
  <w:style w:type="character" w:customStyle="1" w:styleId="Antrat8Diagrama">
    <w:name w:val="Antraštė 8 Diagrama"/>
    <w:basedOn w:val="Numatytasispastraiposriftas"/>
    <w:rPr>
      <w:rFonts w:eastAsia="Times New Roman" w:cs="Times New Roman"/>
      <w:i/>
      <w:iCs/>
      <w:color w:val="272727"/>
    </w:rPr>
  </w:style>
  <w:style w:type="character" w:customStyle="1" w:styleId="Antrat9Diagrama">
    <w:name w:val="Antraštė 9 Diagrama"/>
    <w:basedOn w:val="Numatytasispastraiposriftas"/>
    <w:rPr>
      <w:rFonts w:eastAsia="Times New Roman" w:cs="Times New Roman"/>
      <w:color w:val="272727"/>
    </w:rPr>
  </w:style>
  <w:style w:type="paragraph" w:styleId="Pavadinimas">
    <w:name w:val="Title"/>
    <w:basedOn w:val="prastasis"/>
    <w:next w:val="prastasis"/>
    <w:uiPriority w:val="10"/>
    <w:qFormat/>
    <w:pPr>
      <w:spacing w:after="80"/>
      <w:contextualSpacing/>
    </w:pPr>
    <w:rPr>
      <w:rFonts w:ascii="Calibri Light" w:hAnsi="Calibri Light"/>
      <w:spacing w:val="-10"/>
      <w:kern w:val="3"/>
      <w:sz w:val="56"/>
      <w:szCs w:val="56"/>
    </w:rPr>
  </w:style>
  <w:style w:type="character" w:customStyle="1" w:styleId="PavadinimasDiagrama">
    <w:name w:val="Pavadinimas Diagrama"/>
    <w:basedOn w:val="Numatytasispastraiposriftas"/>
    <w:rPr>
      <w:rFonts w:ascii="Calibri Light" w:eastAsia="Times New Roman" w:hAnsi="Calibri Light" w:cs="Times New Roman"/>
      <w:spacing w:val="-10"/>
      <w:kern w:val="3"/>
      <w:sz w:val="56"/>
      <w:szCs w:val="56"/>
    </w:rPr>
  </w:style>
  <w:style w:type="paragraph" w:styleId="Paantrat">
    <w:name w:val="Subtitle"/>
    <w:basedOn w:val="prastasis"/>
    <w:next w:val="prastasis"/>
    <w:uiPriority w:val="11"/>
    <w:qFormat/>
    <w:rPr>
      <w:color w:val="595959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rPr>
      <w:rFonts w:eastAsia="Times New Roman" w:cs="Times New Roman"/>
      <w:color w:val="595959"/>
      <w:spacing w:val="15"/>
      <w:sz w:val="28"/>
      <w:szCs w:val="28"/>
    </w:rPr>
  </w:style>
  <w:style w:type="paragraph" w:styleId="Citata">
    <w:name w:val="Quote"/>
    <w:basedOn w:val="prastasis"/>
    <w:next w:val="prastasis"/>
    <w:pPr>
      <w:spacing w:before="160"/>
      <w:jc w:val="center"/>
    </w:pPr>
    <w:rPr>
      <w:i/>
      <w:iCs/>
      <w:color w:val="404040"/>
    </w:rPr>
  </w:style>
  <w:style w:type="character" w:customStyle="1" w:styleId="CitataDiagrama">
    <w:name w:val="Citata Diagrama"/>
    <w:basedOn w:val="Numatytasispastraiposriftas"/>
    <w:rPr>
      <w:i/>
      <w:iCs/>
      <w:color w:val="404040"/>
    </w:rPr>
  </w:style>
  <w:style w:type="paragraph" w:styleId="Sraopastraipa">
    <w:name w:val="List Paragraph"/>
    <w:basedOn w:val="prastasis"/>
    <w:pPr>
      <w:ind w:left="720"/>
      <w:contextualSpacing/>
    </w:pPr>
  </w:style>
  <w:style w:type="character" w:styleId="Rykuspabraukimas">
    <w:name w:val="Intense Emphasis"/>
    <w:basedOn w:val="Numatytasispastraiposriftas"/>
    <w:rPr>
      <w:i/>
      <w:iCs/>
      <w:color w:val="2F5496"/>
    </w:rPr>
  </w:style>
  <w:style w:type="paragraph" w:styleId="Iskirtacitata">
    <w:name w:val="Intense Quote"/>
    <w:basedOn w:val="prastasis"/>
    <w:next w:val="prastasis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/>
    </w:rPr>
  </w:style>
  <w:style w:type="character" w:customStyle="1" w:styleId="IskirtacitataDiagrama">
    <w:name w:val="Išskirta citata Diagrama"/>
    <w:basedOn w:val="Numatytasispastraiposriftas"/>
    <w:rPr>
      <w:i/>
      <w:iCs/>
      <w:color w:val="2F5496"/>
    </w:rPr>
  </w:style>
  <w:style w:type="character" w:styleId="Rykinuoroda">
    <w:name w:val="Intense Reference"/>
    <w:basedOn w:val="Numatytasispastraiposriftas"/>
    <w:rPr>
      <w:b/>
      <w:bCs/>
      <w:smallCaps/>
      <w:color w:val="2F5496"/>
      <w:spacing w:val="5"/>
    </w:rPr>
  </w:style>
  <w:style w:type="paragraph" w:customStyle="1" w:styleId="Stilius3">
    <w:name w:val="Stilius3"/>
    <w:basedOn w:val="prastasis"/>
    <w:pPr>
      <w:spacing w:before="200"/>
      <w:jc w:val="both"/>
    </w:pPr>
    <w:rPr>
      <w:rFonts w:ascii="Times New Roman" w:hAnsi="Times New Roman"/>
    </w:rPr>
  </w:style>
  <w:style w:type="paragraph" w:styleId="Pagrindiniotekstotrauka">
    <w:name w:val="Body Text Indent"/>
    <w:basedOn w:val="prastasis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rPr>
      <w:rFonts w:ascii="Calibri" w:eastAsia="Times New Roman" w:hAnsi="Calibri" w:cs="Times New Roman"/>
      <w:kern w:val="0"/>
    </w:rPr>
  </w:style>
  <w:style w:type="character" w:styleId="Hipersaitas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2466</Words>
  <Characters>1406</Characters>
  <Application>Microsoft Office Word</Application>
  <DocSecurity>0</DocSecurity>
  <Lines>11</Lines>
  <Paragraphs>7</Paragraphs>
  <ScaleCrop>false</ScaleCrop>
  <Company/>
  <LinksUpToDate>false</LinksUpToDate>
  <CharactersWithSpaces>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Aušra Kontrimienė</dc:creator>
  <dc:description/>
  <cp:lastModifiedBy>Aušra Kontrimienė</cp:lastModifiedBy>
  <cp:revision>2</cp:revision>
  <dcterms:created xsi:type="dcterms:W3CDTF">2025-12-05T13:50:00Z</dcterms:created>
  <dcterms:modified xsi:type="dcterms:W3CDTF">2025-12-05T13:50:00Z</dcterms:modified>
</cp:coreProperties>
</file>