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56"/>
      </w:tblGrid>
      <w:tr w:rsidR="00DC06DE" w:rsidRPr="000B4818" w14:paraId="3E6A0EAB" w14:textId="77777777" w:rsidTr="00FD5EBA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2A07EA98" w:rsidR="00F372C9" w:rsidRPr="000B4818" w:rsidRDefault="00522FD7" w:rsidP="00D9406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0B4818">
              <w:rPr>
                <w:rFonts w:ascii="Calibri Light" w:hAnsi="Calibri Light" w:cs="Calibri Light"/>
                <w:b/>
                <w:color w:val="000000" w:themeColor="text1"/>
              </w:rPr>
              <w:t>4,6 x 30 mm šoviniai (PPR-243)</w:t>
            </w:r>
          </w:p>
        </w:tc>
      </w:tr>
    </w:tbl>
    <w:p w14:paraId="7618B126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0CC2F9EC" w14:textId="6BEC8E2B" w:rsidR="000B4818" w:rsidRPr="00A5527E" w:rsidRDefault="000B4818" w:rsidP="000B4818">
      <w:pPr>
        <w:spacing w:after="0" w:line="240" w:lineRule="auto"/>
        <w:ind w:right="1"/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</w:pPr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[Jei pirkime pasiūlymą pateikia tiekėjas, veikiantis jungtinės veiklos pagrindu, Deklaracijos formą, laikantis Taisyklių </w:t>
      </w:r>
      <w:hyperlink r:id="rId11" w:history="1">
        <w:r w:rsidRPr="00A5527E">
          <w:rPr>
            <w:rStyle w:val="Hyperlink"/>
            <w:rFonts w:ascii="Calibri Light" w:eastAsia="Times New Roman" w:hAnsi="Calibri Light" w:cs="Calibri Light"/>
            <w:sz w:val="16"/>
            <w:szCs w:val="16"/>
            <w:lang w:eastAsia="lt-LT"/>
          </w:rPr>
          <w:t>https://www.e-tar.lt/portal/it/legalAct/f98f4560206611e9875cdc20105dd260/asr?csrt=5142155007003848863</w:t>
        </w:r>
      </w:hyperlink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 5 ir 6 punktuose nustatytų reikalavimų, turi užpildyti kiekvienas jungtinės veiklos partneris. Jungtinės veiklos partneris, pildydamas Deklaracijos formą, joje palieka tik tas „×“ simboliu pažymėtas eilutes, kurios atitinka jo kvalifikaciją. Nuostata, jog neegzistuoja pirkimo dokumentuose nustatyti tiekėjo pašalinimo iš pirkimo pagrindai, iš Deklaracijos formos negali būti pašalinama.]</w:t>
      </w:r>
    </w:p>
    <w:p w14:paraId="5B2CA099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2A63FD4B" w14:textId="75165DC8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PATVIRTINTA</w:t>
      </w:r>
    </w:p>
    <w:p w14:paraId="58F8E82F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Viešųjų pirkimų tarnybos direktoriaus</w:t>
      </w:r>
    </w:p>
    <w:p w14:paraId="5FF026EB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2019 m. sausio 24 d. įsakymu Nr. 1S-16</w:t>
      </w:r>
    </w:p>
    <w:p w14:paraId="1B11E907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(Viešųjų pirkimų tarnybos direktoriaus</w:t>
      </w:r>
    </w:p>
    <w:p w14:paraId="4DF9DBF3" w14:textId="5C90E92E" w:rsidR="000B4818" w:rsidRPr="000B4818" w:rsidRDefault="000B4818" w:rsidP="00380A46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2022 m. gruodžio 29 d. įsakymo Nr. 1S-234</w:t>
      </w:r>
      <w:r w:rsidR="00380A46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redakcija)</w:t>
      </w:r>
    </w:p>
    <w:p w14:paraId="0577D239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60C8791F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5DB7EBF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509A08C1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_____________________</w:t>
      </w:r>
    </w:p>
    <w:p w14:paraId="404EA3C3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23ED4CE7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151743EC" w14:textId="533D20CD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Išteklių agentūrai prie Lietuvos Respublikos vidaus reikalų ministerijos</w:t>
      </w:r>
    </w:p>
    <w:p w14:paraId="3895783F" w14:textId="77777777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  <w:t>Teikiama CVPIS priemonėmis</w:t>
      </w:r>
    </w:p>
    <w:p w14:paraId="56C5F65F" w14:textId="3E2F72E6" w:rsidR="000B4818" w:rsidRPr="000B4818" w:rsidRDefault="000B4818" w:rsidP="00A5527E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 </w:t>
      </w:r>
    </w:p>
    <w:p w14:paraId="0389842A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PIRKIMO DOKUMENTUOSE NUSTATYTŲ KVALIFIKACINIŲ REIKALAVIMŲ ATITIKTIES DEKLARACIJA</w:t>
      </w:r>
    </w:p>
    <w:p w14:paraId="4D9FF714" w14:textId="77777777" w:rsidR="000B4818" w:rsidRPr="000B4818" w:rsidRDefault="000B4818" w:rsidP="000B4818">
      <w:pPr>
        <w:spacing w:after="0" w:line="240" w:lineRule="auto"/>
        <w:ind w:firstLine="62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CD6A079" w14:textId="62D5C2E4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</w:t>
      </w:r>
    </w:p>
    <w:p w14:paraId="20D6EC25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(Data)</w:t>
      </w:r>
    </w:p>
    <w:p w14:paraId="702E0508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</w:t>
      </w:r>
    </w:p>
    <w:p w14:paraId="3083E996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(Sudarymo vieta)</w:t>
      </w:r>
    </w:p>
    <w:p w14:paraId="4FA4E5B3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40CE570" w14:textId="6F37FBB4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Aš,___________________________________________________________________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7DCAB241" w14:textId="77777777" w:rsidR="000B4818" w:rsidRPr="000B4818" w:rsidRDefault="000B4818" w:rsidP="000B4818">
      <w:pPr>
        <w:spacing w:after="0" w:line="240" w:lineRule="auto"/>
        <w:ind w:left="960" w:firstLine="318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vadovo ar jo įgalioto asmens pareigų pavadinimas, vardas ir pavardė)</w:t>
      </w:r>
    </w:p>
    <w:p w14:paraId="64256D22" w14:textId="03FD9E26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mano vadovaujamas (-a) (atstovaujamas (-a))____________________________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0AD8A592" w14:textId="77777777" w:rsidR="000B4818" w:rsidRPr="000B4818" w:rsidRDefault="000B4818" w:rsidP="000B4818">
      <w:pPr>
        <w:spacing w:after="0" w:line="240" w:lineRule="auto"/>
        <w:ind w:left="5640" w:firstLine="74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477782EE" w14:textId="7A8B2B50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dalyvaujantis (-i) </w:t>
      </w:r>
      <w:r>
        <w:rPr>
          <w:rFonts w:ascii="Calibri Light" w:eastAsia="Times New Roman" w:hAnsi="Calibri Light" w:cs="Calibri Light"/>
          <w:color w:val="000000"/>
          <w:lang w:eastAsia="lt-LT"/>
        </w:rPr>
        <w:t xml:space="preserve">Išteklių agentūros prie Lietuvos Respublikos vidaus reikalų ministerijos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vykdomoje supaprastinto pirkimo </w:t>
      </w:r>
      <w:r w:rsidR="00A5527E" w:rsidRPr="00A5527E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4,6 x 30 mm šoviniai (PPR-243</w:t>
      </w:r>
      <w:r w:rsidR="00A5527E" w:rsidRPr="00A5527E">
        <w:rPr>
          <w:rFonts w:ascii="Calibri Light" w:eastAsia="Times New Roman" w:hAnsi="Calibri Light" w:cs="Calibri Light"/>
          <w:color w:val="000000"/>
          <w:lang w:eastAsia="lt-LT"/>
        </w:rPr>
        <w:t>)</w:t>
      </w:r>
      <w:r w:rsidR="00A5527E">
        <w:rPr>
          <w:rFonts w:ascii="Calibri Light" w:eastAsia="Times New Roman" w:hAnsi="Calibri Light" w:cs="Calibri Light"/>
          <w:color w:val="000000"/>
          <w:lang w:eastAsia="lt-LT"/>
        </w:rPr>
        <w:t xml:space="preserve">_________________________________________________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procedūroje,</w:t>
      </w:r>
    </w:p>
    <w:p w14:paraId="4EE6CA96" w14:textId="77777777" w:rsidR="000B4818" w:rsidRPr="000B4818" w:rsidRDefault="000B4818" w:rsidP="000B4818">
      <w:pPr>
        <w:spacing w:after="0" w:line="240" w:lineRule="auto"/>
        <w:ind w:firstLine="636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(pirkimo objekto pavadinimas, pirkimo numeris, pirkimo paskelbimo CVP IS data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)</w:t>
      </w:r>
    </w:p>
    <w:p w14:paraId="06F6CC70" w14:textId="77777777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atitinka toliau nurodomus reikalavimus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"/>
        <w:gridCol w:w="9574"/>
      </w:tblGrid>
      <w:tr w:rsidR="000B4818" w:rsidRPr="000B4818" w14:paraId="1922541D" w14:textId="77777777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09F14" w14:textId="3D57C882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 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64718" w14:textId="5CA0881F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neegzistuoja pirkimo dokumentuose nustatyti tiekėjo pašalinimo iš pirkimo pagrindai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Pirkimo dokumentų specialiųjų sąlygų 3.1.1–3.1.3 punktai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6587746D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1A1B1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4F63E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18E029B4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A5384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2A13C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  <w:tr w:rsidR="000B4818" w:rsidRPr="000B4818" w14:paraId="0964EE6B" w14:textId="77777777">
        <w:tc>
          <w:tcPr>
            <w:tcW w:w="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CACF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7B69A" w14:textId="530242CB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tiekėjas atitinka pirkimo dokumentuose nustatytą reikalavimą turėti teisę verstis veikla, reikalinga pirkimo sutarčiai įvykdyti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 xml:space="preserve">Pirkimo dokumentų specialiųjų sąlygų 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4.1 punktas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0C2BAF0C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B226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30D8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38BAAD56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128A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EEDEE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</w:tbl>
    <w:p w14:paraId="2818FFDB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28AA502A" w14:textId="77777777" w:rsidR="00380A46" w:rsidRDefault="000B4818" w:rsidP="00380A46">
      <w:pPr>
        <w:spacing w:after="0" w:line="240" w:lineRule="auto"/>
        <w:ind w:firstLine="567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šie duomenys yra teisingi ir aktualūs pasiūlymo pateikimo dieną.</w:t>
      </w:r>
    </w:p>
    <w:p w14:paraId="137F8A7E" w14:textId="77777777" w:rsidR="00380A46" w:rsidRDefault="000B4818" w:rsidP="00380A46">
      <w:pPr>
        <w:spacing w:after="0" w:line="240" w:lineRule="auto"/>
        <w:ind w:firstLine="567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jei pagal vertinimo rezultatus pasiūlymas gali būti pripažintas laimėjusiu (iki pasiūlymų eilės nustatymo), turės būti pateikti perkančiosios organizacijos / perkančiojo subjekto nurodyti atitiktį pirkimo dokumentuose nustatytiems kvalifikaciniams reikalavimams patvirtinantys dokumentai.</w:t>
      </w:r>
    </w:p>
    <w:p w14:paraId="654D5C7A" w14:textId="0D551126" w:rsidR="000B4818" w:rsidRPr="000B4818" w:rsidRDefault="000B4818" w:rsidP="00380A46">
      <w:pPr>
        <w:spacing w:after="0" w:line="240" w:lineRule="auto"/>
        <w:ind w:firstLine="567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tuo atveju, jei pirkimo procedūrų metu bus nuslėpta ar pateikta melaginga informacija apie atitiktį pirkimo dokumentuose nustatytiems kvalifikaciniams reikalavimams, perkančioji organizacija / perkantysis subjektas pašalins tiekėją iš pirkimo procedūrų ir įtrauks tiekėją į melagingą informaciją pateikusių tiekėjų sąrašą Viešųjų pirkimų tarnybos nustatyta tvarka. /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Ši nuostata neaktuali, jei pirkimo dokumentuose nenustatytas Lietuvos Respublikos viešųjų pirkimų, atliekamų gynybos ir saugumo srityje, įstatymo 34 straipsnio 2 dalies 8 punkte numatytas pašalinimo pagrindas/</w:t>
      </w:r>
    </w:p>
    <w:p w14:paraId="641992E3" w14:textId="7C4AC1EA" w:rsidR="000B4818" w:rsidRPr="000B4818" w:rsidRDefault="000B4818" w:rsidP="00380A46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</w:t>
      </w:r>
    </w:p>
    <w:p w14:paraId="4424EB4D" w14:textId="77777777" w:rsidR="000B4818" w:rsidRPr="000B4818" w:rsidRDefault="000B4818" w:rsidP="000B4818">
      <w:pPr>
        <w:spacing w:after="0" w:line="240" w:lineRule="auto"/>
        <w:ind w:firstLine="6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2"/>
        <w:gridCol w:w="662"/>
        <w:gridCol w:w="2170"/>
        <w:gridCol w:w="769"/>
        <w:gridCol w:w="2863"/>
      </w:tblGrid>
      <w:tr w:rsidR="000B4818" w:rsidRPr="000B4818" w14:paraId="63F11E0A" w14:textId="77777777" w:rsidTr="000B4818">
        <w:trPr>
          <w:trHeight w:val="285"/>
        </w:trPr>
        <w:tc>
          <w:tcPr>
            <w:tcW w:w="1789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3C4D5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313BF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93D3C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EFF2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EC17A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48B992C3" w14:textId="77777777" w:rsidTr="00380A46">
        <w:trPr>
          <w:trHeight w:val="186"/>
        </w:trPr>
        <w:tc>
          <w:tcPr>
            <w:tcW w:w="17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A52BB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(Tiekėjo arba jo įgalioto asmens pareigų pavadinimas*)</w:t>
            </w: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49564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405C8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(Parašas*)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E853A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9C50E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(Vardas ir pavardė*)</w:t>
            </w:r>
          </w:p>
        </w:tc>
      </w:tr>
    </w:tbl>
    <w:p w14:paraId="1240132B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3F2C014F" w14:textId="77777777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*Deklaracija pasirašoma atskirai elektroniniu parašu tuo atveju, kai joje nurodytas kitas nei visą pasiūlymą pasirašantis asmuo.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7F499C1" w14:textId="77777777" w:rsidR="003E105A" w:rsidRPr="000B4818" w:rsidRDefault="003E105A" w:rsidP="00955588">
      <w:pPr>
        <w:spacing w:after="0" w:line="240" w:lineRule="auto"/>
        <w:rPr>
          <w:rFonts w:ascii="Calibri Light" w:eastAsia="Times New Roman" w:hAnsi="Calibri Light" w:cs="Calibri Light"/>
          <w:b/>
          <w:bCs/>
          <w:i/>
          <w:lang w:eastAsia="ar-SA"/>
        </w:rPr>
      </w:pPr>
    </w:p>
    <w:sectPr w:rsidR="003E105A" w:rsidRPr="000B4818" w:rsidSect="000C3E04">
      <w:headerReference w:type="default" r:id="rId12"/>
      <w:footerReference w:type="default" r:id="rId13"/>
      <w:pgSz w:w="11907" w:h="16839" w:code="9"/>
      <w:pgMar w:top="537" w:right="850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7931F" w14:textId="77777777" w:rsidR="008F3485" w:rsidRDefault="008F3485">
      <w:pPr>
        <w:spacing w:after="0" w:line="240" w:lineRule="auto"/>
      </w:pPr>
      <w:r>
        <w:separator/>
      </w:r>
    </w:p>
  </w:endnote>
  <w:endnote w:type="continuationSeparator" w:id="0">
    <w:p w14:paraId="6B28ABF9" w14:textId="77777777" w:rsidR="008F3485" w:rsidRDefault="008F3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85642" w14:textId="77777777" w:rsidR="008F3485" w:rsidRDefault="008F3485">
      <w:pPr>
        <w:spacing w:after="0" w:line="240" w:lineRule="auto"/>
      </w:pPr>
      <w:r>
        <w:separator/>
      </w:r>
    </w:p>
  </w:footnote>
  <w:footnote w:type="continuationSeparator" w:id="0">
    <w:p w14:paraId="074279F9" w14:textId="77777777" w:rsidR="008F3485" w:rsidRDefault="008F3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056"/>
    </w:tblGrid>
    <w:tr w:rsidR="00CC5562" w:rsidRPr="00BA0DD0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4DF2221F" w:rsidR="00CC5562" w:rsidRPr="00BA0DD0" w:rsidRDefault="00C5656D" w:rsidP="00182D1A">
          <w:pPr>
            <w:jc w:val="left"/>
            <w:rPr>
              <w:rFonts w:ascii="Calibri Light" w:hAnsi="Calibri Light" w:cs="Calibri Light"/>
              <w:b/>
            </w:rPr>
          </w:pPr>
          <w:r w:rsidRPr="00BA0DD0">
            <w:rPr>
              <w:rFonts w:ascii="Calibri Light" w:hAnsi="Calibri Light" w:cs="Calibri Light"/>
              <w:b/>
              <w:color w:val="FFFFFF" w:themeColor="background1"/>
            </w:rPr>
            <w:t>IA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GS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 &gt; PIRKIMO DOKUMENTAI 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MKRA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D) &gt; 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KVALIFIKACINIŲ REIKALAVIMŲ ATITIKTIES DEKLARACIJA</w:t>
          </w:r>
          <w:r w:rsidR="00182D1A" w:rsidRPr="00BA0DD0" w:rsidDel="00182D1A">
            <w:rPr>
              <w:rFonts w:ascii="Calibri Light" w:hAnsi="Calibri Light" w:cs="Calibri Light"/>
              <w:b/>
              <w:color w:val="FFFFFF" w:themeColor="background1"/>
            </w:rPr>
            <w:t xml:space="preserve"> 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KRA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D)</w:t>
          </w:r>
        </w:p>
      </w:tc>
    </w:tr>
  </w:tbl>
  <w:p w14:paraId="382CCFC6" w14:textId="6175AAE9" w:rsidR="00CC5562" w:rsidRPr="00BA0DD0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754275370">
    <w:abstractNumId w:val="4"/>
  </w:num>
  <w:num w:numId="2" w16cid:durableId="23791744">
    <w:abstractNumId w:val="3"/>
  </w:num>
  <w:num w:numId="3" w16cid:durableId="1831291025">
    <w:abstractNumId w:val="2"/>
  </w:num>
  <w:num w:numId="4" w16cid:durableId="1705445377">
    <w:abstractNumId w:val="1"/>
  </w:num>
  <w:num w:numId="5" w16cid:durableId="2011835776">
    <w:abstractNumId w:val="0"/>
  </w:num>
  <w:num w:numId="6" w16cid:durableId="1906136140">
    <w:abstractNumId w:val="13"/>
  </w:num>
  <w:num w:numId="7" w16cid:durableId="1937399769">
    <w:abstractNumId w:val="20"/>
  </w:num>
  <w:num w:numId="8" w16cid:durableId="2139179066">
    <w:abstractNumId w:val="16"/>
  </w:num>
  <w:num w:numId="9" w16cid:durableId="791749295">
    <w:abstractNumId w:val="22"/>
  </w:num>
  <w:num w:numId="10" w16cid:durableId="2119594587">
    <w:abstractNumId w:val="9"/>
  </w:num>
  <w:num w:numId="11" w16cid:durableId="1785080586">
    <w:abstractNumId w:val="27"/>
  </w:num>
  <w:num w:numId="12" w16cid:durableId="678240073">
    <w:abstractNumId w:val="10"/>
  </w:num>
  <w:num w:numId="13" w16cid:durableId="1979870429">
    <w:abstractNumId w:val="33"/>
  </w:num>
  <w:num w:numId="14" w16cid:durableId="45423415">
    <w:abstractNumId w:val="17"/>
  </w:num>
  <w:num w:numId="15" w16cid:durableId="1412701701">
    <w:abstractNumId w:val="38"/>
  </w:num>
  <w:num w:numId="16" w16cid:durableId="1520923031">
    <w:abstractNumId w:val="14"/>
  </w:num>
  <w:num w:numId="17" w16cid:durableId="573930710">
    <w:abstractNumId w:val="31"/>
  </w:num>
  <w:num w:numId="18" w16cid:durableId="348872078">
    <w:abstractNumId w:val="24"/>
  </w:num>
  <w:num w:numId="19" w16cid:durableId="995449126">
    <w:abstractNumId w:val="19"/>
  </w:num>
  <w:num w:numId="20" w16cid:durableId="364016195">
    <w:abstractNumId w:val="26"/>
  </w:num>
  <w:num w:numId="21" w16cid:durableId="1913344007">
    <w:abstractNumId w:val="34"/>
  </w:num>
  <w:num w:numId="22" w16cid:durableId="514269307">
    <w:abstractNumId w:val="36"/>
  </w:num>
  <w:num w:numId="23" w16cid:durableId="1500077064">
    <w:abstractNumId w:val="11"/>
  </w:num>
  <w:num w:numId="24" w16cid:durableId="1784375015">
    <w:abstractNumId w:val="32"/>
  </w:num>
  <w:num w:numId="25" w16cid:durableId="105201692">
    <w:abstractNumId w:val="12"/>
  </w:num>
  <w:num w:numId="26" w16cid:durableId="1470787664">
    <w:abstractNumId w:val="28"/>
  </w:num>
  <w:num w:numId="27" w16cid:durableId="1058553782">
    <w:abstractNumId w:val="39"/>
  </w:num>
  <w:num w:numId="28" w16cid:durableId="1954825970">
    <w:abstractNumId w:val="8"/>
  </w:num>
  <w:num w:numId="29" w16cid:durableId="405418561">
    <w:abstractNumId w:val="18"/>
  </w:num>
  <w:num w:numId="30" w16cid:durableId="1823353591">
    <w:abstractNumId w:val="40"/>
  </w:num>
  <w:num w:numId="31" w16cid:durableId="163671603">
    <w:abstractNumId w:val="29"/>
  </w:num>
  <w:num w:numId="32" w16cid:durableId="1227691570">
    <w:abstractNumId w:val="6"/>
  </w:num>
  <w:num w:numId="33" w16cid:durableId="1775975328">
    <w:abstractNumId w:val="35"/>
  </w:num>
  <w:num w:numId="34" w16cid:durableId="1905287882">
    <w:abstractNumId w:val="7"/>
  </w:num>
  <w:num w:numId="35" w16cid:durableId="1430082414">
    <w:abstractNumId w:val="25"/>
  </w:num>
  <w:num w:numId="36" w16cid:durableId="919295473">
    <w:abstractNumId w:val="37"/>
  </w:num>
  <w:num w:numId="37" w16cid:durableId="1089546143">
    <w:abstractNumId w:val="15"/>
  </w:num>
  <w:num w:numId="38" w16cid:durableId="691961117">
    <w:abstractNumId w:val="30"/>
  </w:num>
  <w:num w:numId="39" w16cid:durableId="2015452916">
    <w:abstractNumId w:val="21"/>
  </w:num>
  <w:num w:numId="40" w16cid:durableId="1255672353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qgUA/9QnpCwAAAA="/>
  </w:docVars>
  <w:rsids>
    <w:rsidRoot w:val="006D305F"/>
    <w:rsid w:val="00001963"/>
    <w:rsid w:val="00026A54"/>
    <w:rsid w:val="00026FAF"/>
    <w:rsid w:val="0003366F"/>
    <w:rsid w:val="00036DBB"/>
    <w:rsid w:val="0004685E"/>
    <w:rsid w:val="00053B25"/>
    <w:rsid w:val="000712DE"/>
    <w:rsid w:val="000836FC"/>
    <w:rsid w:val="00084F44"/>
    <w:rsid w:val="0009047A"/>
    <w:rsid w:val="000934D2"/>
    <w:rsid w:val="00097241"/>
    <w:rsid w:val="000A23D3"/>
    <w:rsid w:val="000B0A6A"/>
    <w:rsid w:val="000B1DA8"/>
    <w:rsid w:val="000B4818"/>
    <w:rsid w:val="000B4A48"/>
    <w:rsid w:val="000C3E04"/>
    <w:rsid w:val="000D440D"/>
    <w:rsid w:val="000D56A6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512"/>
    <w:rsid w:val="00171C82"/>
    <w:rsid w:val="0018021B"/>
    <w:rsid w:val="00182D1A"/>
    <w:rsid w:val="00191E4E"/>
    <w:rsid w:val="001D7398"/>
    <w:rsid w:val="001D752D"/>
    <w:rsid w:val="001E050F"/>
    <w:rsid w:val="001E72B5"/>
    <w:rsid w:val="001F3F23"/>
    <w:rsid w:val="0020401E"/>
    <w:rsid w:val="002101D9"/>
    <w:rsid w:val="00216CC3"/>
    <w:rsid w:val="00217415"/>
    <w:rsid w:val="00230C9A"/>
    <w:rsid w:val="00246179"/>
    <w:rsid w:val="00261339"/>
    <w:rsid w:val="00261B88"/>
    <w:rsid w:val="00263108"/>
    <w:rsid w:val="00273CFD"/>
    <w:rsid w:val="002811F5"/>
    <w:rsid w:val="00290944"/>
    <w:rsid w:val="002912FE"/>
    <w:rsid w:val="002A18CD"/>
    <w:rsid w:val="002A626E"/>
    <w:rsid w:val="002B0C0E"/>
    <w:rsid w:val="002C2765"/>
    <w:rsid w:val="002C4E6E"/>
    <w:rsid w:val="002C658C"/>
    <w:rsid w:val="002C7F2C"/>
    <w:rsid w:val="002D165C"/>
    <w:rsid w:val="002F1836"/>
    <w:rsid w:val="002F3F03"/>
    <w:rsid w:val="002F4240"/>
    <w:rsid w:val="00310E0B"/>
    <w:rsid w:val="003150D0"/>
    <w:rsid w:val="00316867"/>
    <w:rsid w:val="003236D0"/>
    <w:rsid w:val="00323D67"/>
    <w:rsid w:val="0033486D"/>
    <w:rsid w:val="00334A5F"/>
    <w:rsid w:val="00341C69"/>
    <w:rsid w:val="00355850"/>
    <w:rsid w:val="00355B56"/>
    <w:rsid w:val="00357BD5"/>
    <w:rsid w:val="003673D6"/>
    <w:rsid w:val="0037373A"/>
    <w:rsid w:val="00380A46"/>
    <w:rsid w:val="00385616"/>
    <w:rsid w:val="0039787C"/>
    <w:rsid w:val="003B0B81"/>
    <w:rsid w:val="003C73F8"/>
    <w:rsid w:val="003C7834"/>
    <w:rsid w:val="003D0DA8"/>
    <w:rsid w:val="003D17F2"/>
    <w:rsid w:val="003D22ED"/>
    <w:rsid w:val="003D346E"/>
    <w:rsid w:val="003D3BE3"/>
    <w:rsid w:val="003D4468"/>
    <w:rsid w:val="003D5439"/>
    <w:rsid w:val="003E105A"/>
    <w:rsid w:val="003E3438"/>
    <w:rsid w:val="003F2E3F"/>
    <w:rsid w:val="003F6C42"/>
    <w:rsid w:val="00416A54"/>
    <w:rsid w:val="0042600F"/>
    <w:rsid w:val="0042688C"/>
    <w:rsid w:val="00430A6E"/>
    <w:rsid w:val="00435AD3"/>
    <w:rsid w:val="00443697"/>
    <w:rsid w:val="00445577"/>
    <w:rsid w:val="004640CF"/>
    <w:rsid w:val="00466DB9"/>
    <w:rsid w:val="00470AB6"/>
    <w:rsid w:val="004718C8"/>
    <w:rsid w:val="0047250A"/>
    <w:rsid w:val="00475921"/>
    <w:rsid w:val="004767D9"/>
    <w:rsid w:val="0047713F"/>
    <w:rsid w:val="00483E3A"/>
    <w:rsid w:val="0048518E"/>
    <w:rsid w:val="004A2E21"/>
    <w:rsid w:val="004A2F52"/>
    <w:rsid w:val="004B4763"/>
    <w:rsid w:val="004B7CF6"/>
    <w:rsid w:val="004D238B"/>
    <w:rsid w:val="004E1FEC"/>
    <w:rsid w:val="004E2DBF"/>
    <w:rsid w:val="004E5655"/>
    <w:rsid w:val="004F4B43"/>
    <w:rsid w:val="004F4C94"/>
    <w:rsid w:val="004F690D"/>
    <w:rsid w:val="0050743B"/>
    <w:rsid w:val="0051322B"/>
    <w:rsid w:val="00520944"/>
    <w:rsid w:val="00522FD7"/>
    <w:rsid w:val="005238FE"/>
    <w:rsid w:val="0052647B"/>
    <w:rsid w:val="005446F2"/>
    <w:rsid w:val="00547246"/>
    <w:rsid w:val="00552186"/>
    <w:rsid w:val="00557917"/>
    <w:rsid w:val="00573939"/>
    <w:rsid w:val="005907B7"/>
    <w:rsid w:val="0059085D"/>
    <w:rsid w:val="005A34B7"/>
    <w:rsid w:val="005B05A9"/>
    <w:rsid w:val="005B7DE4"/>
    <w:rsid w:val="005C3338"/>
    <w:rsid w:val="005C5732"/>
    <w:rsid w:val="005D4E5C"/>
    <w:rsid w:val="005D6336"/>
    <w:rsid w:val="005E103B"/>
    <w:rsid w:val="00600D2E"/>
    <w:rsid w:val="006040B7"/>
    <w:rsid w:val="00612A81"/>
    <w:rsid w:val="00617104"/>
    <w:rsid w:val="006171F1"/>
    <w:rsid w:val="00623AF3"/>
    <w:rsid w:val="0062594A"/>
    <w:rsid w:val="0062688A"/>
    <w:rsid w:val="0063093F"/>
    <w:rsid w:val="006540D8"/>
    <w:rsid w:val="00671C08"/>
    <w:rsid w:val="00692BC9"/>
    <w:rsid w:val="00694C09"/>
    <w:rsid w:val="006A2DF1"/>
    <w:rsid w:val="006B2576"/>
    <w:rsid w:val="006B5389"/>
    <w:rsid w:val="006C070D"/>
    <w:rsid w:val="006C4C79"/>
    <w:rsid w:val="006D305F"/>
    <w:rsid w:val="006E0547"/>
    <w:rsid w:val="006F3DB2"/>
    <w:rsid w:val="006F599E"/>
    <w:rsid w:val="006F7644"/>
    <w:rsid w:val="006F77F7"/>
    <w:rsid w:val="0070001F"/>
    <w:rsid w:val="00711888"/>
    <w:rsid w:val="00712C12"/>
    <w:rsid w:val="00733BB8"/>
    <w:rsid w:val="007607FF"/>
    <w:rsid w:val="007651CB"/>
    <w:rsid w:val="0078742F"/>
    <w:rsid w:val="00787C64"/>
    <w:rsid w:val="00791CCE"/>
    <w:rsid w:val="0079302E"/>
    <w:rsid w:val="00795452"/>
    <w:rsid w:val="00796CA1"/>
    <w:rsid w:val="0079780B"/>
    <w:rsid w:val="007B004A"/>
    <w:rsid w:val="007B2144"/>
    <w:rsid w:val="007B6DDA"/>
    <w:rsid w:val="007C1EB6"/>
    <w:rsid w:val="007C6AE7"/>
    <w:rsid w:val="007D484D"/>
    <w:rsid w:val="007E41FC"/>
    <w:rsid w:val="00801195"/>
    <w:rsid w:val="00837D18"/>
    <w:rsid w:val="008430BA"/>
    <w:rsid w:val="00861471"/>
    <w:rsid w:val="00861A3D"/>
    <w:rsid w:val="00862EA0"/>
    <w:rsid w:val="00867110"/>
    <w:rsid w:val="008702D5"/>
    <w:rsid w:val="008816B6"/>
    <w:rsid w:val="008841E0"/>
    <w:rsid w:val="008847B3"/>
    <w:rsid w:val="00886C49"/>
    <w:rsid w:val="008921E1"/>
    <w:rsid w:val="00896B6B"/>
    <w:rsid w:val="008A61F5"/>
    <w:rsid w:val="008B07BD"/>
    <w:rsid w:val="008B13A4"/>
    <w:rsid w:val="008B27EE"/>
    <w:rsid w:val="008B30BA"/>
    <w:rsid w:val="008B5064"/>
    <w:rsid w:val="008B680B"/>
    <w:rsid w:val="008B6DD2"/>
    <w:rsid w:val="008C2772"/>
    <w:rsid w:val="008E1C16"/>
    <w:rsid w:val="008E2DBF"/>
    <w:rsid w:val="008F3485"/>
    <w:rsid w:val="009123C2"/>
    <w:rsid w:val="00913100"/>
    <w:rsid w:val="0095386F"/>
    <w:rsid w:val="00955588"/>
    <w:rsid w:val="00957A69"/>
    <w:rsid w:val="00974023"/>
    <w:rsid w:val="0098616E"/>
    <w:rsid w:val="0098678C"/>
    <w:rsid w:val="0099199E"/>
    <w:rsid w:val="00993F3E"/>
    <w:rsid w:val="009B26D3"/>
    <w:rsid w:val="009B47F4"/>
    <w:rsid w:val="009B779B"/>
    <w:rsid w:val="009C1CD8"/>
    <w:rsid w:val="009C3BD8"/>
    <w:rsid w:val="009C66D2"/>
    <w:rsid w:val="009D0B8C"/>
    <w:rsid w:val="009E444A"/>
    <w:rsid w:val="009F47E6"/>
    <w:rsid w:val="009F52C7"/>
    <w:rsid w:val="009F6EAF"/>
    <w:rsid w:val="00A02DF1"/>
    <w:rsid w:val="00A1109D"/>
    <w:rsid w:val="00A12041"/>
    <w:rsid w:val="00A122D6"/>
    <w:rsid w:val="00A16C57"/>
    <w:rsid w:val="00A25093"/>
    <w:rsid w:val="00A33D41"/>
    <w:rsid w:val="00A34BF3"/>
    <w:rsid w:val="00A416D8"/>
    <w:rsid w:val="00A436FD"/>
    <w:rsid w:val="00A5527E"/>
    <w:rsid w:val="00A5575A"/>
    <w:rsid w:val="00A5617A"/>
    <w:rsid w:val="00A660A0"/>
    <w:rsid w:val="00A72069"/>
    <w:rsid w:val="00A831DB"/>
    <w:rsid w:val="00A90AB3"/>
    <w:rsid w:val="00A91815"/>
    <w:rsid w:val="00A9338B"/>
    <w:rsid w:val="00AB0609"/>
    <w:rsid w:val="00AC69A7"/>
    <w:rsid w:val="00AD556D"/>
    <w:rsid w:val="00AF7925"/>
    <w:rsid w:val="00B00BCD"/>
    <w:rsid w:val="00B065CB"/>
    <w:rsid w:val="00B1115A"/>
    <w:rsid w:val="00B20BFE"/>
    <w:rsid w:val="00B2421F"/>
    <w:rsid w:val="00B47F94"/>
    <w:rsid w:val="00B56DE9"/>
    <w:rsid w:val="00B71273"/>
    <w:rsid w:val="00B7462E"/>
    <w:rsid w:val="00B75F20"/>
    <w:rsid w:val="00B7627C"/>
    <w:rsid w:val="00B76618"/>
    <w:rsid w:val="00B9260E"/>
    <w:rsid w:val="00BA0DD0"/>
    <w:rsid w:val="00BA2917"/>
    <w:rsid w:val="00BA5B69"/>
    <w:rsid w:val="00BB4829"/>
    <w:rsid w:val="00BB6668"/>
    <w:rsid w:val="00BB7151"/>
    <w:rsid w:val="00BB7A16"/>
    <w:rsid w:val="00BD0CA9"/>
    <w:rsid w:val="00BD1775"/>
    <w:rsid w:val="00BD2308"/>
    <w:rsid w:val="00BD5016"/>
    <w:rsid w:val="00BD665B"/>
    <w:rsid w:val="00BE7109"/>
    <w:rsid w:val="00BF7E4E"/>
    <w:rsid w:val="00C0304D"/>
    <w:rsid w:val="00C07C4D"/>
    <w:rsid w:val="00C12AAA"/>
    <w:rsid w:val="00C12D18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56E9"/>
    <w:rsid w:val="00C47B4A"/>
    <w:rsid w:val="00C52E8B"/>
    <w:rsid w:val="00C54F6C"/>
    <w:rsid w:val="00C5656D"/>
    <w:rsid w:val="00C6353C"/>
    <w:rsid w:val="00C64782"/>
    <w:rsid w:val="00C73E67"/>
    <w:rsid w:val="00C80BC3"/>
    <w:rsid w:val="00C86FB6"/>
    <w:rsid w:val="00C92CAA"/>
    <w:rsid w:val="00C9514E"/>
    <w:rsid w:val="00CC0F45"/>
    <w:rsid w:val="00CC5562"/>
    <w:rsid w:val="00CC73BF"/>
    <w:rsid w:val="00CD03B1"/>
    <w:rsid w:val="00CD0DE0"/>
    <w:rsid w:val="00CD0E31"/>
    <w:rsid w:val="00CD184D"/>
    <w:rsid w:val="00CD4779"/>
    <w:rsid w:val="00CF6DC7"/>
    <w:rsid w:val="00D0377C"/>
    <w:rsid w:val="00D04F42"/>
    <w:rsid w:val="00D13046"/>
    <w:rsid w:val="00D1317D"/>
    <w:rsid w:val="00D13BBE"/>
    <w:rsid w:val="00D1705F"/>
    <w:rsid w:val="00D21A6C"/>
    <w:rsid w:val="00D2233A"/>
    <w:rsid w:val="00D23D84"/>
    <w:rsid w:val="00D25C2F"/>
    <w:rsid w:val="00D33F98"/>
    <w:rsid w:val="00D36319"/>
    <w:rsid w:val="00D4730A"/>
    <w:rsid w:val="00D62C94"/>
    <w:rsid w:val="00D653F7"/>
    <w:rsid w:val="00D805D4"/>
    <w:rsid w:val="00D92A1E"/>
    <w:rsid w:val="00D9406C"/>
    <w:rsid w:val="00DB2CC7"/>
    <w:rsid w:val="00DC06DE"/>
    <w:rsid w:val="00DC4FBD"/>
    <w:rsid w:val="00DD2695"/>
    <w:rsid w:val="00E066C9"/>
    <w:rsid w:val="00E06EDD"/>
    <w:rsid w:val="00E21054"/>
    <w:rsid w:val="00E241BC"/>
    <w:rsid w:val="00E2482E"/>
    <w:rsid w:val="00E35014"/>
    <w:rsid w:val="00E35816"/>
    <w:rsid w:val="00E37313"/>
    <w:rsid w:val="00EA0899"/>
    <w:rsid w:val="00EA613C"/>
    <w:rsid w:val="00EC073F"/>
    <w:rsid w:val="00ED11BB"/>
    <w:rsid w:val="00ED793B"/>
    <w:rsid w:val="00EF3813"/>
    <w:rsid w:val="00F048F2"/>
    <w:rsid w:val="00F06049"/>
    <w:rsid w:val="00F0719D"/>
    <w:rsid w:val="00F21BF3"/>
    <w:rsid w:val="00F22BDF"/>
    <w:rsid w:val="00F268B6"/>
    <w:rsid w:val="00F372C9"/>
    <w:rsid w:val="00F467F9"/>
    <w:rsid w:val="00F50763"/>
    <w:rsid w:val="00F5081D"/>
    <w:rsid w:val="00F63E39"/>
    <w:rsid w:val="00F64268"/>
    <w:rsid w:val="00F67DF9"/>
    <w:rsid w:val="00F7033D"/>
    <w:rsid w:val="00F73055"/>
    <w:rsid w:val="00F7342F"/>
    <w:rsid w:val="00F90295"/>
    <w:rsid w:val="00F946E3"/>
    <w:rsid w:val="00FB46C5"/>
    <w:rsid w:val="00FB6768"/>
    <w:rsid w:val="00FC044B"/>
    <w:rsid w:val="00FC72ED"/>
    <w:rsid w:val="00FD5EBA"/>
    <w:rsid w:val="00FE1E76"/>
    <w:rsid w:val="00FE557D"/>
    <w:rsid w:val="00FE55BE"/>
    <w:rsid w:val="00FF220A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80B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0B48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it/legalAct/f98f4560206611e9875cdc20105dd260/asr?csrt=5142155007003848863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BE2417CE-8E6E-41AD-8F58-88E8D60F09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303</TotalTime>
  <Pages>2</Pages>
  <Words>2375</Words>
  <Characters>1355</Characters>
  <Application>Microsoft Office Word</Application>
  <DocSecurity>0</DocSecurity>
  <Lines>11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31</cp:revision>
  <cp:lastPrinted>2021-01-19T12:06:00Z</cp:lastPrinted>
  <dcterms:created xsi:type="dcterms:W3CDTF">2023-01-27T08:03:00Z</dcterms:created>
  <dcterms:modified xsi:type="dcterms:W3CDTF">2026-03-31T12:18:00Z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