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4AD2AAB2" w:rsidR="00F372C9" w:rsidRPr="000B4818" w:rsidRDefault="00AF13C1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AF13C1">
              <w:rPr>
                <w:rFonts w:ascii="Calibri Light" w:hAnsi="Calibri Light" w:cs="Calibri Light"/>
                <w:b/>
                <w:color w:val="000000" w:themeColor="text1"/>
              </w:rPr>
              <w:t>Pistoletas-kulkosvaidis (PPR-272)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477782EE" w14:textId="4175ED3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CF206E" w:rsidRPr="00CF206E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Pistoletas-kulkosvaidis</w:t>
      </w:r>
      <w:r w:rsidR="00CF206E">
        <w:rPr>
          <w:rFonts w:ascii="Calibri Light" w:eastAsia="Times New Roman" w:hAnsi="Calibri Light" w:cs="Calibri Light"/>
          <w:b/>
          <w:bCs/>
          <w:color w:val="000000"/>
          <w:lang w:eastAsia="lt-LT"/>
        </w:rPr>
        <w:t xml:space="preserve"> </w:t>
      </w:r>
      <w:r w:rsidR="00CF206E" w:rsidRPr="00CF206E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(PPR-272)</w:t>
      </w:r>
      <w:r w:rsidR="00A5527E"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62C31" w14:textId="77777777" w:rsidR="007555E3" w:rsidRDefault="007555E3">
      <w:pPr>
        <w:spacing w:after="0" w:line="240" w:lineRule="auto"/>
      </w:pPr>
      <w:r>
        <w:separator/>
      </w:r>
    </w:p>
  </w:endnote>
  <w:endnote w:type="continuationSeparator" w:id="0">
    <w:p w14:paraId="43FA2E37" w14:textId="77777777" w:rsidR="007555E3" w:rsidRDefault="00755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6C39E" w14:textId="77777777" w:rsidR="007555E3" w:rsidRDefault="007555E3">
      <w:pPr>
        <w:spacing w:after="0" w:line="240" w:lineRule="auto"/>
      </w:pPr>
      <w:r>
        <w:separator/>
      </w:r>
    </w:p>
  </w:footnote>
  <w:footnote w:type="continuationSeparator" w:id="0">
    <w:p w14:paraId="4C8C2525" w14:textId="77777777" w:rsidR="007555E3" w:rsidRDefault="00755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DF2221F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18CD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A2E21"/>
    <w:rsid w:val="004A2F52"/>
    <w:rsid w:val="004B4763"/>
    <w:rsid w:val="004B7CF6"/>
    <w:rsid w:val="004D238B"/>
    <w:rsid w:val="004E1FEC"/>
    <w:rsid w:val="004E2DBF"/>
    <w:rsid w:val="004E5655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94C09"/>
    <w:rsid w:val="006A2DF1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13C1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A0899"/>
    <w:rsid w:val="00EA613C"/>
    <w:rsid w:val="00EC073F"/>
    <w:rsid w:val="00ED11BB"/>
    <w:rsid w:val="00ED793B"/>
    <w:rsid w:val="00EF3813"/>
    <w:rsid w:val="00EF6A5B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304</TotalTime>
  <Pages>2</Pages>
  <Words>2379</Words>
  <Characters>1357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33</cp:revision>
  <cp:lastPrinted>2021-01-19T12:06:00Z</cp:lastPrinted>
  <dcterms:created xsi:type="dcterms:W3CDTF">2023-01-27T08:03:00Z</dcterms:created>
  <dcterms:modified xsi:type="dcterms:W3CDTF">2026-04-07T06:44:00Z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