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B13FBF1" w:rsidR="00F372C9" w:rsidRPr="000B4818" w:rsidRDefault="00406836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406836">
              <w:rPr>
                <w:rFonts w:ascii="Calibri Light" w:hAnsi="Calibri Light" w:cs="Calibri Light"/>
                <w:b/>
                <w:color w:val="000000" w:themeColor="text1"/>
              </w:rPr>
              <w:t>7,62x51 mm kalibro šoviniai (didelio tikslumo) (PPR-286)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ipersaitas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36AF4144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vykdomoje supaprastinto pirkimo </w:t>
      </w:r>
      <w:r w:rsidR="00406836" w:rsidRPr="00406836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7,62x51 mm kalibro šoviniai (didelio tikslumo) (PPR-286)</w:t>
      </w:r>
      <w:r w:rsidR="00406836">
        <w:rPr>
          <w:rFonts w:ascii="Calibri Light" w:eastAsia="Times New Roman" w:hAnsi="Calibri Light" w:cs="Calibri Light"/>
          <w:b/>
          <w:bCs/>
          <w:color w:val="000000"/>
          <w:lang w:eastAsia="lt-LT"/>
        </w:rPr>
        <w:t xml:space="preserve"> </w:t>
      </w:r>
      <w:r w:rsidR="003A51C1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____________________________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7931F" w14:textId="77777777" w:rsidR="008F3485" w:rsidRDefault="008F3485">
      <w:pPr>
        <w:spacing w:after="0" w:line="240" w:lineRule="auto"/>
      </w:pPr>
      <w:r>
        <w:separator/>
      </w:r>
    </w:p>
  </w:endnote>
  <w:endnote w:type="continuationSeparator" w:id="0">
    <w:p w14:paraId="6B28ABF9" w14:textId="77777777" w:rsidR="008F3485" w:rsidRDefault="008F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85642" w14:textId="77777777" w:rsidR="008F3485" w:rsidRDefault="008F3485">
      <w:pPr>
        <w:spacing w:after="0" w:line="240" w:lineRule="auto"/>
      </w:pPr>
      <w:r>
        <w:separator/>
      </w:r>
    </w:p>
  </w:footnote>
  <w:footnote w:type="continuationSeparator" w:id="0">
    <w:p w14:paraId="074279F9" w14:textId="77777777" w:rsidR="008F3485" w:rsidRDefault="008F3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A51C1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06836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780B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304</TotalTime>
  <Pages>2</Pages>
  <Words>2396</Words>
  <Characters>1367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Aistė Aničaitė-Stabingienė</cp:lastModifiedBy>
  <cp:revision>33</cp:revision>
  <cp:lastPrinted>2021-01-19T12:06:00Z</cp:lastPrinted>
  <dcterms:created xsi:type="dcterms:W3CDTF">2023-01-27T08:03:00Z</dcterms:created>
  <dcterms:modified xsi:type="dcterms:W3CDTF">2026-04-15T08:57:00Z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