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C96CA8E" w:rsidR="00F372C9" w:rsidRPr="00B552DB" w:rsidRDefault="00510763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10763">
              <w:rPr>
                <w:rFonts w:ascii="Calibri Light" w:hAnsi="Calibri Light" w:cs="Calibri Light"/>
                <w:b/>
              </w:rPr>
              <w:t>Saugomų rūšių apsaugos planų keitimas / atnaujinimas ir parengimas bei saugomų rūšių apsaugos veiksmų planų parengimas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943"/>
      </w:tblGrid>
      <w:tr w:rsidR="00721562" w:rsidRPr="005244DC" w14:paraId="4F73DE61" w14:textId="77777777" w:rsidTr="004A69DF">
        <w:tc>
          <w:tcPr>
            <w:tcW w:w="2612" w:type="pct"/>
          </w:tcPr>
          <w:p w14:paraId="63712605" w14:textId="77777777" w:rsidR="00721562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 xml:space="preserve">Valstybinei saugomų teritorijų tarnybai </w:t>
            </w:r>
          </w:p>
          <w:p w14:paraId="06CC7DFD" w14:textId="77777777" w:rsidR="00721562" w:rsidRPr="00ED1927" w:rsidRDefault="00721562" w:rsidP="004A69DF">
            <w:pPr>
              <w:rPr>
                <w:rFonts w:ascii="Calibri Light" w:hAnsi="Calibri Light" w:cs="Calibri Light"/>
                <w:bCs/>
              </w:rPr>
            </w:pPr>
            <w:r w:rsidRPr="00ED1927">
              <w:rPr>
                <w:rFonts w:ascii="Calibri Light" w:hAnsi="Calibri Light" w:cs="Calibri Light"/>
                <w:bCs/>
              </w:rPr>
              <w:t>prie Aplinkos ministerijos</w:t>
            </w:r>
          </w:p>
          <w:p w14:paraId="6E0A0329" w14:textId="77777777" w:rsidR="00721562" w:rsidRPr="005244DC" w:rsidRDefault="00721562" w:rsidP="004A69DF">
            <w:pPr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  <w:r w:rsidRPr="00ED1927">
              <w:rPr>
                <w:rFonts w:ascii="Calibri Light" w:hAnsi="Calibri Light" w:cs="Calibri Light"/>
                <w:bCs/>
                <w:i/>
                <w:sz w:val="16"/>
                <w:szCs w:val="16"/>
              </w:rPr>
              <w:t>Teikiama CVP IS priemonėmis</w:t>
            </w:r>
          </w:p>
        </w:tc>
        <w:tc>
          <w:tcPr>
            <w:tcW w:w="2388" w:type="pct"/>
          </w:tcPr>
          <w:p w14:paraId="11283B33" w14:textId="77777777" w:rsidR="00721562" w:rsidRPr="005244DC" w:rsidRDefault="00721562" w:rsidP="004A69DF">
            <w:pPr>
              <w:ind w:left="-567"/>
              <w:rPr>
                <w:rFonts w:ascii="Calibri Light" w:hAnsi="Calibri Light" w:cs="Calibri Light"/>
                <w:bCs/>
              </w:rPr>
            </w:pPr>
          </w:p>
        </w:tc>
      </w:tr>
    </w:tbl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4C961" w14:textId="77777777" w:rsidR="0024122C" w:rsidRDefault="0024122C">
      <w:pPr>
        <w:spacing w:after="0" w:line="240" w:lineRule="auto"/>
      </w:pPr>
      <w:r>
        <w:separator/>
      </w:r>
    </w:p>
  </w:endnote>
  <w:endnote w:type="continuationSeparator" w:id="0">
    <w:p w14:paraId="6703EDD4" w14:textId="77777777" w:rsidR="0024122C" w:rsidRDefault="0024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15C8" w14:textId="77777777" w:rsidR="0024122C" w:rsidRDefault="0024122C">
      <w:pPr>
        <w:spacing w:after="0" w:line="240" w:lineRule="auto"/>
      </w:pPr>
      <w:r>
        <w:separator/>
      </w:r>
    </w:p>
  </w:footnote>
  <w:footnote w:type="continuationSeparator" w:id="0">
    <w:p w14:paraId="79A729A8" w14:textId="77777777" w:rsidR="0024122C" w:rsidRDefault="0024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F53ACA" w:rsidRPr="00F946E3" w14:paraId="38BBB96A" w14:textId="77777777" w:rsidTr="004A69DF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698F47A0" w14:textId="77777777" w:rsidR="00F53ACA" w:rsidRPr="00F946E3" w:rsidRDefault="00F53ACA" w:rsidP="00F53ACA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VSTT</w:t>
          </w:r>
          <w:r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>
            <w:t xml:space="preserve"> </w:t>
          </w:r>
          <w:r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73DCA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122C"/>
    <w:rsid w:val="00246179"/>
    <w:rsid w:val="00261339"/>
    <w:rsid w:val="00261B88"/>
    <w:rsid w:val="00263108"/>
    <w:rsid w:val="00273CFD"/>
    <w:rsid w:val="00281A90"/>
    <w:rsid w:val="00290944"/>
    <w:rsid w:val="002912FE"/>
    <w:rsid w:val="00293329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0143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24C5"/>
    <w:rsid w:val="003D3BE3"/>
    <w:rsid w:val="003D5439"/>
    <w:rsid w:val="003E3438"/>
    <w:rsid w:val="003F2E3F"/>
    <w:rsid w:val="003F6C42"/>
    <w:rsid w:val="00416A54"/>
    <w:rsid w:val="00417765"/>
    <w:rsid w:val="00420297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0763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44F"/>
    <w:rsid w:val="006E0547"/>
    <w:rsid w:val="006E6D22"/>
    <w:rsid w:val="006F599E"/>
    <w:rsid w:val="00711888"/>
    <w:rsid w:val="00712C12"/>
    <w:rsid w:val="0072156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2398A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5620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1498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4998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1B45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B59FE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EF62F5"/>
    <w:rsid w:val="00F048F2"/>
    <w:rsid w:val="00F06049"/>
    <w:rsid w:val="00F1759E"/>
    <w:rsid w:val="00F20CA4"/>
    <w:rsid w:val="00F21BF3"/>
    <w:rsid w:val="00F22BDF"/>
    <w:rsid w:val="00F268B6"/>
    <w:rsid w:val="00F33714"/>
    <w:rsid w:val="00F372C9"/>
    <w:rsid w:val="00F467F9"/>
    <w:rsid w:val="00F50763"/>
    <w:rsid w:val="00F5081D"/>
    <w:rsid w:val="00F53ACA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7</cp:revision>
  <cp:lastPrinted>2021-01-19T12:06:00Z</cp:lastPrinted>
  <dcterms:created xsi:type="dcterms:W3CDTF">2025-01-31T16:21:00Z</dcterms:created>
  <dcterms:modified xsi:type="dcterms:W3CDTF">2026-05-05T11:12:00Z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