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4D9FB054" w:rsidR="007A26A1" w:rsidRPr="00CB7839" w:rsidRDefault="008B789B"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8B789B">
              <w:rPr>
                <w:rFonts w:ascii="Calibri Light" w:hAnsi="Calibri Light" w:cs="Calibri Light"/>
                <w:b/>
                <w:color w:val="000000" w:themeColor="text1"/>
                <w:sz w:val="24"/>
                <w:szCs w:val="24"/>
                <w:lang w:val="lt-LT"/>
              </w:rPr>
              <w:t>12,7 x 99 mm kalibro šoviniai (PPR-468)</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1D00F9E8"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067811">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w:t>
      </w:r>
      <w:proofErr w:type="spellStart"/>
      <w:r w:rsidRPr="008D68B3">
        <w:rPr>
          <w:rFonts w:ascii="Calibri Light" w:hAnsi="Calibri Light" w:cs="Calibri Light"/>
          <w:bCs/>
          <w:i/>
          <w:lang w:val="lt-LT"/>
        </w:rPr>
        <w:t>oms</w:t>
      </w:r>
      <w:proofErr w:type="spellEnd"/>
      <w:r w:rsidRPr="008D68B3">
        <w:rPr>
          <w:rFonts w:ascii="Calibri Light" w:hAnsi="Calibri Light" w:cs="Calibri Light"/>
          <w:bCs/>
          <w:i/>
          <w:lang w:val="lt-LT"/>
        </w:rPr>
        <w:t>)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D20FF" w14:textId="77777777" w:rsidR="0033444A" w:rsidRDefault="0033444A">
      <w:pPr>
        <w:spacing w:after="0" w:line="240" w:lineRule="auto"/>
      </w:pPr>
      <w:r>
        <w:separator/>
      </w:r>
    </w:p>
  </w:endnote>
  <w:endnote w:type="continuationSeparator" w:id="0">
    <w:p w14:paraId="65302B27" w14:textId="77777777" w:rsidR="0033444A" w:rsidRDefault="0033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7075" w14:textId="77777777" w:rsidR="0033444A" w:rsidRDefault="0033444A">
      <w:pPr>
        <w:spacing w:after="0" w:line="240" w:lineRule="auto"/>
      </w:pPr>
      <w:r>
        <w:separator/>
      </w:r>
    </w:p>
  </w:footnote>
  <w:footnote w:type="continuationSeparator" w:id="0">
    <w:p w14:paraId="72874415" w14:textId="77777777" w:rsidR="0033444A" w:rsidRDefault="00334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67811"/>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236D0"/>
    <w:rsid w:val="0033444A"/>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C6890"/>
    <w:rsid w:val="005D0DF7"/>
    <w:rsid w:val="005D6165"/>
    <w:rsid w:val="005F0FBF"/>
    <w:rsid w:val="0061055F"/>
    <w:rsid w:val="006169A6"/>
    <w:rsid w:val="006171F1"/>
    <w:rsid w:val="0062688A"/>
    <w:rsid w:val="0063093F"/>
    <w:rsid w:val="00651D64"/>
    <w:rsid w:val="00655E22"/>
    <w:rsid w:val="00671C08"/>
    <w:rsid w:val="006A2DF1"/>
    <w:rsid w:val="006A6554"/>
    <w:rsid w:val="006A6A8F"/>
    <w:rsid w:val="006B18BD"/>
    <w:rsid w:val="006B2576"/>
    <w:rsid w:val="006B5389"/>
    <w:rsid w:val="006C070D"/>
    <w:rsid w:val="006C0D3A"/>
    <w:rsid w:val="006D305F"/>
    <w:rsid w:val="006E4664"/>
    <w:rsid w:val="006F599E"/>
    <w:rsid w:val="0070425C"/>
    <w:rsid w:val="007061E2"/>
    <w:rsid w:val="00706629"/>
    <w:rsid w:val="00711888"/>
    <w:rsid w:val="00712D49"/>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82"/>
    <w:rsid w:val="0080119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B789B"/>
    <w:rsid w:val="008C266B"/>
    <w:rsid w:val="008C2772"/>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02596"/>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2653C"/>
    <w:rsid w:val="00E35014"/>
    <w:rsid w:val="00E37313"/>
    <w:rsid w:val="00E500C7"/>
    <w:rsid w:val="00E56FEF"/>
    <w:rsid w:val="00E73DB4"/>
    <w:rsid w:val="00E925FD"/>
    <w:rsid w:val="00EA0899"/>
    <w:rsid w:val="00EA3EF6"/>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1</Pages>
  <Words>2912</Words>
  <Characters>1661</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38</cp:revision>
  <cp:lastPrinted>2018-03-07T08:06:00Z</cp:lastPrinted>
  <dcterms:created xsi:type="dcterms:W3CDTF">2022-03-23T05:31:00Z</dcterms:created>
  <dcterms:modified xsi:type="dcterms:W3CDTF">2026-07-10T07:52:00Z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