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9E6A19" w14:paraId="641CF4E3" w14:textId="77777777" w:rsidTr="00103A07">
        <w:tc>
          <w:tcPr>
            <w:tcW w:w="1316" w:type="pct"/>
            <w:vMerge w:val="restart"/>
            <w:shd w:val="clear" w:color="auto" w:fill="FFFFCC"/>
            <w:vAlign w:val="center"/>
          </w:tcPr>
          <w:p w14:paraId="39B4112C" w14:textId="56957C2D" w:rsidR="0004765E" w:rsidRPr="009E6A19" w:rsidRDefault="0004765E" w:rsidP="009A4FC7">
            <w:pPr>
              <w:jc w:val="left"/>
              <w:rPr>
                <w:rFonts w:ascii="Calibri Light" w:hAnsi="Calibri Light" w:cs="Calibri Light"/>
                <w:b/>
                <w:color w:val="548DD4" w:themeColor="text2" w:themeTint="99"/>
                <w:lang w:val="lt-LT"/>
              </w:rPr>
            </w:pPr>
            <w:r w:rsidRPr="009E6A19">
              <w:rPr>
                <w:rFonts w:ascii="Calibri Light" w:hAnsi="Calibri Light" w:cs="Calibri Light"/>
                <w:b/>
                <w:color w:val="548DD4" w:themeColor="text2" w:themeTint="99"/>
                <w:lang w:val="lt-LT"/>
              </w:rPr>
              <w:t xml:space="preserve">PIRKIMO PAVADINIMAS, </w:t>
            </w:r>
          </w:p>
          <w:p w14:paraId="74DA7CC7" w14:textId="3E40095D" w:rsidR="00747B71" w:rsidRPr="009E6A19" w:rsidRDefault="00747B71" w:rsidP="009A4FC7">
            <w:pPr>
              <w:jc w:val="left"/>
              <w:rPr>
                <w:rFonts w:ascii="Calibri Light" w:hAnsi="Calibri Light" w:cs="Calibri Light"/>
                <w:b/>
                <w:lang w:val="lt-LT"/>
              </w:rPr>
            </w:pPr>
            <w:r w:rsidRPr="009E6A19">
              <w:rPr>
                <w:rFonts w:ascii="Calibri Light" w:hAnsi="Calibri Light" w:cs="Calibri Light"/>
                <w:b/>
                <w:color w:val="548DD4" w:themeColor="text2" w:themeTint="99"/>
                <w:lang w:val="lt-LT"/>
              </w:rPr>
              <w:t>PIRKIMO BŪDAS</w:t>
            </w:r>
          </w:p>
        </w:tc>
        <w:tc>
          <w:tcPr>
            <w:tcW w:w="3684" w:type="pct"/>
            <w:vAlign w:val="center"/>
          </w:tcPr>
          <w:p w14:paraId="7CF1D247" w14:textId="3AD52BDA" w:rsidR="00747B71" w:rsidRPr="009E6A19" w:rsidRDefault="00E436C3" w:rsidP="009A4FC7">
            <w:pPr>
              <w:jc w:val="left"/>
              <w:rPr>
                <w:rFonts w:ascii="Calibri Light" w:hAnsi="Calibri Light" w:cs="Calibri Light"/>
                <w:b/>
                <w:color w:val="000000" w:themeColor="text1"/>
                <w:lang w:val="lt-LT"/>
              </w:rPr>
            </w:pPr>
            <w:r w:rsidRPr="00E436C3">
              <w:rPr>
                <w:rFonts w:ascii="Calibri Light" w:hAnsi="Calibri Light" w:cs="Calibri Light"/>
                <w:b/>
                <w:color w:val="000000" w:themeColor="text1"/>
                <w:lang w:val="lt-LT"/>
              </w:rPr>
              <w:t>7,62x51 mm kalibro šoviniai juostoje</w:t>
            </w:r>
            <w:r>
              <w:rPr>
                <w:rFonts w:ascii="Calibri Light" w:hAnsi="Calibri Light" w:cs="Calibri Light"/>
                <w:b/>
                <w:color w:val="000000" w:themeColor="text1"/>
                <w:lang w:val="lt-LT"/>
              </w:rPr>
              <w:t xml:space="preserve"> (PPR-454)</w:t>
            </w:r>
          </w:p>
        </w:tc>
      </w:tr>
      <w:tr w:rsidR="00747B71" w:rsidRPr="009E6A19" w14:paraId="7CC5597A" w14:textId="77777777" w:rsidTr="0004765E">
        <w:tc>
          <w:tcPr>
            <w:tcW w:w="1316" w:type="pct"/>
            <w:vMerge/>
            <w:shd w:val="clear" w:color="auto" w:fill="FFFFCC"/>
            <w:vAlign w:val="center"/>
          </w:tcPr>
          <w:p w14:paraId="5F0350AE" w14:textId="77777777" w:rsidR="00747B71" w:rsidRPr="009E6A19" w:rsidRDefault="00747B71" w:rsidP="009A4FC7">
            <w:pPr>
              <w:jc w:val="left"/>
              <w:rPr>
                <w:rFonts w:ascii="Calibri Light" w:hAnsi="Calibri Light" w:cs="Calibri Light"/>
                <w:b/>
                <w:color w:val="548DD4" w:themeColor="text2" w:themeTint="99"/>
                <w:lang w:val="lt-LT"/>
              </w:rPr>
            </w:pPr>
          </w:p>
        </w:tc>
        <w:tc>
          <w:tcPr>
            <w:tcW w:w="3684" w:type="pct"/>
            <w:shd w:val="clear" w:color="auto" w:fill="FFFFCC"/>
            <w:vAlign w:val="center"/>
          </w:tcPr>
          <w:p w14:paraId="1D3B0897" w14:textId="7DED1C2A" w:rsidR="00747B71" w:rsidRPr="009E6A19" w:rsidRDefault="007161A6" w:rsidP="009A4FC7">
            <w:pPr>
              <w:jc w:val="left"/>
              <w:rPr>
                <w:rFonts w:ascii="Calibri Light" w:hAnsi="Calibri Light" w:cs="Calibri Light"/>
                <w:b/>
                <w:lang w:val="lt-LT"/>
              </w:rPr>
            </w:pPr>
            <w:r w:rsidRPr="009E6A19">
              <w:rPr>
                <w:rFonts w:ascii="Calibri Light" w:hAnsi="Calibri Light" w:cs="Calibri Light"/>
                <w:b/>
                <w:color w:val="4F81BD" w:themeColor="accent1"/>
                <w:lang w:val="lt-LT"/>
              </w:rPr>
              <w:t>Supaprastintas a</w:t>
            </w:r>
            <w:r w:rsidR="00F44342" w:rsidRPr="009E6A19">
              <w:rPr>
                <w:rFonts w:ascii="Calibri Light" w:hAnsi="Calibri Light" w:cs="Calibri Light"/>
                <w:b/>
                <w:color w:val="4F81BD" w:themeColor="accent1"/>
                <w:lang w:val="lt-LT"/>
              </w:rPr>
              <w:t>tviras konkursas</w:t>
            </w:r>
            <w:r w:rsidR="0004765E" w:rsidRPr="009E6A19">
              <w:rPr>
                <w:rFonts w:ascii="Calibri Light" w:hAnsi="Calibri Light" w:cs="Calibri Light"/>
                <w:b/>
                <w:color w:val="4F81BD" w:themeColor="accent1"/>
                <w:lang w:val="lt-LT"/>
              </w:rPr>
              <w:t xml:space="preserve"> (VPAGSSĮ 20 str.)</w:t>
            </w:r>
          </w:p>
        </w:tc>
      </w:tr>
    </w:tbl>
    <w:p w14:paraId="75685FAC" w14:textId="6035BFF1" w:rsidR="003A1596" w:rsidRPr="009E6A19" w:rsidRDefault="003A1596" w:rsidP="009A4FC7">
      <w:pPr>
        <w:spacing w:after="0" w:line="240" w:lineRule="auto"/>
        <w:rPr>
          <w:rFonts w:ascii="Calibri Light" w:hAnsi="Calibri Light" w:cs="Calibri Light"/>
          <w:b/>
          <w:lang w:val="lt-LT"/>
        </w:rPr>
      </w:pPr>
    </w:p>
    <w:p w14:paraId="7F6B4208" w14:textId="77777777" w:rsidR="00F40F5A" w:rsidRPr="009E6A19" w:rsidRDefault="00F40F5A" w:rsidP="009A4FC7">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9E6A19" w:rsidRDefault="00F40F5A" w:rsidP="009A4FC7">
      <w:pPr>
        <w:spacing w:after="0" w:line="240" w:lineRule="auto"/>
        <w:rPr>
          <w:rFonts w:ascii="Calibri Light" w:hAnsi="Calibri Light" w:cs="Calibri Light"/>
          <w:b/>
          <w:lang w:val="lt-LT"/>
        </w:rPr>
      </w:pPr>
    </w:p>
    <w:p w14:paraId="1A4389A3" w14:textId="3E707BAF" w:rsidR="00F52095" w:rsidRPr="009E6A19" w:rsidRDefault="00F52095" w:rsidP="009A4FC7">
      <w:pPr>
        <w:spacing w:after="0" w:line="240" w:lineRule="auto"/>
        <w:rPr>
          <w:rFonts w:ascii="Calibri Light" w:hAnsi="Calibri Light" w:cs="Calibri Light"/>
          <w:b/>
          <w:lang w:val="lt-LT"/>
        </w:rPr>
      </w:pPr>
      <w:r w:rsidRPr="009E6A19">
        <w:rPr>
          <w:rFonts w:ascii="Calibri Light" w:hAnsi="Calibri Light" w:cs="Calibri Light"/>
          <w:b/>
          <w:lang w:val="lt-LT"/>
        </w:rPr>
        <w:t>1 lentelė. Bendroji informacija apie pirkimą</w:t>
      </w:r>
      <w:r w:rsidR="00AD1ED7" w:rsidRPr="009E6A19">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9E6A19" w14:paraId="243A1BAC" w14:textId="77777777" w:rsidTr="00CB05B4">
        <w:trPr>
          <w:trHeight w:val="20"/>
        </w:trPr>
        <w:tc>
          <w:tcPr>
            <w:tcW w:w="358" w:type="pct"/>
            <w:shd w:val="clear" w:color="auto" w:fill="F2F2F2" w:themeFill="background1" w:themeFillShade="F2"/>
            <w:vAlign w:val="center"/>
          </w:tcPr>
          <w:p w14:paraId="2C03FBB9"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Perkančioji organizacija:</w:t>
            </w:r>
          </w:p>
        </w:tc>
        <w:tc>
          <w:tcPr>
            <w:tcW w:w="2506" w:type="pct"/>
            <w:vAlign w:val="center"/>
          </w:tcPr>
          <w:p w14:paraId="3E642DB4" w14:textId="4E7ED331" w:rsidR="00F52095" w:rsidRPr="009E6A19" w:rsidRDefault="00E85645" w:rsidP="009A4FC7">
            <w:pPr>
              <w:rPr>
                <w:rFonts w:ascii="Calibri Light" w:hAnsi="Calibri Light" w:cs="Calibri Light"/>
                <w:lang w:val="lt-LT"/>
              </w:rPr>
            </w:pPr>
            <w:r w:rsidRPr="009E6A19">
              <w:rPr>
                <w:rFonts w:ascii="Calibri Light" w:hAnsi="Calibri Light" w:cs="Calibri Light"/>
                <w:lang w:val="lt-LT"/>
              </w:rPr>
              <w:t>Išteklių agentūra (IA).</w:t>
            </w:r>
          </w:p>
        </w:tc>
      </w:tr>
      <w:tr w:rsidR="00482726" w:rsidRPr="009E6A19" w14:paraId="0FA43B52" w14:textId="77777777" w:rsidTr="00CB05B4">
        <w:trPr>
          <w:trHeight w:val="20"/>
        </w:trPr>
        <w:tc>
          <w:tcPr>
            <w:tcW w:w="358" w:type="pct"/>
            <w:shd w:val="clear" w:color="auto" w:fill="F2F2F2" w:themeFill="background1" w:themeFillShade="F2"/>
            <w:vAlign w:val="center"/>
          </w:tcPr>
          <w:p w14:paraId="644461AF"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Pirkimo procedūras vykdo:</w:t>
            </w:r>
          </w:p>
        </w:tc>
        <w:tc>
          <w:tcPr>
            <w:tcW w:w="2506" w:type="pct"/>
            <w:vAlign w:val="center"/>
          </w:tcPr>
          <w:p w14:paraId="5D9DF3F1" w14:textId="7278DF4E" w:rsidR="00F52095" w:rsidRPr="009E6A19" w:rsidRDefault="00CB05B4" w:rsidP="009A4FC7">
            <w:pPr>
              <w:rPr>
                <w:rFonts w:ascii="Calibri Light" w:hAnsi="Calibri Light" w:cs="Calibri Light"/>
                <w:lang w:val="lt-LT"/>
              </w:rPr>
            </w:pPr>
            <w:r w:rsidRPr="009E6A19">
              <w:rPr>
                <w:rFonts w:ascii="Calibri Light" w:hAnsi="Calibri Light" w:cs="Calibri Light"/>
                <w:lang w:val="lt-LT"/>
              </w:rPr>
              <w:t>Išteklių agentūros viešųjų pirkimų, atliekamų gynybos ir saugumo srityje, komisija</w:t>
            </w:r>
            <w:r w:rsidR="00E85645" w:rsidRPr="009E6A19">
              <w:rPr>
                <w:rFonts w:ascii="Calibri Light" w:hAnsi="Calibri Light" w:cs="Calibri Light"/>
                <w:lang w:val="lt-LT"/>
              </w:rPr>
              <w:t>.</w:t>
            </w:r>
          </w:p>
        </w:tc>
      </w:tr>
      <w:tr w:rsidR="00482726" w:rsidRPr="009E6A19" w14:paraId="4942FC36" w14:textId="77777777" w:rsidTr="00CB05B4">
        <w:trPr>
          <w:trHeight w:val="20"/>
        </w:trPr>
        <w:tc>
          <w:tcPr>
            <w:tcW w:w="358" w:type="pct"/>
            <w:shd w:val="clear" w:color="auto" w:fill="F2F2F2" w:themeFill="background1" w:themeFillShade="F2"/>
            <w:vAlign w:val="center"/>
          </w:tcPr>
          <w:p w14:paraId="2A84794E"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9E6A19" w:rsidRDefault="00F52095" w:rsidP="009A4FC7">
            <w:pPr>
              <w:rPr>
                <w:rFonts w:ascii="Calibri Light" w:hAnsi="Calibri Light" w:cs="Calibri Light"/>
                <w:lang w:val="lt-LT"/>
              </w:rPr>
            </w:pPr>
            <w:r w:rsidRPr="009E6A19">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7A2FD3E3" w:rsidR="00F52095" w:rsidRPr="009E6A19" w:rsidRDefault="0004765E" w:rsidP="009A4FC7">
                <w:pPr>
                  <w:rPr>
                    <w:rFonts w:ascii="Calibri Light" w:hAnsi="Calibri Light" w:cs="Calibri Light"/>
                    <w:lang w:val="lt-LT"/>
                  </w:rPr>
                </w:pPr>
                <w:r w:rsidRPr="009E6A19">
                  <w:rPr>
                    <w:rFonts w:ascii="Calibri Light" w:hAnsi="Calibri Light" w:cs="Calibri Light"/>
                    <w:lang w:val="lt-LT"/>
                  </w:rPr>
                  <w:t>Evaldas Stadalius, tel. 271 7230, el. p. evaldas.stadalius@vrm.lt</w:t>
                </w:r>
              </w:p>
            </w:tc>
          </w:sdtContent>
        </w:sdt>
      </w:tr>
      <w:tr w:rsidR="00482726" w:rsidRPr="009E6A19" w14:paraId="3EDD939B" w14:textId="77777777" w:rsidTr="00CB05B4">
        <w:trPr>
          <w:trHeight w:val="20"/>
        </w:trPr>
        <w:tc>
          <w:tcPr>
            <w:tcW w:w="358" w:type="pct"/>
            <w:shd w:val="clear" w:color="auto" w:fill="F2F2F2" w:themeFill="background1" w:themeFillShade="F2"/>
            <w:vAlign w:val="center"/>
          </w:tcPr>
          <w:p w14:paraId="29D2706C"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9E6A19" w:rsidRDefault="00F52095" w:rsidP="009A4FC7">
            <w:pPr>
              <w:rPr>
                <w:rFonts w:ascii="Calibri Light" w:hAnsi="Calibri Light" w:cs="Calibri Light"/>
                <w:bCs/>
                <w:lang w:val="lt-LT"/>
              </w:rPr>
            </w:pPr>
            <w:r w:rsidRPr="009E6A19">
              <w:rPr>
                <w:rFonts w:ascii="Calibri Light" w:hAnsi="Calibri Light" w:cs="Calibri Light"/>
                <w:bCs/>
                <w:lang w:val="lt-LT"/>
              </w:rPr>
              <w:t>Informacija apie pirkimo dalis</w:t>
            </w:r>
          </w:p>
        </w:tc>
        <w:tc>
          <w:tcPr>
            <w:tcW w:w="2506" w:type="pct"/>
            <w:vAlign w:val="center"/>
          </w:tcPr>
          <w:p w14:paraId="022775C4" w14:textId="28E0ADF8"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Žr. SS 2 skyrių</w:t>
            </w:r>
            <w:r w:rsidR="00E85645" w:rsidRPr="009E6A19">
              <w:rPr>
                <w:rFonts w:ascii="Calibri Light" w:hAnsi="Calibri Light" w:cs="Calibri Light"/>
                <w:lang w:val="lt-LT"/>
              </w:rPr>
              <w:t>.</w:t>
            </w:r>
          </w:p>
        </w:tc>
      </w:tr>
      <w:tr w:rsidR="00482726" w:rsidRPr="009E6A19" w14:paraId="6E3506D1" w14:textId="77777777" w:rsidTr="00CB05B4">
        <w:trPr>
          <w:trHeight w:val="20"/>
        </w:trPr>
        <w:tc>
          <w:tcPr>
            <w:tcW w:w="358" w:type="pct"/>
            <w:shd w:val="clear" w:color="auto" w:fill="F2F2F2" w:themeFill="background1" w:themeFillShade="F2"/>
            <w:vAlign w:val="center"/>
          </w:tcPr>
          <w:p w14:paraId="55746C03"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Pirkimo objekto rūšis:</w:t>
            </w:r>
          </w:p>
        </w:tc>
        <w:tc>
          <w:tcPr>
            <w:tcW w:w="2506" w:type="pct"/>
            <w:vAlign w:val="center"/>
          </w:tcPr>
          <w:p w14:paraId="0C713619" w14:textId="5B6ABCFA" w:rsidR="00F52095" w:rsidRPr="009E6A19" w:rsidRDefault="00000000" w:rsidP="009A4FC7">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9E6A19">
                  <w:rPr>
                    <w:rFonts w:ascii="Calibri Light" w:hAnsi="Calibri Light" w:cs="Calibri Light"/>
                    <w:lang w:val="lt-LT"/>
                  </w:rPr>
                  <w:t>Prekės</w:t>
                </w:r>
              </w:sdtContent>
            </w:sdt>
            <w:r w:rsidR="00E85645" w:rsidRPr="009E6A19">
              <w:rPr>
                <w:rFonts w:ascii="Calibri Light" w:hAnsi="Calibri Light" w:cs="Calibri Light"/>
                <w:lang w:val="lt-LT"/>
              </w:rPr>
              <w:t>.</w:t>
            </w:r>
          </w:p>
        </w:tc>
      </w:tr>
      <w:tr w:rsidR="009161BB" w:rsidRPr="009E6A19" w14:paraId="22D725F9" w14:textId="77777777" w:rsidTr="00CB05B4">
        <w:trPr>
          <w:trHeight w:val="20"/>
        </w:trPr>
        <w:tc>
          <w:tcPr>
            <w:tcW w:w="358" w:type="pct"/>
            <w:shd w:val="clear" w:color="auto" w:fill="F2F2F2" w:themeFill="background1" w:themeFillShade="F2"/>
            <w:vAlign w:val="center"/>
          </w:tcPr>
          <w:p w14:paraId="37F74F13" w14:textId="77777777" w:rsidR="009161BB" w:rsidRPr="009E6A19" w:rsidRDefault="009161BB"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9E6A19" w:rsidRDefault="009161BB" w:rsidP="009A4FC7">
            <w:pPr>
              <w:rPr>
                <w:rFonts w:ascii="Calibri Light" w:hAnsi="Calibri Light" w:cs="Calibri Light"/>
                <w:lang w:val="lt-LT"/>
              </w:rPr>
            </w:pPr>
            <w:r w:rsidRPr="009E6A19">
              <w:rPr>
                <w:rFonts w:ascii="Calibri Light" w:hAnsi="Calibri Light" w:cs="Calibri Light"/>
                <w:lang w:val="lt-LT"/>
              </w:rPr>
              <w:t>Pirkimo objekto aprašymas</w:t>
            </w:r>
          </w:p>
        </w:tc>
        <w:tc>
          <w:tcPr>
            <w:tcW w:w="2506" w:type="pct"/>
            <w:vAlign w:val="center"/>
          </w:tcPr>
          <w:p w14:paraId="39D7B212" w14:textId="556694E3" w:rsidR="009161BB" w:rsidRPr="009E6A19" w:rsidRDefault="009161BB" w:rsidP="009A4FC7">
            <w:pPr>
              <w:rPr>
                <w:rFonts w:ascii="Calibri Light" w:hAnsi="Calibri Light" w:cs="Calibri Light"/>
                <w:lang w:val="lt-LT"/>
              </w:rPr>
            </w:pPr>
            <w:r w:rsidRPr="009E6A19">
              <w:rPr>
                <w:rFonts w:ascii="Calibri Light" w:hAnsi="Calibri Light" w:cs="Calibri Light"/>
                <w:lang w:val="lt-LT"/>
              </w:rPr>
              <w:t xml:space="preserve">Žr. </w:t>
            </w:r>
            <w:r w:rsidR="00C31FC3" w:rsidRPr="009E6A19">
              <w:rPr>
                <w:rFonts w:ascii="Calibri Light" w:hAnsi="Calibri Light" w:cs="Calibri Light"/>
                <w:lang w:val="lt-LT"/>
              </w:rPr>
              <w:t xml:space="preserve">Techninę specifikaciją </w:t>
            </w:r>
            <w:r w:rsidR="00CB05B4" w:rsidRPr="009E6A19">
              <w:rPr>
                <w:rFonts w:ascii="Calibri Light" w:hAnsi="Calibri Light" w:cs="Calibri Light"/>
                <w:lang w:val="lt-LT"/>
              </w:rPr>
              <w:t>„</w:t>
            </w:r>
            <w:r w:rsidRPr="009E6A19">
              <w:rPr>
                <w:rFonts w:ascii="Calibri Light" w:hAnsi="Calibri Light" w:cs="Calibri Light"/>
                <w:lang w:val="lt-LT"/>
              </w:rPr>
              <w:t xml:space="preserve">3 </w:t>
            </w:r>
            <w:r w:rsidR="00CB05B4" w:rsidRPr="009E6A19">
              <w:rPr>
                <w:rFonts w:ascii="Calibri Light" w:hAnsi="Calibri Light" w:cs="Calibri Light"/>
                <w:lang w:val="lt-LT"/>
              </w:rPr>
              <w:t>IA</w:t>
            </w:r>
            <w:r w:rsidR="00280C4F" w:rsidRPr="009E6A19">
              <w:rPr>
                <w:rFonts w:ascii="Calibri Light" w:hAnsi="Calibri Light" w:cs="Calibri Light"/>
                <w:lang w:val="lt-LT"/>
              </w:rPr>
              <w:t>GS</w:t>
            </w:r>
            <w:r w:rsidRPr="009E6A19">
              <w:rPr>
                <w:rFonts w:ascii="Calibri Light" w:hAnsi="Calibri Light" w:cs="Calibri Light"/>
                <w:lang w:val="lt-LT"/>
              </w:rPr>
              <w:t xml:space="preserve"> PD TS</w:t>
            </w:r>
            <w:r w:rsidR="00CB05B4" w:rsidRPr="009E6A19">
              <w:rPr>
                <w:rFonts w:ascii="Calibri Light" w:hAnsi="Calibri Light" w:cs="Calibri Light"/>
                <w:lang w:val="lt-LT"/>
              </w:rPr>
              <w:t>“</w:t>
            </w:r>
            <w:r w:rsidR="00E85645" w:rsidRPr="009E6A19">
              <w:rPr>
                <w:rFonts w:ascii="Calibri Light" w:hAnsi="Calibri Light" w:cs="Calibri Light"/>
                <w:lang w:val="lt-LT"/>
              </w:rPr>
              <w:t>.</w:t>
            </w:r>
          </w:p>
        </w:tc>
      </w:tr>
      <w:tr w:rsidR="00333F08" w:rsidRPr="009E6A19" w14:paraId="5703157A" w14:textId="77777777" w:rsidTr="00CB05B4">
        <w:trPr>
          <w:trHeight w:val="20"/>
        </w:trPr>
        <w:tc>
          <w:tcPr>
            <w:tcW w:w="358" w:type="pct"/>
            <w:shd w:val="clear" w:color="auto" w:fill="F2F2F2" w:themeFill="background1" w:themeFillShade="F2"/>
            <w:vAlign w:val="center"/>
          </w:tcPr>
          <w:p w14:paraId="03536070"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9E6A19" w:rsidRDefault="00333F08" w:rsidP="009A4FC7">
            <w:pPr>
              <w:rPr>
                <w:rFonts w:ascii="Calibri Light" w:hAnsi="Calibri Light" w:cs="Calibri Light"/>
                <w:color w:val="FF0000"/>
                <w:lang w:val="lt-LT"/>
              </w:rPr>
            </w:pPr>
            <w:r w:rsidRPr="009E6A19">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9E6A19">
                  <w:rPr>
                    <w:rFonts w:ascii="Calibri Light" w:hAnsi="Calibri Light" w:cs="Calibri Light"/>
                    <w:lang w:val="lt-LT"/>
                  </w:rPr>
                  <w:t>Ne</w:t>
                </w:r>
              </w:sdtContent>
            </w:sdt>
            <w:r w:rsidR="00E85645" w:rsidRPr="009E6A19">
              <w:rPr>
                <w:rFonts w:ascii="Calibri Light" w:hAnsi="Calibri Light" w:cs="Calibri Light"/>
                <w:lang w:val="lt-LT"/>
              </w:rPr>
              <w:t>.</w:t>
            </w:r>
          </w:p>
        </w:tc>
      </w:tr>
      <w:tr w:rsidR="00333F08" w:rsidRPr="009E6A19" w14:paraId="29CF6AEC" w14:textId="77777777" w:rsidTr="00CB05B4">
        <w:trPr>
          <w:trHeight w:val="20"/>
        </w:trPr>
        <w:tc>
          <w:tcPr>
            <w:tcW w:w="358" w:type="pct"/>
            <w:shd w:val="clear" w:color="auto" w:fill="F2F2F2" w:themeFill="background1" w:themeFillShade="F2"/>
            <w:vAlign w:val="center"/>
          </w:tcPr>
          <w:p w14:paraId="2C5BCBDA"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9E6A19">
                  <w:rPr>
                    <w:rFonts w:ascii="Calibri Light" w:hAnsi="Calibri Light" w:cs="Calibri Light"/>
                    <w:lang w:val="lt-LT"/>
                  </w:rPr>
                  <w:t>Netaikoma</w:t>
                </w:r>
              </w:sdtContent>
            </w:sdt>
            <w:r w:rsidR="00E85645" w:rsidRPr="009E6A19">
              <w:rPr>
                <w:rFonts w:ascii="Calibri Light" w:hAnsi="Calibri Light" w:cs="Calibri Light"/>
                <w:lang w:val="lt-LT"/>
              </w:rPr>
              <w:t>.</w:t>
            </w:r>
          </w:p>
        </w:tc>
      </w:tr>
      <w:tr w:rsidR="0086066A" w:rsidRPr="009E6A19" w14:paraId="774B31D9" w14:textId="77777777" w:rsidTr="00CB05B4">
        <w:trPr>
          <w:trHeight w:val="20"/>
        </w:trPr>
        <w:tc>
          <w:tcPr>
            <w:tcW w:w="358" w:type="pct"/>
            <w:shd w:val="clear" w:color="auto" w:fill="F2F2F2" w:themeFill="background1" w:themeFillShade="F2"/>
            <w:vAlign w:val="center"/>
          </w:tcPr>
          <w:p w14:paraId="1545B8FA" w14:textId="77777777" w:rsidR="0086066A" w:rsidRPr="009E6A19" w:rsidRDefault="0086066A"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773C0E11" w:rsidR="0086066A" w:rsidRPr="009E6A19" w:rsidRDefault="0004765E" w:rsidP="009A4FC7">
            <w:pPr>
              <w:rPr>
                <w:rFonts w:ascii="Calibri Light" w:hAnsi="Calibri Light" w:cs="Calibri Light"/>
                <w:lang w:val="lt-LT"/>
              </w:rPr>
            </w:pPr>
            <w:r w:rsidRPr="009E6A19">
              <w:rPr>
                <w:rFonts w:ascii="Calibri Light" w:hAnsi="Calibri Light" w:cs="Calibri Light"/>
                <w:lang w:val="lt-LT"/>
              </w:rPr>
              <w:t>Pasiūlymų</w:t>
            </w:r>
            <w:r w:rsidR="0086066A" w:rsidRPr="009E6A19">
              <w:rPr>
                <w:rFonts w:ascii="Calibri Light" w:hAnsi="Calibri Light" w:cs="Calibri Light"/>
                <w:lang w:val="lt-LT"/>
              </w:rPr>
              <w:t xml:space="preserve"> pateikimo terminas:</w:t>
            </w:r>
          </w:p>
        </w:tc>
        <w:tc>
          <w:tcPr>
            <w:tcW w:w="2506" w:type="pct"/>
            <w:vAlign w:val="center"/>
          </w:tcPr>
          <w:p w14:paraId="650E792A" w14:textId="377828BC" w:rsidR="0086066A" w:rsidRPr="009E6A19" w:rsidRDefault="00C22835" w:rsidP="009A4FC7">
            <w:pPr>
              <w:tabs>
                <w:tab w:val="center" w:pos="2015"/>
              </w:tabs>
              <w:rPr>
                <w:rFonts w:ascii="Calibri Light" w:hAnsi="Calibri Light" w:cs="Calibri Light"/>
                <w:bCs/>
                <w:iCs/>
                <w:color w:val="FF0000"/>
                <w:sz w:val="20"/>
                <w:szCs w:val="20"/>
                <w:lang w:val="lt-LT"/>
              </w:rPr>
            </w:pPr>
            <w:r w:rsidRPr="009E6A19">
              <w:rPr>
                <w:rFonts w:ascii="Calibri Light" w:hAnsi="Calibri Light" w:cs="Calibri Light"/>
                <w:lang w:val="lt-LT"/>
              </w:rPr>
              <w:t>Žr. CVP IS</w:t>
            </w:r>
          </w:p>
        </w:tc>
      </w:tr>
      <w:tr w:rsidR="00333F08" w:rsidRPr="009E6A19" w14:paraId="0735C5F9" w14:textId="77777777" w:rsidTr="00CB05B4">
        <w:trPr>
          <w:trHeight w:val="20"/>
        </w:trPr>
        <w:tc>
          <w:tcPr>
            <w:tcW w:w="358" w:type="pct"/>
            <w:shd w:val="clear" w:color="auto" w:fill="F2F2F2" w:themeFill="background1" w:themeFillShade="F2"/>
            <w:vAlign w:val="center"/>
          </w:tcPr>
          <w:p w14:paraId="1AC439C3"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Paklausimus tiekėjai gali pateikti iki</w:t>
            </w:r>
          </w:p>
        </w:tc>
        <w:tc>
          <w:tcPr>
            <w:tcW w:w="2506" w:type="pct"/>
            <w:vAlign w:val="center"/>
          </w:tcPr>
          <w:p w14:paraId="1B25763D" w14:textId="48328DC0" w:rsidR="00333F08" w:rsidRPr="009E6A19" w:rsidRDefault="0004765E" w:rsidP="009A4FC7">
            <w:pPr>
              <w:rPr>
                <w:rFonts w:ascii="Calibri Light" w:hAnsi="Calibri Light" w:cs="Calibri Light"/>
                <w:bCs/>
                <w:lang w:val="lt-LT"/>
              </w:rPr>
            </w:pPr>
            <w:r w:rsidRPr="009E6A19">
              <w:rPr>
                <w:rFonts w:ascii="Calibri Light" w:hAnsi="Calibri Light" w:cs="Calibri Light"/>
                <w:lang w:val="lt-LT"/>
              </w:rPr>
              <w:t>Žr. CVP IS</w:t>
            </w:r>
          </w:p>
        </w:tc>
      </w:tr>
      <w:tr w:rsidR="00333F08" w:rsidRPr="009E6A19" w14:paraId="69DD17BB" w14:textId="77777777" w:rsidTr="00CB05B4">
        <w:trPr>
          <w:trHeight w:val="20"/>
        </w:trPr>
        <w:tc>
          <w:tcPr>
            <w:tcW w:w="358" w:type="pct"/>
            <w:shd w:val="clear" w:color="auto" w:fill="F2F2F2" w:themeFill="background1" w:themeFillShade="F2"/>
            <w:vAlign w:val="center"/>
          </w:tcPr>
          <w:p w14:paraId="7A57CA82"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9E6A19" w:rsidRDefault="00000000" w:rsidP="009A4FC7">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9E6A19">
                  <w:rPr>
                    <w:rFonts w:ascii="Calibri Light" w:hAnsi="Calibri Light" w:cs="Calibri Light"/>
                    <w:color w:val="000000" w:themeColor="text1"/>
                    <w:lang w:val="lt-LT"/>
                  </w:rPr>
                  <w:t>Likus 3 (trims) darbo dienoms iki pasiūlymų pateikimo termino pabaigos.</w:t>
                </w:r>
              </w:sdtContent>
            </w:sdt>
          </w:p>
        </w:tc>
      </w:tr>
      <w:tr w:rsidR="00333F08" w:rsidRPr="009E6A19" w14:paraId="183C3D4E" w14:textId="77777777" w:rsidTr="00CB05B4">
        <w:trPr>
          <w:trHeight w:val="20"/>
        </w:trPr>
        <w:tc>
          <w:tcPr>
            <w:tcW w:w="358" w:type="pct"/>
            <w:shd w:val="clear" w:color="auto" w:fill="F2F2F2" w:themeFill="background1" w:themeFillShade="F2"/>
            <w:vAlign w:val="center"/>
          </w:tcPr>
          <w:p w14:paraId="61E456CB"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Pasiūlymų vertinimo kriterijus</w:t>
            </w:r>
          </w:p>
        </w:tc>
        <w:tc>
          <w:tcPr>
            <w:tcW w:w="2506" w:type="pct"/>
            <w:vAlign w:val="center"/>
          </w:tcPr>
          <w:p w14:paraId="04039372" w14:textId="1B7E89FC"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9E6A19">
                  <w:rPr>
                    <w:rFonts w:ascii="Calibri Light" w:hAnsi="Calibri Light" w:cs="Calibri Light"/>
                    <w:lang w:val="lt-LT"/>
                  </w:rPr>
                  <w:t>Mažiausios kainos vertinimo kriterijus</w:t>
                </w:r>
              </w:sdtContent>
            </w:sdt>
            <w:r w:rsidR="00E85645" w:rsidRPr="009E6A19">
              <w:rPr>
                <w:rFonts w:ascii="Calibri Light" w:hAnsi="Calibri Light" w:cs="Calibri Light"/>
                <w:lang w:val="lt-LT"/>
              </w:rPr>
              <w:t>.</w:t>
            </w:r>
          </w:p>
        </w:tc>
      </w:tr>
      <w:tr w:rsidR="00333F08" w:rsidRPr="009E6A19" w14:paraId="360261E0" w14:textId="77777777" w:rsidTr="00CB05B4">
        <w:trPr>
          <w:trHeight w:val="20"/>
        </w:trPr>
        <w:tc>
          <w:tcPr>
            <w:tcW w:w="358" w:type="pct"/>
            <w:shd w:val="clear" w:color="auto" w:fill="F2F2F2" w:themeFill="background1" w:themeFillShade="F2"/>
            <w:vAlign w:val="center"/>
          </w:tcPr>
          <w:p w14:paraId="1638A399"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Kainodaros būdas:</w:t>
            </w:r>
          </w:p>
        </w:tc>
        <w:tc>
          <w:tcPr>
            <w:tcW w:w="2506" w:type="pct"/>
            <w:vAlign w:val="center"/>
          </w:tcPr>
          <w:p w14:paraId="50D5B165" w14:textId="5FC1897D"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E436C3">
                  <w:rPr>
                    <w:rFonts w:ascii="Calibri Light" w:hAnsi="Calibri Light" w:cs="Calibri Light"/>
                    <w:lang w:val="lt-LT"/>
                  </w:rPr>
                  <w:t>Fiksuotos kainos.</w:t>
                </w:r>
              </w:sdtContent>
            </w:sdt>
          </w:p>
          <w:p w14:paraId="4BF6FBFC" w14:textId="77777777" w:rsidR="00B4764F" w:rsidRPr="009E6A19" w:rsidRDefault="00B4764F" w:rsidP="009A4FC7">
            <w:pPr>
              <w:rPr>
                <w:rFonts w:ascii="Calibri Light" w:hAnsi="Calibri Light" w:cs="Calibri Light"/>
                <w:lang w:val="lt-LT"/>
              </w:rPr>
            </w:pPr>
          </w:p>
          <w:p w14:paraId="221FB8D4" w14:textId="3CEB05EF" w:rsidR="00DA659B" w:rsidRPr="00E436C3" w:rsidRDefault="00E436C3" w:rsidP="009A4FC7">
            <w:pPr>
              <w:rPr>
                <w:rFonts w:ascii="Calibri Light" w:hAnsi="Calibri Light" w:cs="Calibri Light"/>
                <w:lang w:val="lt-LT"/>
              </w:rPr>
            </w:pPr>
            <w:r w:rsidRPr="00E436C3">
              <w:rPr>
                <w:rFonts w:ascii="Calibri Light" w:hAnsi="Calibri Light" w:cs="Calibri Light"/>
                <w:lang w:val="lt-LT"/>
              </w:rPr>
              <w:t xml:space="preserve">Pradinės sutarties vertė yra lygi laimėjusio tiekėjo pasiūlymo kainai be pridėtinės vertės mokesčio (toliau – PVM), nurodytai už visą pirkimo dokumentuose ir sutartyje nurodytą perkamų prekių kiekį ir (ar) apimtį. </w:t>
            </w:r>
          </w:p>
        </w:tc>
      </w:tr>
      <w:tr w:rsidR="00333F08" w:rsidRPr="009E6A19" w14:paraId="3F85F0A0" w14:textId="77777777" w:rsidTr="00CB05B4">
        <w:trPr>
          <w:trHeight w:val="20"/>
        </w:trPr>
        <w:tc>
          <w:tcPr>
            <w:tcW w:w="358" w:type="pct"/>
            <w:shd w:val="clear" w:color="auto" w:fill="F2F2F2" w:themeFill="background1" w:themeFillShade="F2"/>
            <w:vAlign w:val="center"/>
          </w:tcPr>
          <w:p w14:paraId="10B88357"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9E6A19" w:rsidRDefault="00333F08"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9E6A19">
                  <w:rPr>
                    <w:rFonts w:ascii="Calibri Light" w:hAnsi="Calibri Light" w:cs="Calibri Light"/>
                    <w:lang w:val="lt-LT"/>
                  </w:rPr>
                  <w:t>Taikomi. Žr. SS 3 skyrių.</w:t>
                </w:r>
              </w:sdtContent>
            </w:sdt>
          </w:p>
        </w:tc>
      </w:tr>
      <w:tr w:rsidR="004D686F" w:rsidRPr="009E6A19" w14:paraId="4212AF51" w14:textId="77777777" w:rsidTr="00CB05B4">
        <w:trPr>
          <w:trHeight w:val="20"/>
        </w:trPr>
        <w:tc>
          <w:tcPr>
            <w:tcW w:w="358" w:type="pct"/>
            <w:shd w:val="clear" w:color="auto" w:fill="F2F2F2" w:themeFill="background1" w:themeFillShade="F2"/>
            <w:vAlign w:val="center"/>
          </w:tcPr>
          <w:p w14:paraId="39CC3D7F" w14:textId="77777777" w:rsidR="004D686F" w:rsidRPr="009E6A19"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9E6A19" w:rsidRDefault="004D686F"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9E6A19" w:rsidRDefault="00000000" w:rsidP="009A4FC7">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sidRPr="009E6A19">
                  <w:rPr>
                    <w:rFonts w:ascii="Calibri Light" w:hAnsi="Calibri Light" w:cs="Calibri Light"/>
                    <w:lang w:val="lt-LT"/>
                  </w:rPr>
                  <w:t>Taikomi. Žr. SS 4 skyrių.</w:t>
                </w:r>
              </w:sdtContent>
            </w:sdt>
          </w:p>
        </w:tc>
      </w:tr>
      <w:tr w:rsidR="004D686F" w:rsidRPr="009E6A19" w14:paraId="410F0639" w14:textId="77777777" w:rsidTr="00CB05B4">
        <w:trPr>
          <w:trHeight w:val="20"/>
        </w:trPr>
        <w:tc>
          <w:tcPr>
            <w:tcW w:w="358" w:type="pct"/>
            <w:shd w:val="clear" w:color="auto" w:fill="F2F2F2" w:themeFill="background1" w:themeFillShade="F2"/>
            <w:vAlign w:val="center"/>
          </w:tcPr>
          <w:p w14:paraId="682410DA" w14:textId="77777777" w:rsidR="004D686F" w:rsidRPr="009E6A19"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9E6A19" w:rsidRDefault="00CE2EEE"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K</w:t>
            </w:r>
            <w:r w:rsidR="004D686F" w:rsidRPr="009E6A19">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9E6A19" w:rsidRDefault="00000000" w:rsidP="009A4FC7">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sidRPr="009E6A19">
                  <w:rPr>
                    <w:rFonts w:ascii="Calibri Light" w:hAnsi="Calibri Light" w:cs="Calibri Light"/>
                    <w:lang w:val="lt-LT"/>
                  </w:rPr>
                  <w:t>Netaikomi.</w:t>
                </w:r>
              </w:sdtContent>
            </w:sdt>
          </w:p>
        </w:tc>
      </w:tr>
      <w:tr w:rsidR="00333F08" w:rsidRPr="009E6A19" w14:paraId="2D726C11" w14:textId="77777777" w:rsidTr="00CB05B4">
        <w:trPr>
          <w:trHeight w:val="20"/>
        </w:trPr>
        <w:tc>
          <w:tcPr>
            <w:tcW w:w="358" w:type="pct"/>
            <w:shd w:val="clear" w:color="auto" w:fill="F2F2F2" w:themeFill="background1" w:themeFillShade="F2"/>
            <w:vAlign w:val="center"/>
          </w:tcPr>
          <w:p w14:paraId="34198D39"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9E6A19" w:rsidRDefault="00333F08"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9E6A19">
                  <w:rPr>
                    <w:rFonts w:ascii="Calibri Light" w:hAnsi="Calibri Light" w:cs="Calibri Light"/>
                    <w:lang w:val="lt-LT"/>
                  </w:rPr>
                  <w:t>Netaikomi.</w:t>
                </w:r>
              </w:sdtContent>
            </w:sdt>
          </w:p>
        </w:tc>
      </w:tr>
      <w:tr w:rsidR="0002098D" w:rsidRPr="009E6A19" w14:paraId="3CD85F3C" w14:textId="77777777" w:rsidTr="00CB05B4">
        <w:trPr>
          <w:trHeight w:val="20"/>
        </w:trPr>
        <w:tc>
          <w:tcPr>
            <w:tcW w:w="358" w:type="pct"/>
            <w:shd w:val="clear" w:color="auto" w:fill="F2F2F2" w:themeFill="background1" w:themeFillShade="F2"/>
            <w:vAlign w:val="center"/>
          </w:tcPr>
          <w:p w14:paraId="06994EF6" w14:textId="77777777" w:rsidR="0002098D" w:rsidRPr="009E6A19"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9E6A19" w:rsidRDefault="0002098D" w:rsidP="009A4FC7">
            <w:pPr>
              <w:rPr>
                <w:rFonts w:ascii="Calibri Light" w:hAnsi="Calibri Light" w:cs="Calibri Light"/>
                <w:color w:val="000000" w:themeColor="text1"/>
                <w:lang w:val="lt-LT"/>
              </w:rPr>
            </w:pPr>
            <w:r w:rsidRPr="009E6A19">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9E6A19" w:rsidRDefault="00000000" w:rsidP="009A4FC7">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9E6A19">
                  <w:rPr>
                    <w:rFonts w:ascii="Calibri Light" w:hAnsi="Calibri Light" w:cs="Calibri Light"/>
                    <w:lang w:val="lt-LT"/>
                  </w:rPr>
                  <w:t>Ne</w:t>
                </w:r>
              </w:sdtContent>
            </w:sdt>
            <w:r w:rsidR="00E85645" w:rsidRPr="009E6A19">
              <w:rPr>
                <w:rFonts w:ascii="Calibri Light" w:hAnsi="Calibri Light" w:cs="Calibri Light"/>
                <w:lang w:val="lt-LT"/>
              </w:rPr>
              <w:t>.</w:t>
            </w:r>
          </w:p>
        </w:tc>
      </w:tr>
      <w:tr w:rsidR="00F17BE2" w:rsidRPr="009E6A19" w14:paraId="6CDB77BF" w14:textId="77777777" w:rsidTr="00CB05B4">
        <w:trPr>
          <w:trHeight w:val="20"/>
        </w:trPr>
        <w:tc>
          <w:tcPr>
            <w:tcW w:w="358" w:type="pct"/>
            <w:shd w:val="clear" w:color="auto" w:fill="F2F2F2" w:themeFill="background1" w:themeFillShade="F2"/>
            <w:vAlign w:val="center"/>
          </w:tcPr>
          <w:p w14:paraId="52BE1082" w14:textId="77777777" w:rsidR="00F17BE2" w:rsidRPr="009E6A19" w:rsidRDefault="00F17BE2"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9E6A19" w:rsidRDefault="00F17BE2"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Taikomas VPAGSSĮ 33 straipsnio 9 dalyje numatytas vertinimas</w:t>
            </w:r>
            <w:r w:rsidR="0002098D" w:rsidRPr="009E6A19">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9E6A19" w:rsidRDefault="00000000" w:rsidP="009A4FC7">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9E6A19">
                  <w:rPr>
                    <w:rFonts w:ascii="Calibri Light" w:hAnsi="Calibri Light" w:cs="Calibri Light"/>
                    <w:lang w:val="lt-LT"/>
                  </w:rPr>
                  <w:t>Ne</w:t>
                </w:r>
              </w:sdtContent>
            </w:sdt>
            <w:r w:rsidR="00F17BE2" w:rsidRPr="009E6A19">
              <w:rPr>
                <w:rFonts w:ascii="Calibri Light" w:hAnsi="Calibri Light" w:cs="Calibri Light"/>
                <w:lang w:val="lt-LT"/>
              </w:rPr>
              <w:t>.</w:t>
            </w:r>
          </w:p>
        </w:tc>
      </w:tr>
      <w:tr w:rsidR="0002098D" w:rsidRPr="009E6A19" w14:paraId="1E7BF4FA" w14:textId="77777777" w:rsidTr="00CB05B4">
        <w:trPr>
          <w:trHeight w:val="20"/>
        </w:trPr>
        <w:tc>
          <w:tcPr>
            <w:tcW w:w="358" w:type="pct"/>
            <w:shd w:val="clear" w:color="auto" w:fill="F2F2F2" w:themeFill="background1" w:themeFillShade="F2"/>
            <w:vAlign w:val="center"/>
          </w:tcPr>
          <w:p w14:paraId="7EDBDFA8" w14:textId="77777777" w:rsidR="0002098D" w:rsidRPr="009E6A19"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9E6A19" w:rsidRDefault="0002098D"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 xml:space="preserve">Pirkimo metu atliekama patikra dėl tiekėjo patikimumo, grėsmės nacionaliniam </w:t>
            </w:r>
            <w:r w:rsidRPr="009E6A19">
              <w:rPr>
                <w:rFonts w:ascii="Calibri Light" w:hAnsi="Calibri Light" w:cs="Calibri Light"/>
                <w:color w:val="000000" w:themeColor="text1"/>
                <w:lang w:val="lt-LT"/>
              </w:rPr>
              <w:lastRenderedPageBreak/>
              <w:t>saugumui</w:t>
            </w:r>
            <w:r w:rsidRPr="009E6A19" w:rsidDel="001B2FCF">
              <w:rPr>
                <w:rFonts w:ascii="Calibri Light" w:hAnsi="Calibri Light" w:cs="Calibri Light"/>
                <w:color w:val="000000" w:themeColor="text1"/>
                <w:lang w:val="lt-LT"/>
              </w:rPr>
              <w:t xml:space="preserve"> </w:t>
            </w:r>
            <w:r w:rsidRPr="009E6A19">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9E6A19" w:rsidRDefault="00000000" w:rsidP="009A4FC7">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9E6A19">
                  <w:rPr>
                    <w:rFonts w:ascii="Calibri Light" w:hAnsi="Calibri Light" w:cs="Calibri Light"/>
                    <w:lang w:val="lt-LT"/>
                  </w:rPr>
                  <w:t>Ne</w:t>
                </w:r>
              </w:sdtContent>
            </w:sdt>
            <w:r w:rsidR="0002098D" w:rsidRPr="009E6A19">
              <w:rPr>
                <w:rFonts w:ascii="Calibri Light" w:hAnsi="Calibri Light" w:cs="Calibri Light"/>
                <w:lang w:val="lt-LT"/>
              </w:rPr>
              <w:t>.</w:t>
            </w:r>
          </w:p>
        </w:tc>
      </w:tr>
      <w:tr w:rsidR="00333F08" w:rsidRPr="009E6A19" w14:paraId="163C4073" w14:textId="77777777" w:rsidTr="00CB05B4">
        <w:trPr>
          <w:trHeight w:val="20"/>
        </w:trPr>
        <w:tc>
          <w:tcPr>
            <w:tcW w:w="358" w:type="pct"/>
            <w:shd w:val="clear" w:color="auto" w:fill="F2F2F2" w:themeFill="background1" w:themeFillShade="F2"/>
            <w:vAlign w:val="center"/>
          </w:tcPr>
          <w:p w14:paraId="729B1602"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9E6A19" w:rsidRDefault="00333F08"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Pasiūlymų vertinimo tvarka</w:t>
            </w:r>
          </w:p>
        </w:tc>
        <w:tc>
          <w:tcPr>
            <w:tcW w:w="2506" w:type="pct"/>
            <w:vAlign w:val="center"/>
          </w:tcPr>
          <w:p w14:paraId="4E43B324" w14:textId="676D54E5"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8 skyrių." w:value="Žr. SS 8 skyrių."/>
                </w:comboBox>
              </w:sdtPr>
              <w:sdtContent>
                <w:r w:rsidR="0004765E" w:rsidRPr="009E6A19">
                  <w:rPr>
                    <w:rFonts w:ascii="Calibri Light" w:hAnsi="Calibri Light" w:cs="Calibri Light"/>
                    <w:lang w:val="lt-LT"/>
                  </w:rPr>
                  <w:t>Netaikoma.</w:t>
                </w:r>
              </w:sdtContent>
            </w:sdt>
          </w:p>
        </w:tc>
      </w:tr>
      <w:tr w:rsidR="00333F08" w:rsidRPr="009E6A19" w14:paraId="16267DFB" w14:textId="77777777" w:rsidTr="00CB05B4">
        <w:trPr>
          <w:trHeight w:val="20"/>
        </w:trPr>
        <w:tc>
          <w:tcPr>
            <w:tcW w:w="358" w:type="pct"/>
            <w:shd w:val="clear" w:color="auto" w:fill="F2F2F2" w:themeFill="background1" w:themeFillShade="F2"/>
            <w:vAlign w:val="center"/>
          </w:tcPr>
          <w:p w14:paraId="42122F65"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9E6A19" w:rsidRDefault="00333F08"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 xml:space="preserve">Pasiūlymo galiojimo užtikrinimo, pateikiamo </w:t>
            </w:r>
            <w:r w:rsidR="00581191" w:rsidRPr="009E6A19">
              <w:rPr>
                <w:rFonts w:ascii="Calibri Light" w:hAnsi="Calibri Light" w:cs="Calibri Light"/>
                <w:color w:val="000000" w:themeColor="text1"/>
                <w:lang w:val="lt-LT"/>
              </w:rPr>
              <w:t>Išteklių agentūrai</w:t>
            </w:r>
            <w:r w:rsidRPr="009E6A19">
              <w:rPr>
                <w:rFonts w:ascii="Calibri Light" w:hAnsi="Calibri Light" w:cs="Calibri Light"/>
                <w:color w:val="000000" w:themeColor="text1"/>
                <w:lang w:val="lt-LT"/>
              </w:rPr>
              <w:t>, būdas ir dydis:</w:t>
            </w:r>
          </w:p>
        </w:tc>
        <w:tc>
          <w:tcPr>
            <w:tcW w:w="2506" w:type="pct"/>
            <w:vAlign w:val="center"/>
          </w:tcPr>
          <w:p w14:paraId="777D1F4B" w14:textId="0BB6E631"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9E6A19">
                  <w:rPr>
                    <w:rFonts w:ascii="Calibri Light" w:hAnsi="Calibri Light" w:cs="Calibri Light"/>
                    <w:lang w:val="lt-LT"/>
                  </w:rPr>
                  <w:t>PO nereikalauja jokio pasiūlymo galiojimo užtikrinimo.</w:t>
                </w:r>
              </w:sdtContent>
            </w:sdt>
          </w:p>
        </w:tc>
      </w:tr>
      <w:tr w:rsidR="00495917" w:rsidRPr="009E6A19" w14:paraId="6895AE68" w14:textId="77777777" w:rsidTr="00CB05B4">
        <w:trPr>
          <w:trHeight w:val="20"/>
        </w:trPr>
        <w:tc>
          <w:tcPr>
            <w:tcW w:w="358" w:type="pct"/>
            <w:shd w:val="clear" w:color="auto" w:fill="F2F2F2" w:themeFill="background1" w:themeFillShade="F2"/>
            <w:vAlign w:val="center"/>
          </w:tcPr>
          <w:p w14:paraId="5DBBB1B7" w14:textId="77777777" w:rsidR="00495917" w:rsidRPr="009E6A19"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9E6A19" w:rsidRDefault="00495917"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Sutarties nuostatos / Sutarties projektas</w:t>
            </w:r>
          </w:p>
        </w:tc>
        <w:tc>
          <w:tcPr>
            <w:tcW w:w="2506" w:type="pct"/>
            <w:vAlign w:val="center"/>
          </w:tcPr>
          <w:p w14:paraId="2F3A3F28" w14:textId="5D3F2A6B" w:rsidR="00495917" w:rsidRPr="009E6A19" w:rsidRDefault="00000000" w:rsidP="009A4FC7">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6 skyrių" w:value="Žr. SS 6 skyrių"/>
                  <w:listItem w:displayText="Žr. priedą 6 IAGS PD SP" w:value="Žr. priedą 6 IAGS PD SP"/>
                </w:dropDownList>
              </w:sdtPr>
              <w:sdtContent>
                <w:r w:rsidR="002A5F42" w:rsidRPr="009E6A19">
                  <w:rPr>
                    <w:rFonts w:ascii="Calibri Light" w:hAnsi="Calibri Light" w:cs="Calibri Light"/>
                    <w:lang w:val="lt-LT"/>
                  </w:rPr>
                  <w:t>Žr. priedą 6 IAGS PD SP</w:t>
                </w:r>
              </w:sdtContent>
            </w:sdt>
          </w:p>
        </w:tc>
      </w:tr>
      <w:tr w:rsidR="00495917" w:rsidRPr="009E6A19" w14:paraId="287137D5" w14:textId="77777777" w:rsidTr="00CB05B4">
        <w:trPr>
          <w:trHeight w:val="20"/>
        </w:trPr>
        <w:tc>
          <w:tcPr>
            <w:tcW w:w="358" w:type="pct"/>
            <w:shd w:val="clear" w:color="auto" w:fill="F2F2F2" w:themeFill="background1" w:themeFillShade="F2"/>
            <w:vAlign w:val="center"/>
          </w:tcPr>
          <w:p w14:paraId="6205C715" w14:textId="77777777" w:rsidR="00495917" w:rsidRPr="009E6A19"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9E6A19" w:rsidRDefault="00495917"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9E6A19" w:rsidRDefault="00495917" w:rsidP="009A4FC7">
            <w:pPr>
              <w:rPr>
                <w:rFonts w:ascii="Calibri Light" w:hAnsi="Calibri Light" w:cs="Calibri Light"/>
                <w:lang w:val="lt-LT"/>
              </w:rPr>
            </w:pPr>
            <w:r w:rsidRPr="009E6A19">
              <w:rPr>
                <w:rFonts w:ascii="Calibri Light" w:hAnsi="Calibri Light" w:cs="Calibri Light"/>
                <w:color w:val="000000" w:themeColor="text1"/>
                <w:lang w:val="lt-LT"/>
              </w:rPr>
              <w:t>Pirkimo objekto negalima įsigyti iš centrinės perkančiosios organizacijos</w:t>
            </w:r>
          </w:p>
        </w:tc>
      </w:tr>
      <w:tr w:rsidR="00504BB8" w:rsidRPr="009E6A19" w14:paraId="6308B1FD" w14:textId="77777777" w:rsidTr="00CB05B4">
        <w:trPr>
          <w:trHeight w:val="20"/>
        </w:trPr>
        <w:tc>
          <w:tcPr>
            <w:tcW w:w="358" w:type="pct"/>
            <w:shd w:val="clear" w:color="auto" w:fill="F2F2F2" w:themeFill="background1" w:themeFillShade="F2"/>
            <w:vAlign w:val="center"/>
          </w:tcPr>
          <w:p w14:paraId="02D0DBDF" w14:textId="77777777" w:rsidR="00504BB8" w:rsidRPr="009E6A19" w:rsidRDefault="00504BB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9E6A19" w:rsidRDefault="00504BB8"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Kitos dalyvavimo pirkime sąlygos nenurodytos BS</w:t>
            </w:r>
          </w:p>
        </w:tc>
        <w:tc>
          <w:tcPr>
            <w:tcW w:w="2506" w:type="pct"/>
            <w:vAlign w:val="center"/>
          </w:tcPr>
          <w:p w14:paraId="66F67902" w14:textId="2574DFF8" w:rsidR="00504BB8" w:rsidRPr="009E6A19" w:rsidRDefault="0004765E" w:rsidP="009A4FC7">
            <w:pPr>
              <w:rPr>
                <w:rFonts w:ascii="Calibri Light" w:hAnsi="Calibri Light" w:cs="Calibri Light"/>
                <w:lang w:val="lt-LT"/>
              </w:rPr>
            </w:pPr>
            <w:r w:rsidRPr="009E6A19">
              <w:rPr>
                <w:rFonts w:ascii="Calibri Light" w:hAnsi="Calibri Light" w:cs="Calibri Light"/>
                <w:lang w:val="lt-LT"/>
              </w:rPr>
              <w:t>P</w:t>
            </w:r>
            <w:r w:rsidR="00504BB8" w:rsidRPr="009E6A19">
              <w:rPr>
                <w:rFonts w:ascii="Calibri Light" w:hAnsi="Calibri Light" w:cs="Calibri Light"/>
                <w:lang w:val="lt-LT"/>
              </w:rPr>
              <w:t xml:space="preserve">asiūlymas, kiti dokumentai ir susirašinėjimas pateikiama lietuvių kalba. Pateikus dokumentą kita kalba, turi būti pateiktas tinkamai patvirtintas vertimas į lietuvių kalbą. </w:t>
            </w:r>
          </w:p>
          <w:p w14:paraId="14B828B5" w14:textId="77777777" w:rsidR="0004765E" w:rsidRPr="009E6A19" w:rsidRDefault="0004765E" w:rsidP="009A4FC7">
            <w:pPr>
              <w:rPr>
                <w:rFonts w:ascii="Calibri Light" w:hAnsi="Calibri Light" w:cs="Calibri Light"/>
                <w:lang w:val="lt-LT"/>
              </w:rPr>
            </w:pPr>
          </w:p>
          <w:p w14:paraId="1FCBA86A" w14:textId="699D91FA" w:rsidR="00504BB8" w:rsidRPr="009E6A19" w:rsidRDefault="00504BB8" w:rsidP="009A4FC7">
            <w:pPr>
              <w:rPr>
                <w:rFonts w:ascii="Calibri Light" w:hAnsi="Calibri Light" w:cs="Calibri Light"/>
                <w:color w:val="000000" w:themeColor="text1"/>
                <w:lang w:val="lt-LT"/>
              </w:rPr>
            </w:pPr>
            <w:r w:rsidRPr="009E6A19">
              <w:rPr>
                <w:rFonts w:ascii="Calibri Light" w:hAnsi="Calibri Light" w:cs="Calibri Light"/>
                <w:b/>
                <w:lang w:val="lt-LT"/>
              </w:rPr>
              <w:t>Techninius siūlomo pirkimo objekto parametrus, kitus su pirkimo objektu susijusius techninius duomenis, tiekėjai gali pateikti anglų kalba.</w:t>
            </w:r>
            <w:r w:rsidR="0002405C" w:rsidRPr="009E6A19">
              <w:rPr>
                <w:rFonts w:ascii="Calibri Light" w:hAnsi="Calibri Light" w:cs="Calibri Light"/>
                <w:b/>
                <w:lang w:val="lt-LT"/>
              </w:rPr>
              <w:t xml:space="preserve"> </w:t>
            </w:r>
            <w:bookmarkStart w:id="0" w:name="_Hlk194390688"/>
            <w:r w:rsidR="0002405C" w:rsidRPr="009E6A19">
              <w:rPr>
                <w:rFonts w:ascii="Calibri Light" w:hAnsi="Calibri Light" w:cs="Calibri Light"/>
                <w:b/>
                <w:lang w:val="lt-LT"/>
              </w:rPr>
              <w:t>Perkančioji organizacija turi teisę reikalauti vertimo į lietuvių kalbą.</w:t>
            </w:r>
            <w:bookmarkEnd w:id="0"/>
          </w:p>
        </w:tc>
      </w:tr>
      <w:tr w:rsidR="0090473D" w:rsidRPr="009E6A19" w14:paraId="0A132A0D" w14:textId="77777777" w:rsidTr="00CB05B4">
        <w:trPr>
          <w:trHeight w:val="20"/>
        </w:trPr>
        <w:tc>
          <w:tcPr>
            <w:tcW w:w="358" w:type="pct"/>
            <w:shd w:val="clear" w:color="auto" w:fill="F2F2F2" w:themeFill="background1" w:themeFillShade="F2"/>
            <w:vAlign w:val="center"/>
          </w:tcPr>
          <w:p w14:paraId="1A8F5A2D" w14:textId="77777777" w:rsidR="0090473D" w:rsidRPr="009E6A19"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47DAB9BB" w:rsidR="0090473D" w:rsidRPr="009E6A19" w:rsidRDefault="0090473D"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Taikomos dalyvavimo pirkime sąlygos, nustat</w:t>
            </w:r>
            <w:r w:rsidR="00504BB8" w:rsidRPr="009E6A19">
              <w:rPr>
                <w:rFonts w:ascii="Calibri Light" w:hAnsi="Calibri Light" w:cs="Calibri Light"/>
                <w:color w:val="000000" w:themeColor="text1"/>
                <w:lang w:val="lt-LT"/>
              </w:rPr>
              <w:t>ytos vadovaujantis VP</w:t>
            </w:r>
            <w:r w:rsidR="002A5F42" w:rsidRPr="009E6A19">
              <w:rPr>
                <w:rFonts w:ascii="Calibri Light" w:hAnsi="Calibri Light" w:cs="Calibri Light"/>
                <w:color w:val="000000" w:themeColor="text1"/>
                <w:lang w:val="lt-LT"/>
              </w:rPr>
              <w:t>A</w:t>
            </w:r>
            <w:r w:rsidR="00504BB8" w:rsidRPr="009E6A19">
              <w:rPr>
                <w:rFonts w:ascii="Calibri Light" w:hAnsi="Calibri Light" w:cs="Calibri Light"/>
                <w:color w:val="000000" w:themeColor="text1"/>
                <w:lang w:val="lt-LT"/>
              </w:rPr>
              <w:t>GSSĮ 6 straipsnio 2 dalimi</w:t>
            </w:r>
          </w:p>
        </w:tc>
        <w:tc>
          <w:tcPr>
            <w:tcW w:w="2506" w:type="pct"/>
            <w:vAlign w:val="center"/>
          </w:tcPr>
          <w:p w14:paraId="2911DE44" w14:textId="77777777" w:rsidR="0090473D" w:rsidRPr="009E6A19" w:rsidRDefault="0090473D" w:rsidP="009A4FC7">
            <w:pPr>
              <w:rPr>
                <w:rFonts w:ascii="Calibri Light" w:hAnsi="Calibri Light" w:cs="Calibri Light"/>
                <w:b/>
                <w:iCs/>
                <w:u w:val="single"/>
                <w:lang w:val="lt-LT"/>
              </w:rPr>
            </w:pPr>
            <w:r w:rsidRPr="009E6A19">
              <w:rPr>
                <w:rFonts w:ascii="Calibri Light" w:hAnsi="Calibri Light" w:cs="Calibri Light"/>
                <w:b/>
                <w:iCs/>
                <w:u w:val="single"/>
                <w:lang w:val="lt-LT"/>
              </w:rPr>
              <w:t>Perkančioji organizacija šiame pirkime neleidžia dalyvauti:</w:t>
            </w:r>
          </w:p>
          <w:p w14:paraId="2D88A382" w14:textId="77777777" w:rsidR="0090473D" w:rsidRPr="009E6A19" w:rsidRDefault="0090473D" w:rsidP="009A4FC7">
            <w:pPr>
              <w:rPr>
                <w:rFonts w:ascii="Calibri Light" w:hAnsi="Calibri Light" w:cs="Calibri Light"/>
                <w:iCs/>
                <w:lang w:val="lt-LT"/>
              </w:rPr>
            </w:pPr>
            <w:r w:rsidRPr="009E6A19">
              <w:rPr>
                <w:rFonts w:ascii="Calibri Light" w:hAnsi="Calibri Light" w:cs="Calibri Light"/>
                <w:iCs/>
                <w:lang w:val="lt-LT"/>
              </w:rPr>
              <w:t>- tiekėjams</w:t>
            </w:r>
            <w:r w:rsidRPr="009E6A19">
              <w:rPr>
                <w:rFonts w:ascii="Calibri Light" w:hAnsi="Calibri Light" w:cs="Calibri Light"/>
                <w:b/>
                <w:iCs/>
                <w:lang w:val="lt-LT"/>
              </w:rPr>
              <w:t xml:space="preserve"> </w:t>
            </w:r>
            <w:r w:rsidRPr="009E6A19">
              <w:rPr>
                <w:rFonts w:ascii="Calibri Light" w:hAnsi="Calibri Light" w:cs="Calibri Light"/>
                <w:iCs/>
                <w:lang w:val="lt-LT"/>
              </w:rPr>
              <w:t xml:space="preserve">(juridiniams asmenims)/subtiekėjams (juridiniams asmenims), kurie nėra registruoti Europos Sąjungos valstybėje narėje arba NATO valstybėje narėje; </w:t>
            </w:r>
          </w:p>
          <w:p w14:paraId="001AB08A" w14:textId="77777777" w:rsidR="0090473D" w:rsidRPr="009E6A19" w:rsidRDefault="0090473D" w:rsidP="009A4FC7">
            <w:pPr>
              <w:rPr>
                <w:rFonts w:ascii="Calibri Light" w:hAnsi="Calibri Light" w:cs="Calibri Light"/>
                <w:iCs/>
                <w:lang w:val="lt-LT"/>
              </w:rPr>
            </w:pPr>
            <w:r w:rsidRPr="009E6A19">
              <w:rPr>
                <w:rFonts w:ascii="Calibri Light" w:hAnsi="Calibri Light" w:cs="Calibri Light"/>
                <w:iCs/>
                <w:lang w:val="lt-LT"/>
              </w:rPr>
              <w:t>- tiekėjams (fiziniams asmenims)/subtiekėjams (fiziniams asmenims), kurie nėra deklaravę gyvenamosios vietos Europos Sąjungos valstybėje narėje arba NATO valstybėje narėje</w:t>
            </w:r>
          </w:p>
          <w:p w14:paraId="05494B6F" w14:textId="77777777" w:rsidR="002A5F42" w:rsidRPr="009E6A19" w:rsidRDefault="002A5F42" w:rsidP="009A4FC7">
            <w:pPr>
              <w:rPr>
                <w:rFonts w:ascii="Calibri Light" w:hAnsi="Calibri Light" w:cs="Calibri Light"/>
                <w:iCs/>
                <w:highlight w:val="yellow"/>
                <w:lang w:val="lt-LT"/>
              </w:rPr>
            </w:pPr>
          </w:p>
          <w:p w14:paraId="6B90721E" w14:textId="304DA78E" w:rsidR="002A5F42" w:rsidRPr="009E6A19" w:rsidRDefault="002A5F42" w:rsidP="002A5F42">
            <w:pPr>
              <w:rPr>
                <w:rFonts w:ascii="Calibri Light" w:hAnsi="Calibri Light" w:cs="Calibri Light"/>
                <w:lang w:val="lt-LT"/>
              </w:rPr>
            </w:pPr>
            <w:r w:rsidRPr="009E6A19">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6547DFD1" w:rsidR="002A5F42" w:rsidRPr="009E6A19" w:rsidRDefault="002A5F42" w:rsidP="002A5F42">
            <w:pPr>
              <w:rPr>
                <w:rFonts w:ascii="Calibri Light" w:hAnsi="Calibri Light" w:cs="Calibri Light"/>
                <w:color w:val="FF0000"/>
                <w:highlight w:val="yellow"/>
                <w:lang w:val="lt-LT"/>
              </w:rPr>
            </w:pPr>
            <w:r w:rsidRPr="009E6A19">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9E6A19" w14:paraId="2C021F26" w14:textId="77777777" w:rsidTr="00CB05B4">
        <w:trPr>
          <w:trHeight w:val="20"/>
        </w:trPr>
        <w:tc>
          <w:tcPr>
            <w:tcW w:w="358" w:type="pct"/>
            <w:shd w:val="clear" w:color="auto" w:fill="F2F2F2" w:themeFill="background1" w:themeFillShade="F2"/>
            <w:vAlign w:val="center"/>
          </w:tcPr>
          <w:p w14:paraId="67FE18E2" w14:textId="77777777" w:rsidR="0090473D" w:rsidRPr="009E6A19"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2D142243" w:rsidR="0090473D" w:rsidRPr="009E6A19" w:rsidRDefault="00504BB8"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Taikomos dalyvavimo pirkime sąlygos, jeigu pirkimas susijęs su įslaptinta informacija, nustatytos vadovaujantis VP</w:t>
            </w:r>
            <w:r w:rsidR="002A5F42" w:rsidRPr="009E6A19">
              <w:rPr>
                <w:rFonts w:ascii="Calibri Light" w:hAnsi="Calibri Light" w:cs="Calibri Light"/>
                <w:color w:val="000000" w:themeColor="text1"/>
                <w:lang w:val="lt-LT"/>
              </w:rPr>
              <w:t>A</w:t>
            </w:r>
            <w:r w:rsidRPr="009E6A19">
              <w:rPr>
                <w:rFonts w:ascii="Calibri Light" w:hAnsi="Calibri Light" w:cs="Calibri Light"/>
                <w:color w:val="000000" w:themeColor="text1"/>
                <w:lang w:val="lt-LT"/>
              </w:rPr>
              <w:t>GSSĮ 33 straipsnio 1 dalies 6 punktu</w:t>
            </w:r>
          </w:p>
        </w:tc>
        <w:tc>
          <w:tcPr>
            <w:tcW w:w="2506" w:type="pct"/>
            <w:vAlign w:val="center"/>
          </w:tcPr>
          <w:p w14:paraId="15C7C5F6" w14:textId="1B387300" w:rsidR="0090473D" w:rsidRPr="009E6A19" w:rsidRDefault="00E85645" w:rsidP="009A4FC7">
            <w:pPr>
              <w:rPr>
                <w:rFonts w:ascii="Calibri Light" w:hAnsi="Calibri Light" w:cs="Calibri Light"/>
                <w:bCs/>
                <w:iCs/>
                <w:color w:val="FF0000"/>
                <w:lang w:val="lt-LT"/>
              </w:rPr>
            </w:pPr>
            <w:r w:rsidRPr="009E6A19">
              <w:rPr>
                <w:rFonts w:ascii="Calibri Light" w:hAnsi="Calibri Light" w:cs="Calibri Light"/>
                <w:bCs/>
                <w:iCs/>
                <w:lang w:val="lt-LT"/>
              </w:rPr>
              <w:t>Netaikoma.</w:t>
            </w:r>
          </w:p>
        </w:tc>
      </w:tr>
    </w:tbl>
    <w:p w14:paraId="4B23658E" w14:textId="77777777" w:rsidR="009A4FC7" w:rsidRPr="009E6A19" w:rsidRDefault="009A4FC7" w:rsidP="009A4FC7">
      <w:pPr>
        <w:spacing w:after="0" w:line="240" w:lineRule="auto"/>
        <w:rPr>
          <w:lang w:val="lt-LT"/>
        </w:rPr>
      </w:pPr>
    </w:p>
    <w:p w14:paraId="39D879E3" w14:textId="4A7989E3" w:rsidR="005D1C93" w:rsidRPr="009E6A19" w:rsidRDefault="005D1C9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1" w:name="_Toc506979273"/>
      <w:r w:rsidRPr="009E6A19">
        <w:rPr>
          <w:rFonts w:ascii="Calibri Light" w:eastAsiaTheme="majorEastAsia" w:hAnsi="Calibri Light" w:cs="Calibri Light"/>
          <w:b/>
          <w:bCs/>
          <w:color w:val="548DD4" w:themeColor="text2" w:themeTint="99"/>
          <w:spacing w:val="4"/>
          <w:lang w:val="lt-LT"/>
        </w:rPr>
        <w:t>INFORMACIJA APIE PIRKIMO DALIS</w:t>
      </w:r>
    </w:p>
    <w:p w14:paraId="412615B2" w14:textId="77777777" w:rsidR="00237917" w:rsidRPr="009E6A19" w:rsidRDefault="00237917" w:rsidP="009A4FC7">
      <w:pPr>
        <w:pStyle w:val="ListParagraph"/>
        <w:tabs>
          <w:tab w:val="left" w:pos="284"/>
        </w:tabs>
        <w:spacing w:after="0" w:line="240" w:lineRule="auto"/>
        <w:ind w:left="0"/>
        <w:rPr>
          <w:rFonts w:ascii="Calibri Light" w:hAnsi="Calibri Light" w:cs="Calibri Light"/>
          <w:bCs/>
          <w:lang w:val="lt-LT"/>
        </w:rPr>
      </w:pPr>
    </w:p>
    <w:p w14:paraId="4E2D0159" w14:textId="6C645042" w:rsidR="00E85645" w:rsidRPr="009E6A19" w:rsidRDefault="00E85645" w:rsidP="009A4FC7">
      <w:pPr>
        <w:pStyle w:val="ListParagraph"/>
        <w:numPr>
          <w:ilvl w:val="1"/>
          <w:numId w:val="25"/>
        </w:numPr>
        <w:tabs>
          <w:tab w:val="left" w:pos="284"/>
        </w:tabs>
        <w:spacing w:after="0" w:line="240" w:lineRule="auto"/>
        <w:ind w:left="-142" w:hanging="567"/>
        <w:rPr>
          <w:rFonts w:ascii="Calibri Light" w:hAnsi="Calibri Light" w:cs="Calibri Light"/>
          <w:bCs/>
          <w:lang w:val="lt-LT"/>
        </w:rPr>
      </w:pPr>
      <w:r w:rsidRPr="009E6A19">
        <w:rPr>
          <w:rFonts w:ascii="Calibri Light" w:hAnsi="Calibri Light" w:cs="Calibri Light"/>
          <w:bCs/>
          <w:lang w:val="lt-LT"/>
        </w:rPr>
        <w:t>Pirkimas neskaidomas į pirkimo objekto dalis – pirkimo objektą sudaro vienarūšė (homogeniška) prekė.</w:t>
      </w:r>
    </w:p>
    <w:p w14:paraId="47CEC3CA" w14:textId="77777777" w:rsidR="00F52095" w:rsidRPr="009E6A19" w:rsidRDefault="00F52095" w:rsidP="009A4FC7">
      <w:pPr>
        <w:pStyle w:val="ListParagraph"/>
        <w:tabs>
          <w:tab w:val="left" w:pos="284"/>
        </w:tabs>
        <w:spacing w:after="0" w:line="240" w:lineRule="auto"/>
        <w:ind w:left="0"/>
        <w:rPr>
          <w:rFonts w:ascii="Calibri Light" w:hAnsi="Calibri Light" w:cs="Calibri Light"/>
          <w:lang w:val="lt-LT"/>
        </w:rPr>
      </w:pPr>
    </w:p>
    <w:p w14:paraId="4349F300" w14:textId="28A657D6" w:rsidR="00482726" w:rsidRPr="009E6A19" w:rsidRDefault="00A130C4"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9E6A19" w:rsidRDefault="00237917" w:rsidP="009A4FC7">
      <w:pPr>
        <w:pStyle w:val="ListParagraph"/>
        <w:tabs>
          <w:tab w:val="left" w:pos="284"/>
        </w:tabs>
        <w:spacing w:after="0" w:line="240" w:lineRule="auto"/>
        <w:ind w:left="0"/>
        <w:rPr>
          <w:rFonts w:ascii="Calibri Light" w:hAnsi="Calibri Light" w:cs="Calibri Light"/>
          <w:color w:val="000000" w:themeColor="text1"/>
          <w:lang w:val="lt-LT"/>
        </w:rPr>
      </w:pPr>
      <w:bookmarkStart w:id="2" w:name="_Hlk51070087"/>
      <w:bookmarkEnd w:id="1"/>
    </w:p>
    <w:p w14:paraId="46F0B36A" w14:textId="77777777" w:rsidR="00C772C1" w:rsidRPr="009E6A19" w:rsidRDefault="000F5AD1" w:rsidP="009A4FC7">
      <w:pPr>
        <w:pStyle w:val="ListParagraph"/>
        <w:numPr>
          <w:ilvl w:val="1"/>
          <w:numId w:val="26"/>
        </w:numPr>
        <w:tabs>
          <w:tab w:val="left" w:pos="284"/>
        </w:tabs>
        <w:spacing w:after="0" w:line="240" w:lineRule="auto"/>
        <w:ind w:left="-142" w:hanging="567"/>
        <w:rPr>
          <w:rFonts w:ascii="Calibri Light" w:hAnsi="Calibri Light" w:cs="Calibri Light"/>
          <w:iCs/>
          <w:color w:val="000000" w:themeColor="text1"/>
          <w:lang w:val="lt-LT"/>
        </w:rPr>
      </w:pPr>
      <w:r w:rsidRPr="009E6A19">
        <w:rPr>
          <w:rFonts w:ascii="Calibri Light" w:hAnsi="Calibri Light" w:cs="Calibri Light"/>
          <w:color w:val="000000" w:themeColor="text1"/>
          <w:lang w:val="lt-LT"/>
        </w:rPr>
        <w:t>Perkančioji organizacija atmeta pasiūlymus, jeigu t</w:t>
      </w:r>
      <w:r w:rsidR="00C76882" w:rsidRPr="009E6A19">
        <w:rPr>
          <w:rFonts w:ascii="Calibri Light" w:hAnsi="Calibri Light" w:cs="Calibri Light"/>
          <w:color w:val="000000" w:themeColor="text1"/>
          <w:lang w:val="lt-LT"/>
        </w:rPr>
        <w:t xml:space="preserve">iekėjas </w:t>
      </w:r>
      <w:r w:rsidRPr="009E6A19">
        <w:rPr>
          <w:rFonts w:ascii="Calibri Light" w:hAnsi="Calibri Light" w:cs="Calibri Light"/>
          <w:color w:val="000000" w:themeColor="text1"/>
          <w:lang w:val="lt-LT"/>
        </w:rPr>
        <w:t>ne</w:t>
      </w:r>
      <w:r w:rsidR="00C76882" w:rsidRPr="009E6A19">
        <w:rPr>
          <w:rFonts w:ascii="Calibri Light" w:hAnsi="Calibri Light" w:cs="Calibri Light"/>
          <w:color w:val="000000" w:themeColor="text1"/>
          <w:lang w:val="lt-LT"/>
        </w:rPr>
        <w:t>įrod</w:t>
      </w:r>
      <w:r w:rsidRPr="009E6A19">
        <w:rPr>
          <w:rFonts w:ascii="Calibri Light" w:hAnsi="Calibri Light" w:cs="Calibri Light"/>
          <w:color w:val="000000" w:themeColor="text1"/>
          <w:lang w:val="lt-LT"/>
        </w:rPr>
        <w:t>o</w:t>
      </w:r>
      <w:r w:rsidR="00C76882" w:rsidRPr="009E6A19">
        <w:rPr>
          <w:rFonts w:ascii="Calibri Light" w:hAnsi="Calibri Light" w:cs="Calibri Light"/>
          <w:color w:val="000000" w:themeColor="text1"/>
          <w:lang w:val="lt-LT"/>
        </w:rPr>
        <w:t xml:space="preserve"> s</w:t>
      </w:r>
      <w:r w:rsidR="000D14BF" w:rsidRPr="009E6A19">
        <w:rPr>
          <w:rFonts w:ascii="Calibri Light" w:hAnsi="Calibri Light" w:cs="Calibri Light"/>
          <w:color w:val="000000" w:themeColor="text1"/>
          <w:lang w:val="lt-LT"/>
        </w:rPr>
        <w:t>ąlyg</w:t>
      </w:r>
      <w:r w:rsidR="00C76882" w:rsidRPr="009E6A19">
        <w:rPr>
          <w:rFonts w:ascii="Calibri Light" w:hAnsi="Calibri Light" w:cs="Calibri Light"/>
          <w:color w:val="000000" w:themeColor="text1"/>
          <w:lang w:val="lt-LT"/>
        </w:rPr>
        <w:t>ų</w:t>
      </w:r>
      <w:r w:rsidR="000D14BF" w:rsidRPr="009E6A19">
        <w:rPr>
          <w:rFonts w:ascii="Calibri Light" w:hAnsi="Calibri Light" w:cs="Calibri Light"/>
          <w:color w:val="000000" w:themeColor="text1"/>
          <w:lang w:val="lt-LT"/>
        </w:rPr>
        <w:t xml:space="preserve">, kuriomis draudžiamas ir ribojamas </w:t>
      </w:r>
      <w:r w:rsidR="00C76882" w:rsidRPr="009E6A19">
        <w:rPr>
          <w:rFonts w:ascii="Calibri Light" w:hAnsi="Calibri Light" w:cs="Calibri Light"/>
          <w:color w:val="000000" w:themeColor="text1"/>
          <w:lang w:val="lt-LT"/>
        </w:rPr>
        <w:t>jo</w:t>
      </w:r>
      <w:r w:rsidR="000D14BF" w:rsidRPr="009E6A19">
        <w:rPr>
          <w:rFonts w:ascii="Calibri Light" w:hAnsi="Calibri Light" w:cs="Calibri Light"/>
          <w:color w:val="000000" w:themeColor="text1"/>
          <w:lang w:val="lt-LT"/>
        </w:rPr>
        <w:t xml:space="preserve"> dalyvavimas pirkime</w:t>
      </w:r>
      <w:bookmarkEnd w:id="2"/>
      <w:r w:rsidR="007F6D04" w:rsidRPr="009E6A19">
        <w:rPr>
          <w:rFonts w:ascii="Calibri Light" w:hAnsi="Calibri Light" w:cs="Calibri Light"/>
          <w:color w:val="000000" w:themeColor="text1"/>
          <w:lang w:val="lt-LT"/>
        </w:rPr>
        <w:t>,</w:t>
      </w:r>
      <w:r w:rsidR="00F307E5" w:rsidRPr="009E6A19">
        <w:rPr>
          <w:rFonts w:ascii="Calibri Light" w:hAnsi="Calibri Light" w:cs="Calibri Light"/>
          <w:color w:val="000000" w:themeColor="text1"/>
          <w:lang w:val="lt-LT"/>
        </w:rPr>
        <w:t xml:space="preserve"> nebuvim</w:t>
      </w:r>
      <w:r w:rsidRPr="009E6A19">
        <w:rPr>
          <w:rFonts w:ascii="Calibri Light" w:hAnsi="Calibri Light" w:cs="Calibri Light"/>
          <w:color w:val="000000" w:themeColor="text1"/>
          <w:lang w:val="lt-LT"/>
        </w:rPr>
        <w:t>o.</w:t>
      </w:r>
      <w:r w:rsidR="00F52095" w:rsidRPr="009E6A19">
        <w:rPr>
          <w:rFonts w:ascii="Calibri Light" w:hAnsi="Calibri Light" w:cs="Calibri Light"/>
          <w:color w:val="000000" w:themeColor="text1"/>
          <w:lang w:val="lt-LT"/>
        </w:rPr>
        <w:t xml:space="preserve"> </w:t>
      </w:r>
      <w:r w:rsidR="002522B4" w:rsidRPr="009E6A19">
        <w:rPr>
          <w:rFonts w:ascii="Calibri Light" w:hAnsi="Calibri Light" w:cs="Calibri Light"/>
          <w:i/>
          <w:iCs/>
          <w:color w:val="000000" w:themeColor="text1"/>
          <w:lang w:val="lt-LT"/>
        </w:rPr>
        <w:t>Jei bendrą pasiūlymą pateikia ūkio subjektų grupė</w:t>
      </w:r>
      <w:r w:rsidR="001F4482" w:rsidRPr="009E6A19">
        <w:rPr>
          <w:rFonts w:ascii="Calibri Light" w:eastAsia="Calibri" w:hAnsi="Calibri Light" w:cs="Calibri Light"/>
          <w:i/>
          <w:color w:val="000000" w:themeColor="text1"/>
          <w:lang w:val="lt-LT"/>
        </w:rPr>
        <w:t xml:space="preserve"> </w:t>
      </w:r>
      <w:r w:rsidR="00771CEC" w:rsidRPr="009E6A19">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9E6A19">
        <w:rPr>
          <w:rFonts w:ascii="Calibri Light" w:eastAsia="Calibri" w:hAnsi="Calibri Light" w:cs="Calibri Light"/>
          <w:i/>
          <w:iCs/>
          <w:color w:val="000000" w:themeColor="text1"/>
          <w:lang w:val="lt-LT"/>
        </w:rPr>
        <w:t xml:space="preserve"> ir/ar </w:t>
      </w:r>
      <w:r w:rsidR="000E4F5F" w:rsidRPr="009E6A19">
        <w:rPr>
          <w:rFonts w:ascii="Calibri Light" w:eastAsia="Calibri" w:hAnsi="Calibri Light" w:cs="Calibri Light"/>
          <w:i/>
          <w:iCs/>
          <w:color w:val="000000" w:themeColor="text1"/>
          <w:lang w:val="lt-LT"/>
        </w:rPr>
        <w:t>subrangovas/</w:t>
      </w:r>
      <w:r w:rsidR="00AF44E7" w:rsidRPr="009E6A19">
        <w:rPr>
          <w:rFonts w:ascii="Calibri Light" w:eastAsia="Calibri" w:hAnsi="Calibri Light" w:cs="Calibri Light"/>
          <w:i/>
          <w:iCs/>
          <w:color w:val="000000" w:themeColor="text1"/>
          <w:lang w:val="lt-LT"/>
        </w:rPr>
        <w:t xml:space="preserve">subtiekėjas </w:t>
      </w:r>
      <w:r w:rsidR="00771CEC" w:rsidRPr="009E6A19">
        <w:rPr>
          <w:rFonts w:ascii="Calibri Light" w:eastAsia="Calibri" w:hAnsi="Calibri Light" w:cs="Calibri Light"/>
          <w:i/>
          <w:iCs/>
          <w:color w:val="000000" w:themeColor="text1"/>
          <w:lang w:val="lt-LT"/>
        </w:rPr>
        <w:t xml:space="preserve"> atskirai. </w:t>
      </w:r>
    </w:p>
    <w:p w14:paraId="2C3A0325" w14:textId="77777777" w:rsidR="00C772C1" w:rsidRPr="009E6A19" w:rsidRDefault="00C772C1" w:rsidP="009A4FC7">
      <w:pPr>
        <w:pStyle w:val="ListParagraph"/>
        <w:tabs>
          <w:tab w:val="left" w:pos="284"/>
        </w:tabs>
        <w:spacing w:after="0" w:line="240" w:lineRule="auto"/>
        <w:ind w:left="-142"/>
        <w:rPr>
          <w:rFonts w:ascii="Calibri Light" w:eastAsia="Calibri" w:hAnsi="Calibri Light" w:cs="Calibri Light"/>
          <w:i/>
          <w:iCs/>
          <w:color w:val="000000" w:themeColor="text1"/>
          <w:lang w:val="lt-LT"/>
        </w:rPr>
      </w:pPr>
    </w:p>
    <w:p w14:paraId="1C8EDA26" w14:textId="1B1FC0F4" w:rsidR="00022615" w:rsidRPr="009E6A19" w:rsidRDefault="00F52095" w:rsidP="009A4FC7">
      <w:pPr>
        <w:pStyle w:val="ListParagraph"/>
        <w:tabs>
          <w:tab w:val="left" w:pos="284"/>
        </w:tabs>
        <w:spacing w:after="0" w:line="240" w:lineRule="auto"/>
        <w:ind w:left="-142"/>
        <w:rPr>
          <w:rFonts w:ascii="Calibri Light" w:hAnsi="Calibri Light" w:cs="Calibri Light"/>
          <w:iCs/>
          <w:color w:val="000000" w:themeColor="text1"/>
          <w:lang w:val="lt-LT"/>
        </w:rPr>
      </w:pPr>
      <w:r w:rsidRPr="009E6A19">
        <w:rPr>
          <w:rFonts w:ascii="Calibri Light" w:hAnsi="Calibri Light" w:cs="Calibri Light"/>
          <w:b/>
          <w:lang w:val="lt-LT"/>
        </w:rPr>
        <w:lastRenderedPageBreak/>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9E6A19" w14:paraId="69956714" w14:textId="77777777" w:rsidTr="00511BA2">
        <w:tc>
          <w:tcPr>
            <w:tcW w:w="851" w:type="dxa"/>
            <w:shd w:val="clear" w:color="auto" w:fill="F2F2F2" w:themeFill="background1" w:themeFillShade="F2"/>
            <w:vAlign w:val="center"/>
          </w:tcPr>
          <w:p w14:paraId="50E66D71" w14:textId="77777777" w:rsidR="00F52095" w:rsidRPr="009E6A19" w:rsidRDefault="00F52095"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Eil.</w:t>
            </w:r>
          </w:p>
          <w:p w14:paraId="330162A4" w14:textId="77777777" w:rsidR="00F52095" w:rsidRPr="009E6A19" w:rsidRDefault="00F52095"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9E6A19" w:rsidRDefault="000F5AD1"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9E6A19" w:rsidRDefault="000F5AD1" w:rsidP="009A4FC7">
            <w:pPr>
              <w:spacing w:after="0" w:line="240" w:lineRule="auto"/>
              <w:jc w:val="center"/>
              <w:rPr>
                <w:rFonts w:ascii="Calibri Light" w:eastAsia="Calibri" w:hAnsi="Calibri Light" w:cs="Calibri Light"/>
                <w:u w:val="single"/>
                <w:lang w:val="lt-LT"/>
              </w:rPr>
            </w:pPr>
            <w:r w:rsidRPr="009E6A19">
              <w:rPr>
                <w:rFonts w:ascii="Calibri Light" w:eastAsia="Calibri" w:hAnsi="Calibri Light" w:cs="Calibri Light"/>
                <w:b/>
                <w:bCs/>
                <w:lang w:val="lt-LT"/>
              </w:rPr>
              <w:t>Sąlygos, kuriomis draudžiamas ir ribojamas tiekėjų dalyvavimas pirkime</w:t>
            </w:r>
            <w:r w:rsidRPr="009E6A19">
              <w:rPr>
                <w:rFonts w:ascii="Calibri Light" w:eastAsia="Calibri" w:hAnsi="Calibri Light" w:cs="Calibri Light"/>
                <w:b/>
                <w:lang w:val="lt-LT"/>
              </w:rPr>
              <w:t xml:space="preserve"> (ne)buvimą</w:t>
            </w:r>
            <w:r w:rsidR="0080513D" w:rsidRPr="009E6A19">
              <w:rPr>
                <w:rFonts w:ascii="Calibri Light" w:eastAsia="Calibri" w:hAnsi="Calibri Light" w:cs="Calibri Light"/>
                <w:b/>
                <w:lang w:val="lt-LT"/>
              </w:rPr>
              <w:t xml:space="preserve"> į</w:t>
            </w:r>
            <w:r w:rsidR="00F52095" w:rsidRPr="009E6A19">
              <w:rPr>
                <w:rFonts w:ascii="Calibri Light" w:eastAsia="Calibri" w:hAnsi="Calibri Light" w:cs="Calibri Light"/>
                <w:b/>
                <w:lang w:val="lt-LT"/>
              </w:rPr>
              <w:t>rodantys dokumentai</w:t>
            </w:r>
          </w:p>
        </w:tc>
      </w:tr>
      <w:tr w:rsidR="00DA659B" w:rsidRPr="009E6A19" w14:paraId="02B7ED45" w14:textId="77777777" w:rsidTr="006A1F51">
        <w:tc>
          <w:tcPr>
            <w:tcW w:w="851" w:type="dxa"/>
            <w:shd w:val="clear" w:color="auto" w:fill="F2F2F2" w:themeFill="background1" w:themeFillShade="F2"/>
            <w:vAlign w:val="center"/>
          </w:tcPr>
          <w:p w14:paraId="23A05F88" w14:textId="252D0B2E" w:rsidR="00DA659B" w:rsidRPr="009E6A19" w:rsidRDefault="00DA659B" w:rsidP="00DA659B">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9E6A19">
              <w:rPr>
                <w:rFonts w:ascii="Calibri Light" w:eastAsia="Calibri" w:hAnsi="Calibri Light" w:cs="Calibri Light"/>
                <w:lang w:val="lt-LT"/>
              </w:rPr>
              <w:t>3.1.1.</w:t>
            </w:r>
          </w:p>
        </w:tc>
        <w:tc>
          <w:tcPr>
            <w:tcW w:w="4649" w:type="dxa"/>
            <w:shd w:val="clear" w:color="auto" w:fill="F2F2F2" w:themeFill="background1" w:themeFillShade="F2"/>
          </w:tcPr>
          <w:p w14:paraId="339CD45D"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Dėl tiekėjo, kuris yra fizinis asmuo, arba dėl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taip pat dėl tiekėjo, kuris yra juridinis asmuo, per pastaruosius 5 metus yra įsiteisėjęs apkaltinamasis teismo nuosprendis už:</w:t>
            </w:r>
          </w:p>
          <w:p w14:paraId="228BB98C"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a) dalyvavimą nusikalstamame susivienijime, jo organizavimą ar vadovavimą jam;</w:t>
            </w:r>
          </w:p>
          <w:p w14:paraId="6559E774"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b) teroristinį ar su teroristine veikla susijusį nusikaltimą, valstybės paslapties atskleidimą ar praradimą;</w:t>
            </w:r>
          </w:p>
          <w:p w14:paraId="451144CD"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c) kyšininkavimą, prekybą poveikiu, papirkimą;</w:t>
            </w:r>
          </w:p>
          <w:p w14:paraId="42894962"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27D1176F"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e) nusikalstamu būdu gauto turto legalizavimą;</w:t>
            </w:r>
          </w:p>
          <w:p w14:paraId="1B7CC735"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f) kitose valstybėse padarytą nusikaltimą, apibrėžtą kitų valstybių baudžiamuosiuose įstatymuose, įgyvendinančiuose Direktyvos 2009/81/EB 39 straipsnio 1 dalyje išvardytus Europos Sąjungos teisės aktus.</w:t>
            </w:r>
          </w:p>
          <w:p w14:paraId="0476F3F0" w14:textId="17C9CBD1" w:rsidR="00DA659B" w:rsidRPr="009E6A19" w:rsidRDefault="00DA659B" w:rsidP="00DA659B">
            <w:pPr>
              <w:tabs>
                <w:tab w:val="left" w:pos="118"/>
              </w:tabs>
              <w:spacing w:after="0" w:line="240" w:lineRule="auto"/>
              <w:rPr>
                <w:rFonts w:ascii="Calibri Light" w:eastAsia="Calibri" w:hAnsi="Calibri Light" w:cs="Calibri Light"/>
                <w:lang w:val="lt-LT"/>
              </w:rPr>
            </w:pPr>
          </w:p>
        </w:tc>
        <w:tc>
          <w:tcPr>
            <w:tcW w:w="4423" w:type="dxa"/>
          </w:tcPr>
          <w:p w14:paraId="1CF2F37B"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Pateikti*:</w:t>
            </w:r>
          </w:p>
          <w:p w14:paraId="2F736424" w14:textId="77777777" w:rsidR="00DA659B" w:rsidRPr="009E6A19" w:rsidRDefault="00DA659B" w:rsidP="00DA659B">
            <w:pPr>
              <w:rPr>
                <w:rFonts w:ascii="Calibri Light" w:hAnsi="Calibri Light" w:cs="Calibri Light"/>
                <w:lang w:val="lt-LT"/>
              </w:rPr>
            </w:pPr>
          </w:p>
          <w:p w14:paraId="78D5843A"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Išrašą iš teismo sprendimo</w:t>
            </w:r>
          </w:p>
          <w:p w14:paraId="323EAC64"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arba</w:t>
            </w:r>
          </w:p>
          <w:p w14:paraId="296853F8" w14:textId="77777777" w:rsidR="00DA659B" w:rsidRPr="009E6A19" w:rsidRDefault="00DA659B" w:rsidP="00DA659B">
            <w:pPr>
              <w:rPr>
                <w:rFonts w:ascii="Calibri Light" w:hAnsi="Calibri Light" w:cs="Calibri Light"/>
                <w:lang w:val="lt-LT"/>
              </w:rPr>
            </w:pPr>
          </w:p>
          <w:p w14:paraId="226A0A31"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Informatikos ir ryšių departamento prie Vidaus reikalų ministerijos pažymą</w:t>
            </w:r>
          </w:p>
          <w:p w14:paraId="5915BD03" w14:textId="77777777" w:rsidR="00DA659B" w:rsidRPr="009E6A19" w:rsidRDefault="00DA659B" w:rsidP="00DA659B">
            <w:pPr>
              <w:rPr>
                <w:rFonts w:ascii="Calibri Light" w:hAnsi="Calibri Light" w:cs="Calibri Light"/>
                <w:lang w:val="lt-LT"/>
              </w:rPr>
            </w:pPr>
          </w:p>
          <w:p w14:paraId="3200F34F"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arba</w:t>
            </w:r>
          </w:p>
          <w:p w14:paraId="6982E1A8" w14:textId="77777777" w:rsidR="00DA659B" w:rsidRPr="009E6A19" w:rsidRDefault="00DA659B" w:rsidP="00DA659B">
            <w:pPr>
              <w:rPr>
                <w:rFonts w:ascii="Calibri Light" w:hAnsi="Calibri Light" w:cs="Calibri Light"/>
                <w:lang w:val="lt-LT"/>
              </w:rPr>
            </w:pPr>
          </w:p>
          <w:p w14:paraId="5D17E091"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atitinkamos užsienio šalies kompetentingos institucijos dokumentą apie jungtinius kompetentingų institucijų tvarkomus duomenis, patvirtinančius arba paneigiančius VPAGSSĮ 34 straipsnio 1 dalies 1 ir 2 punktuose nurodytų sąlygų buvimą.</w:t>
            </w:r>
          </w:p>
          <w:p w14:paraId="780F0226" w14:textId="77777777" w:rsidR="00DA659B" w:rsidRPr="009E6A19" w:rsidRDefault="00DA659B" w:rsidP="00DA659B">
            <w:pPr>
              <w:rPr>
                <w:rFonts w:ascii="Calibri Light" w:hAnsi="Calibri Light" w:cs="Calibri Light"/>
                <w:lang w:val="lt-LT"/>
              </w:rPr>
            </w:pPr>
          </w:p>
          <w:p w14:paraId="696C81AE" w14:textId="72D26616"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hAnsi="Calibri Light" w:cs="Calibri Light"/>
                <w:lang w:val="lt-LT"/>
              </w:rPr>
              <w:t>Dokumentas turi būti išduotas ne anksčiau kaip prieš 180 dienų iki pasiūlymų pateikimo termino pabaigos. Jeigu dokumentas išduotas anksčiau, tačiau jo galiojimo terminas ilgesnis nei pasiūlymų pateikimo terminas, toks dokumentas jo galiojimo laikotarpiu yra priimtinas.</w:t>
            </w:r>
          </w:p>
        </w:tc>
      </w:tr>
      <w:tr w:rsidR="00DA659B" w:rsidRPr="009E6A19" w14:paraId="603600A4" w14:textId="77777777" w:rsidTr="00304387">
        <w:tc>
          <w:tcPr>
            <w:tcW w:w="851" w:type="dxa"/>
            <w:shd w:val="clear" w:color="auto" w:fill="F2F2F2" w:themeFill="background1" w:themeFillShade="F2"/>
          </w:tcPr>
          <w:p w14:paraId="6516299C" w14:textId="519DE19D" w:rsidR="00DA659B" w:rsidRPr="009E6A19" w:rsidRDefault="00DA659B" w:rsidP="00DA659B">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9E6A19">
              <w:rPr>
                <w:rFonts w:ascii="Calibri Light" w:hAnsi="Calibri Light" w:cs="Calibri Light"/>
                <w:lang w:val="lt-LT"/>
              </w:rPr>
              <w:t>3.1.2</w:t>
            </w:r>
          </w:p>
        </w:tc>
        <w:tc>
          <w:tcPr>
            <w:tcW w:w="4649" w:type="dxa"/>
            <w:shd w:val="clear" w:color="auto" w:fill="F2F2F2" w:themeFill="background1" w:themeFillShade="F2"/>
          </w:tcPr>
          <w:p w14:paraId="031759C0" w14:textId="30E522F8"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hAnsi="Calibri Light" w:cs="Calibri Light"/>
                <w:lang w:val="lt-LT"/>
              </w:rPr>
              <w:t>Tiekėjas, kuris yra juridinis asmuo, yra neatlikęs jam paskirtos baudžiamojo poveikio priemonės – uždraudimo juridiniam asmeniui dalyvauti viešuosiuose pirkimuose.</w:t>
            </w:r>
          </w:p>
        </w:tc>
        <w:tc>
          <w:tcPr>
            <w:tcW w:w="4423" w:type="dxa"/>
          </w:tcPr>
          <w:p w14:paraId="39DCA1BF" w14:textId="617B6340"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eastAsia="Calibri" w:hAnsi="Calibri Light" w:cs="Calibri Light"/>
                <w:lang w:val="lt-LT"/>
              </w:rPr>
              <w:t>Pateikti atitikties deklaraciją pagal pirkimo dokumentuose pateiktą formą (</w:t>
            </w:r>
            <w:r w:rsidRPr="009E6A19">
              <w:rPr>
                <w:rFonts w:ascii="Calibri Light" w:eastAsia="Calibri" w:hAnsi="Calibri Light" w:cs="Calibri Light"/>
                <w:b/>
                <w:lang w:val="lt-LT"/>
              </w:rPr>
              <w:t>5 IAGS PD KRAD</w:t>
            </w:r>
            <w:r w:rsidRPr="009E6A19">
              <w:rPr>
                <w:rFonts w:ascii="Calibri Light" w:eastAsia="Calibri" w:hAnsi="Calibri Light" w:cs="Calibri Light"/>
                <w:lang w:val="lt-LT"/>
              </w:rPr>
              <w:t>)</w:t>
            </w:r>
          </w:p>
        </w:tc>
      </w:tr>
      <w:tr w:rsidR="00DA659B" w:rsidRPr="009E6A19" w14:paraId="2B04F4BA" w14:textId="77777777" w:rsidTr="00237917">
        <w:tc>
          <w:tcPr>
            <w:tcW w:w="851" w:type="dxa"/>
            <w:shd w:val="clear" w:color="auto" w:fill="F2F2F2" w:themeFill="background1" w:themeFillShade="F2"/>
            <w:vAlign w:val="center"/>
          </w:tcPr>
          <w:p w14:paraId="486330BA" w14:textId="50BBA28D" w:rsidR="00DA659B" w:rsidRPr="009E6A19" w:rsidRDefault="00DA659B" w:rsidP="00DA659B">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9E6A19">
              <w:rPr>
                <w:rFonts w:ascii="Calibri Light" w:eastAsia="Calibri" w:hAnsi="Calibri Light" w:cs="Calibri Light"/>
                <w:lang w:val="lt-LT"/>
              </w:rPr>
              <w:lastRenderedPageBreak/>
              <w:t>3.1.3</w:t>
            </w:r>
          </w:p>
        </w:tc>
        <w:tc>
          <w:tcPr>
            <w:tcW w:w="4649" w:type="dxa"/>
            <w:shd w:val="clear" w:color="auto" w:fill="F2F2F2" w:themeFill="background1" w:themeFillShade="F2"/>
          </w:tcPr>
          <w:p w14:paraId="22EB4095"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Perkančioji organizacija bet kokiomis tinkamomis priemonėmis gali įrodyti, kad tiekėjas yra padaręs rimtą profesinį pažeidimą, dėl kurio perkančioji organizacija abejoja tiekėjo sąžiningumu, kai jis:</w:t>
            </w:r>
          </w:p>
          <w:p w14:paraId="36194775"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a) yra padaręs finansinės atskaitomybės ir audito teisės aktų pažeidimą ir nuo jo padarymo dienos praėjo mažiau kaip vieni metai;</w:t>
            </w:r>
          </w:p>
          <w:p w14:paraId="02D7173E"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b) neatitinka minimalių patikimo mokesčių mokėtojo kriterijų, nustatytų Lietuvos Respublikos mokesčių administravimo įstatymo 40¹ straipsnio 1 dalyje;</w:t>
            </w:r>
          </w:p>
          <w:p w14:paraId="10A360CC"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c) yra padaręs draudimo sudaryti draudžiamus susitarimus, įtvirtinto Lietuvos Respublikos konkurencijos įstatymo 5 straipsnyje ar panašaus pobūdžio kitos valstybės teisės akte, pažeidimą ir nuo jo padarymo dienos praėjo mažiau kaip 3 metai;</w:t>
            </w:r>
          </w:p>
          <w:p w14:paraId="20512C8F" w14:textId="66C51939"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hAnsi="Calibri Light" w:cs="Calibri Light"/>
                <w:i/>
                <w:iCs/>
                <w:lang w:val="lt-LT"/>
              </w:rPr>
              <w:t>d) yra neįvykdęs pirkimo sutarties, sudarytos vadovaujantis VPAGSSĮ, VPĮ ar Pirkimų, atliekamų vandentvarkos, energetikos, transporto ar pašto paslaugų srities perkančiųjų subjektų, įstatymu, ar koncesijos sutarties arba netinkamai ją įvykdęs ir tai buvo esminis sutarties pažeidimas, kaip nustatyta Civilinio kodekso 6.217 straipsnyje,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tc>
        <w:tc>
          <w:tcPr>
            <w:tcW w:w="4423" w:type="dxa"/>
          </w:tcPr>
          <w:p w14:paraId="7C5905FB" w14:textId="77777777" w:rsidR="00DA659B" w:rsidRPr="009E6A19" w:rsidRDefault="00DA659B" w:rsidP="00DA659B">
            <w:pPr>
              <w:rPr>
                <w:rFonts w:ascii="Calibri Light" w:hAnsi="Calibri Light" w:cs="Calibri Light"/>
                <w:lang w:val="lt-LT"/>
              </w:rPr>
            </w:pPr>
            <w:r w:rsidRPr="009E6A19">
              <w:rPr>
                <w:rFonts w:ascii="Calibri Light" w:eastAsia="Calibri" w:hAnsi="Calibri Light" w:cs="Calibri Light"/>
                <w:lang w:val="lt-LT"/>
              </w:rPr>
              <w:t>Pateikti atitikties deklaraciją pagal pirkimo dokumentuose pateiktą formą (</w:t>
            </w:r>
            <w:r w:rsidRPr="009E6A19">
              <w:rPr>
                <w:rFonts w:ascii="Calibri Light" w:eastAsia="Calibri" w:hAnsi="Calibri Light" w:cs="Calibri Light"/>
                <w:b/>
                <w:lang w:val="lt-LT"/>
              </w:rPr>
              <w:t>5 IAGS PD KRAD</w:t>
            </w:r>
            <w:r w:rsidRPr="009E6A19">
              <w:rPr>
                <w:rFonts w:ascii="Calibri Light" w:eastAsia="Calibri" w:hAnsi="Calibri Light" w:cs="Calibri Light"/>
                <w:lang w:val="lt-LT"/>
              </w:rPr>
              <w:t>)</w:t>
            </w:r>
          </w:p>
          <w:p w14:paraId="7E477281" w14:textId="77777777" w:rsidR="00DA659B" w:rsidRPr="009E6A19" w:rsidRDefault="00DA659B" w:rsidP="00DA659B">
            <w:pPr>
              <w:rPr>
                <w:rFonts w:ascii="Calibri Light" w:hAnsi="Calibri Light" w:cs="Calibri Light"/>
                <w:lang w:val="lt-LT"/>
              </w:rPr>
            </w:pPr>
          </w:p>
          <w:p w14:paraId="1600B6AD"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 xml:space="preserve">Lietuvos Respublikoje registruotų tiekėjų atveju perkančioji organizacija vertina Juridinių asmenų registro, Valstybinės mokesčių inspekcijos ir Viešųjų pirkimų tarnybos skelbiamą informaciją apie nepatikimus tiekėjus. </w:t>
            </w:r>
          </w:p>
          <w:p w14:paraId="65272D62" w14:textId="32658982" w:rsidR="00DA659B" w:rsidRPr="009E6A19" w:rsidRDefault="00DA659B" w:rsidP="00DA659B">
            <w:pPr>
              <w:spacing w:after="0" w:line="240" w:lineRule="auto"/>
              <w:rPr>
                <w:rFonts w:ascii="Calibri Light" w:eastAsia="Calibri" w:hAnsi="Calibri Light" w:cs="Calibri Light"/>
                <w:lang w:val="lt-LT"/>
              </w:rPr>
            </w:pPr>
          </w:p>
        </w:tc>
      </w:tr>
      <w:tr w:rsidR="008B1CA6" w:rsidRPr="009E6A19" w14:paraId="314427A1" w14:textId="77777777" w:rsidTr="00F066CC">
        <w:tc>
          <w:tcPr>
            <w:tcW w:w="9923" w:type="dxa"/>
            <w:gridSpan w:val="3"/>
            <w:shd w:val="clear" w:color="auto" w:fill="F2F2F2" w:themeFill="background1" w:themeFillShade="F2"/>
            <w:vAlign w:val="center"/>
          </w:tcPr>
          <w:p w14:paraId="400F97ED" w14:textId="35B3F674" w:rsidR="008B1CA6" w:rsidRPr="009E6A19" w:rsidRDefault="008B1CA6" w:rsidP="009A4FC7">
            <w:pPr>
              <w:spacing w:after="0" w:line="240" w:lineRule="auto"/>
              <w:rPr>
                <w:rFonts w:ascii="Calibri Light" w:eastAsia="Calibri" w:hAnsi="Calibri Light" w:cs="Calibri Light"/>
                <w:lang w:val="lt-LT"/>
              </w:rPr>
            </w:pPr>
            <w:r w:rsidRPr="009E6A19">
              <w:rPr>
                <w:rFonts w:ascii="Calibri Light" w:eastAsia="Calibri" w:hAnsi="Calibri Light" w:cs="Calibri Light"/>
                <w:lang w:val="lt-LT"/>
              </w:rPr>
              <w:t>Pirkimo dalyvis vietoje 3.1.1</w:t>
            </w:r>
            <w:r w:rsidR="002A5F42" w:rsidRPr="009E6A19">
              <w:rPr>
                <w:rFonts w:ascii="Calibri Light" w:eastAsia="Calibri" w:hAnsi="Calibri Light" w:cs="Calibri Light"/>
                <w:lang w:val="lt-LT"/>
              </w:rPr>
              <w:t xml:space="preserve"> </w:t>
            </w:r>
            <w:r w:rsidRPr="009E6A19">
              <w:rPr>
                <w:rFonts w:ascii="Calibri Light" w:eastAsia="Calibri" w:hAnsi="Calibri Light" w:cs="Calibri Light"/>
                <w:i/>
                <w:lang w:val="lt-LT"/>
              </w:rPr>
              <w:t>(VPAGSSĮ 34 straipsnio 1 dalis)</w:t>
            </w:r>
            <w:r w:rsidRPr="009E6A19">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9E6A19" w:rsidRDefault="00781241" w:rsidP="009A4FC7">
      <w:pPr>
        <w:pStyle w:val="ListParagraph"/>
        <w:tabs>
          <w:tab w:val="left" w:pos="284"/>
        </w:tabs>
        <w:spacing w:after="0" w:line="240" w:lineRule="auto"/>
        <w:ind w:left="0"/>
        <w:rPr>
          <w:rFonts w:ascii="Calibri Light" w:hAnsi="Calibri Light" w:cs="Calibri Light"/>
          <w:lang w:val="lt-LT"/>
        </w:rPr>
      </w:pPr>
    </w:p>
    <w:p w14:paraId="3565B380" w14:textId="116ED88C" w:rsidR="00781241" w:rsidRPr="009E6A19" w:rsidRDefault="00781241"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3" w:name="_Toc506979274"/>
      <w:r w:rsidRPr="009E6A19">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9E6A19" w:rsidRDefault="00781241" w:rsidP="009A4FC7">
      <w:pPr>
        <w:pStyle w:val="ListParagraph"/>
        <w:tabs>
          <w:tab w:val="left" w:pos="284"/>
        </w:tabs>
        <w:spacing w:after="0" w:line="240" w:lineRule="auto"/>
        <w:ind w:left="0"/>
        <w:rPr>
          <w:rFonts w:ascii="Calibri Light" w:hAnsi="Calibri Light" w:cs="Calibri Light"/>
          <w:lang w:val="lt-LT"/>
        </w:rPr>
      </w:pPr>
    </w:p>
    <w:p w14:paraId="2D033806" w14:textId="23F8BFF1" w:rsidR="00237917" w:rsidRPr="009E6A19" w:rsidRDefault="00234581" w:rsidP="009A4FC7">
      <w:pPr>
        <w:pStyle w:val="ListParagraph"/>
        <w:spacing w:after="0" w:line="240" w:lineRule="auto"/>
        <w:ind w:left="0" w:hanging="426"/>
        <w:rPr>
          <w:rFonts w:ascii="Calibri Light" w:hAnsi="Calibri Light" w:cs="Calibri Light"/>
          <w:lang w:val="lt-LT"/>
        </w:rPr>
      </w:pPr>
      <w:r w:rsidRPr="009E6A19">
        <w:rPr>
          <w:rFonts w:ascii="Calibri Light" w:hAnsi="Calibri Light" w:cs="Calibri Light"/>
          <w:lang w:val="lt-LT"/>
        </w:rPr>
        <w:t>4.1.</w:t>
      </w:r>
      <w:r w:rsidR="003E2385" w:rsidRPr="009E6A19">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sidRPr="009E6A19">
            <w:rPr>
              <w:rFonts w:ascii="Calibri Light" w:hAnsi="Calibri Light" w:cs="Calibri Light"/>
              <w:lang w:val="lt-LT"/>
            </w:rPr>
            <w:t>Tiekėjas, dalyvaujantis pirkime, turi atitikti 4 lentelėje nurodytus kvalifikacijos reikalavimus.</w:t>
          </w:r>
        </w:sdtContent>
      </w:sdt>
    </w:p>
    <w:p w14:paraId="23F74E81" w14:textId="77777777" w:rsidR="009041B7" w:rsidRPr="009E6A19" w:rsidRDefault="009041B7" w:rsidP="009A4FC7">
      <w:pPr>
        <w:pStyle w:val="ListParagraph"/>
        <w:spacing w:after="0" w:line="240" w:lineRule="auto"/>
        <w:ind w:left="0" w:hanging="567"/>
        <w:rPr>
          <w:rFonts w:ascii="Calibri Light" w:hAnsi="Calibri Light" w:cs="Calibri Light"/>
          <w:lang w:val="lt-LT"/>
        </w:rPr>
      </w:pPr>
    </w:p>
    <w:p w14:paraId="48BDE2F1" w14:textId="77777777" w:rsidR="009041B7" w:rsidRPr="009E6A19" w:rsidRDefault="009041B7" w:rsidP="009A4FC7">
      <w:pPr>
        <w:pStyle w:val="ListParagraph"/>
        <w:spacing w:after="0" w:line="240" w:lineRule="auto"/>
        <w:ind w:left="0"/>
        <w:rPr>
          <w:rFonts w:ascii="Calibri Light" w:hAnsi="Calibri Light" w:cs="Calibri Light"/>
          <w:b/>
          <w:lang w:val="lt-LT"/>
        </w:rPr>
      </w:pPr>
      <w:r w:rsidRPr="009E6A19">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E6A19"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E6A19" w:rsidRDefault="009041B7" w:rsidP="009A4FC7">
            <w:pPr>
              <w:spacing w:after="0" w:line="240" w:lineRule="auto"/>
              <w:rPr>
                <w:rFonts w:ascii="Calibri Light" w:eastAsia="Calibri" w:hAnsi="Calibri Light" w:cs="Calibri Light"/>
                <w:b/>
                <w:lang w:val="lt-LT"/>
              </w:rPr>
            </w:pPr>
            <w:r w:rsidRPr="009E6A19">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E6A19" w:rsidRDefault="009041B7"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E6A19" w:rsidRDefault="009041B7"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Atitiktį įrodantys dokumentai</w:t>
            </w:r>
          </w:p>
        </w:tc>
      </w:tr>
      <w:tr w:rsidR="009041B7" w:rsidRPr="009E6A19" w14:paraId="73FEA1EC" w14:textId="77777777" w:rsidTr="000C0DA1">
        <w:trPr>
          <w:trHeight w:val="241"/>
        </w:trPr>
        <w:tc>
          <w:tcPr>
            <w:tcW w:w="9753" w:type="dxa"/>
            <w:gridSpan w:val="3"/>
            <w:shd w:val="clear" w:color="auto" w:fill="F2F2F2" w:themeFill="background1" w:themeFillShade="F2"/>
            <w:vAlign w:val="center"/>
          </w:tcPr>
          <w:p w14:paraId="2C0FC4D3" w14:textId="54028B71" w:rsidR="009041B7" w:rsidRPr="009E6A19" w:rsidRDefault="009041B7"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lastRenderedPageBreak/>
              <w:t>Teisė verstis veikla, reikalinga sutarčiai įvykdyti:</w:t>
            </w:r>
          </w:p>
        </w:tc>
      </w:tr>
      <w:tr w:rsidR="009E6A19" w:rsidRPr="009E6A19" w14:paraId="2D814224" w14:textId="77777777" w:rsidTr="000C0DA1">
        <w:trPr>
          <w:trHeight w:val="257"/>
        </w:trPr>
        <w:tc>
          <w:tcPr>
            <w:tcW w:w="822" w:type="dxa"/>
            <w:shd w:val="clear" w:color="auto" w:fill="F2F2F2" w:themeFill="background1" w:themeFillShade="F2"/>
            <w:vAlign w:val="center"/>
          </w:tcPr>
          <w:p w14:paraId="0A96E1AF" w14:textId="77777777" w:rsidR="009E6A19" w:rsidRPr="009E6A19" w:rsidRDefault="009E6A19" w:rsidP="009E6A19">
            <w:pPr>
              <w:tabs>
                <w:tab w:val="left" w:pos="284"/>
                <w:tab w:val="left" w:pos="459"/>
              </w:tabs>
              <w:spacing w:after="0" w:line="240" w:lineRule="auto"/>
              <w:jc w:val="center"/>
              <w:rPr>
                <w:rFonts w:ascii="Calibri Light" w:eastAsia="Calibri" w:hAnsi="Calibri Light" w:cs="Calibri Light"/>
                <w:lang w:val="lt-LT"/>
              </w:rPr>
            </w:pPr>
            <w:r w:rsidRPr="009E6A19">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53BDBD57" w14:textId="6D884B52" w:rsidR="009E6A19" w:rsidRPr="009E6A19" w:rsidRDefault="009E6A19" w:rsidP="009E6A19">
            <w:pPr>
              <w:widowControl w:val="0"/>
              <w:tabs>
                <w:tab w:val="left" w:pos="315"/>
              </w:tabs>
              <w:spacing w:after="0" w:line="240" w:lineRule="auto"/>
              <w:rPr>
                <w:rFonts w:ascii="Calibri Light" w:eastAsia="Calibri" w:hAnsi="Calibri Light" w:cs="Calibri Light"/>
                <w:iCs/>
                <w:lang w:val="lt-LT" w:eastAsia="ar-SA"/>
              </w:rPr>
            </w:pPr>
            <w:r w:rsidRPr="009E6A19">
              <w:rPr>
                <w:rFonts w:ascii="Calibri Light" w:hAnsi="Calibri Light" w:cs="Calibri Light"/>
                <w:lang w:val="lt-LT"/>
              </w:rPr>
              <w:t>Tiekėjas turi turėti teisę verstis veikla, reikalinga pirkimo sutarčiai įvykdyti, t. y. veikla, susijusia su šaudmenų prekyba ir (ar) gamyba, importu, eksportu, realizavimu ar kita teisės aktų leidžiama apimtimi, kiek tai būtina šiai pirkimo sutarčiai vykdyti.</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256BA40D" w14:textId="569F99AB" w:rsidR="009E6A19" w:rsidRPr="009E6A19" w:rsidRDefault="009E6A19" w:rsidP="009E6A19">
            <w:pPr>
              <w:spacing w:after="0" w:line="240" w:lineRule="auto"/>
              <w:rPr>
                <w:rFonts w:ascii="Calibri Light" w:eastAsia="Calibri" w:hAnsi="Calibri Light" w:cs="Calibri Light"/>
                <w:lang w:val="lt-LT"/>
              </w:rPr>
            </w:pPr>
            <w:r w:rsidRPr="009E6A19">
              <w:rPr>
                <w:rFonts w:ascii="Calibri Light" w:hAnsi="Calibri Light" w:cs="Calibri Light"/>
                <w:lang w:val="lt-LT"/>
              </w:rPr>
              <w:t>Pateikiama licencija ar kitas lygiavertis dokumentas, patvirtinantis tiekėjo teisę verstis veikla, susijusia su šaudmenimis. Užsienio tiekėjas pateikia profesinių ar veiklos registrų tvarkytojų, valstybės įgaliotų institucijų pažymas ar kitus dokumentus, kaip nustatyta valstybėje, kurioje jis registruotas, arba priesaikos deklaraciją, patvirtinančią teisę verstis atitinkama veikla, vadovaujantis Lietuvos Respublikos viešųjų pirkimų</w:t>
            </w:r>
            <w:r w:rsidR="00F42E4C">
              <w:rPr>
                <w:rFonts w:ascii="Calibri Light" w:hAnsi="Calibri Light" w:cs="Calibri Light"/>
                <w:lang w:val="lt-LT"/>
              </w:rPr>
              <w:t xml:space="preserve"> atliekamų gynybos ir saugumo srityje</w:t>
            </w:r>
            <w:r w:rsidRPr="009E6A19">
              <w:rPr>
                <w:rFonts w:ascii="Calibri Light" w:hAnsi="Calibri Light" w:cs="Calibri Light"/>
                <w:lang w:val="lt-LT"/>
              </w:rPr>
              <w:t xml:space="preserve"> įstatymo 35 straipsnio 1 dalimi.</w:t>
            </w:r>
          </w:p>
        </w:tc>
      </w:tr>
      <w:tr w:rsidR="009041B7" w:rsidRPr="009E6A19"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E6A19" w:rsidRDefault="009041B7" w:rsidP="009A4FC7">
            <w:pPr>
              <w:spacing w:after="0" w:line="240" w:lineRule="auto"/>
              <w:rPr>
                <w:rFonts w:ascii="Calibri Light" w:eastAsia="Calibri" w:hAnsi="Calibri Light" w:cs="Calibri Light"/>
                <w:lang w:val="lt-LT"/>
              </w:rPr>
            </w:pPr>
            <w:r w:rsidRPr="009E6A19">
              <w:rPr>
                <w:rFonts w:ascii="Calibri Light" w:eastAsia="Calibri" w:hAnsi="Calibri Light" w:cs="Calibri Light"/>
                <w:i/>
                <w:lang w:val="lt-LT"/>
              </w:rPr>
              <w:t>Reikalavimą turi atitikti kiekvienas ūkio subjektų grupės narys (-iai) ir (ar) subtiekėjas (-ai) pagal jų prisiimamus įsipareigojimus pirkimo sutarčiai vykdyti</w:t>
            </w:r>
          </w:p>
        </w:tc>
      </w:tr>
    </w:tbl>
    <w:p w14:paraId="07F0CDA8" w14:textId="782E8E3E" w:rsidR="00386DCD" w:rsidRPr="009E6A19" w:rsidRDefault="00386DCD" w:rsidP="009A4FC7">
      <w:pPr>
        <w:pStyle w:val="ListParagraph"/>
        <w:tabs>
          <w:tab w:val="left" w:pos="284"/>
        </w:tabs>
        <w:spacing w:after="0" w:line="240" w:lineRule="auto"/>
        <w:ind w:left="0"/>
        <w:rPr>
          <w:rFonts w:ascii="Calibri Light" w:hAnsi="Calibri Light" w:cs="Calibri Light"/>
          <w:lang w:val="lt-LT"/>
        </w:rPr>
      </w:pPr>
      <w:bookmarkStart w:id="4" w:name="_Toc506979277"/>
    </w:p>
    <w:p w14:paraId="23DC1C18" w14:textId="4E9829B9" w:rsidR="00E37C23" w:rsidRPr="009E6A19" w:rsidRDefault="00E37C2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9E6A19" w:rsidRDefault="00E37C23" w:rsidP="009A4FC7">
      <w:pPr>
        <w:pStyle w:val="ListParagraph"/>
        <w:tabs>
          <w:tab w:val="left" w:pos="284"/>
        </w:tabs>
        <w:spacing w:after="0" w:line="240" w:lineRule="auto"/>
        <w:ind w:left="0"/>
        <w:rPr>
          <w:rFonts w:ascii="Calibri Light" w:hAnsi="Calibri Light" w:cs="Calibri Light"/>
          <w:lang w:val="lt-LT"/>
        </w:rPr>
      </w:pPr>
    </w:p>
    <w:p w14:paraId="6BE94614" w14:textId="4EFDF5CC" w:rsidR="009F2E66" w:rsidRPr="009E6A19" w:rsidRDefault="00000000" w:rsidP="009A4FC7">
      <w:pPr>
        <w:pStyle w:val="ListParagraph"/>
        <w:numPr>
          <w:ilvl w:val="1"/>
          <w:numId w:val="8"/>
        </w:numPr>
        <w:tabs>
          <w:tab w:val="left" w:pos="284"/>
        </w:tabs>
        <w:spacing w:after="0" w:line="240" w:lineRule="auto"/>
        <w:ind w:hanging="426"/>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9E6A19">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9E6A19" w:rsidRDefault="00E37C23" w:rsidP="009A4FC7">
      <w:pPr>
        <w:pStyle w:val="ListParagraph"/>
        <w:tabs>
          <w:tab w:val="left" w:pos="284"/>
        </w:tabs>
        <w:spacing w:after="0" w:line="240" w:lineRule="auto"/>
        <w:ind w:left="0"/>
        <w:rPr>
          <w:rFonts w:ascii="Calibri Light" w:hAnsi="Calibri Light" w:cs="Calibri Light"/>
          <w:lang w:val="lt-LT"/>
        </w:rPr>
      </w:pPr>
    </w:p>
    <w:p w14:paraId="44428CC4" w14:textId="010C16FE" w:rsidR="003C641B" w:rsidRPr="009E6A19" w:rsidRDefault="003C641B"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VERTINIMAS VP</w:t>
      </w:r>
      <w:r w:rsidR="002A5F42" w:rsidRPr="009E6A19">
        <w:rPr>
          <w:rFonts w:ascii="Calibri Light" w:eastAsiaTheme="majorEastAsia" w:hAnsi="Calibri Light" w:cs="Calibri Light"/>
          <w:b/>
          <w:bCs/>
          <w:color w:val="548DD4" w:themeColor="text2" w:themeTint="99"/>
          <w:spacing w:val="4"/>
          <w:lang w:val="lt-LT"/>
        </w:rPr>
        <w:t>A</w:t>
      </w:r>
      <w:r w:rsidRPr="009E6A19">
        <w:rPr>
          <w:rFonts w:ascii="Calibri Light" w:eastAsiaTheme="majorEastAsia" w:hAnsi="Calibri Light" w:cs="Calibri Light"/>
          <w:b/>
          <w:bCs/>
          <w:color w:val="548DD4" w:themeColor="text2" w:themeTint="99"/>
          <w:spacing w:val="4"/>
          <w:lang w:val="lt-LT"/>
        </w:rPr>
        <w:t>GSSĮ 33 STRAIPSNIO 9 DALYJE NUSTATYTA TVARKA</w:t>
      </w:r>
    </w:p>
    <w:p w14:paraId="0ED11063" w14:textId="77777777" w:rsidR="00237917" w:rsidRPr="009E6A19" w:rsidRDefault="00237917" w:rsidP="009A4FC7">
      <w:pPr>
        <w:spacing w:after="0" w:line="240" w:lineRule="auto"/>
        <w:ind w:hanging="426"/>
        <w:contextualSpacing/>
        <w:rPr>
          <w:rFonts w:ascii="Calibri Light" w:hAnsi="Calibri Light" w:cs="Calibri Light"/>
          <w:bCs/>
          <w:lang w:val="lt-LT"/>
        </w:rPr>
      </w:pPr>
    </w:p>
    <w:p w14:paraId="58C6C0E6" w14:textId="564421C9" w:rsidR="003C641B" w:rsidRPr="009E6A19" w:rsidRDefault="003E2385" w:rsidP="009A4FC7">
      <w:pPr>
        <w:spacing w:after="0" w:line="240" w:lineRule="auto"/>
        <w:ind w:hanging="426"/>
        <w:contextualSpacing/>
        <w:rPr>
          <w:rFonts w:ascii="Calibri Light" w:hAnsi="Calibri Light" w:cs="Calibri Light"/>
          <w:lang w:val="lt-LT"/>
        </w:rPr>
      </w:pPr>
      <w:r w:rsidRPr="009E6A19">
        <w:rPr>
          <w:rFonts w:ascii="Calibri Light" w:hAnsi="Calibri Light" w:cs="Calibri Light"/>
          <w:bCs/>
          <w:lang w:val="lt-LT"/>
        </w:rPr>
        <w:t>6.1.</w:t>
      </w:r>
      <w:r w:rsidR="00237917" w:rsidRPr="009E6A19">
        <w:rPr>
          <w:rFonts w:ascii="Calibri Light" w:hAnsi="Calibri Light" w:cs="Calibri Light"/>
          <w:b/>
          <w:lang w:val="lt-LT"/>
        </w:rPr>
        <w:tab/>
      </w:r>
      <w:r w:rsidRPr="009E6A19">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9E6A19">
            <w:rPr>
              <w:rFonts w:ascii="Calibri Light" w:hAnsi="Calibri Light" w:cs="Calibri Light"/>
              <w:lang w:val="lt-LT"/>
            </w:rPr>
            <w:t>Reikalavimai pirkime nekeliami ir netaikomi.</w:t>
          </w:r>
        </w:sdtContent>
      </w:sdt>
    </w:p>
    <w:p w14:paraId="79D26196" w14:textId="77777777" w:rsidR="002D1806" w:rsidRPr="009E6A19" w:rsidRDefault="002D1806" w:rsidP="009A4FC7">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9E6A19" w:rsidRDefault="002D1806" w:rsidP="009A4FC7">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P</w:t>
      </w:r>
      <w:r w:rsidR="00802CB8" w:rsidRPr="009E6A19">
        <w:rPr>
          <w:rFonts w:ascii="Calibri Light" w:eastAsiaTheme="majorEastAsia" w:hAnsi="Calibri Light" w:cs="Calibri Light"/>
          <w:b/>
          <w:bCs/>
          <w:color w:val="548DD4" w:themeColor="text2" w:themeTint="99"/>
          <w:spacing w:val="4"/>
          <w:lang w:val="lt-LT"/>
        </w:rPr>
        <w:t>AS</w:t>
      </w:r>
      <w:r w:rsidRPr="009E6A19">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9E6A19" w:rsidRDefault="00237917" w:rsidP="009A4FC7">
      <w:pPr>
        <w:tabs>
          <w:tab w:val="left" w:pos="0"/>
        </w:tabs>
        <w:spacing w:after="0" w:line="240" w:lineRule="auto"/>
        <w:ind w:hanging="426"/>
        <w:rPr>
          <w:rFonts w:ascii="Calibri Light" w:hAnsi="Calibri Light" w:cs="Calibri Light"/>
          <w:lang w:val="lt-LT"/>
        </w:rPr>
      </w:pPr>
    </w:p>
    <w:p w14:paraId="089AD137" w14:textId="733A8DD9" w:rsidR="00E06634" w:rsidRPr="009E6A19" w:rsidRDefault="00802CB8" w:rsidP="009A4FC7">
      <w:pPr>
        <w:tabs>
          <w:tab w:val="left" w:pos="0"/>
        </w:tabs>
        <w:spacing w:after="0" w:line="240" w:lineRule="auto"/>
        <w:ind w:hanging="426"/>
        <w:rPr>
          <w:rFonts w:ascii="Calibri Light" w:hAnsi="Calibri Light" w:cs="Calibri Light"/>
          <w:lang w:val="lt-LT"/>
        </w:rPr>
      </w:pPr>
      <w:r w:rsidRPr="009E6A19">
        <w:rPr>
          <w:rFonts w:ascii="Calibri Light" w:hAnsi="Calibri Light" w:cs="Calibri Light"/>
          <w:lang w:val="lt-LT"/>
        </w:rPr>
        <w:t>7</w:t>
      </w:r>
      <w:r w:rsidR="006868D5" w:rsidRPr="009E6A19">
        <w:rPr>
          <w:rFonts w:ascii="Calibri Light" w:hAnsi="Calibri Light" w:cs="Calibri Light"/>
          <w:lang w:val="lt-LT"/>
        </w:rPr>
        <w:t xml:space="preserve">.1. </w:t>
      </w:r>
      <w:r w:rsidR="00581191" w:rsidRPr="009E6A19">
        <w:rPr>
          <w:rFonts w:ascii="Calibri Light" w:hAnsi="Calibri Light" w:cs="Calibri Light"/>
          <w:lang w:val="lt-LT"/>
        </w:rPr>
        <w:tab/>
      </w:r>
      <w:r w:rsidR="00D4654E" w:rsidRPr="009E6A19">
        <w:rPr>
          <w:rFonts w:ascii="Calibri Light" w:hAnsi="Calibri Light" w:cs="Calibri Light"/>
          <w:lang w:val="lt-LT"/>
        </w:rPr>
        <w:t>Perkančiosios organizacijos neatmesti pasiūl</w:t>
      </w:r>
      <w:r w:rsidR="006D2932" w:rsidRPr="009E6A19">
        <w:rPr>
          <w:rFonts w:ascii="Calibri Light" w:hAnsi="Calibri Light" w:cs="Calibri Light"/>
          <w:lang w:val="lt-LT"/>
        </w:rPr>
        <w:t>ymai vertinami pagal mažiausi</w:t>
      </w:r>
      <w:r w:rsidR="00B62ED9" w:rsidRPr="009E6A19">
        <w:rPr>
          <w:rFonts w:ascii="Calibri Light" w:hAnsi="Calibri Light" w:cs="Calibri Light"/>
          <w:lang w:val="lt-LT"/>
        </w:rPr>
        <w:t xml:space="preserve">os kainos </w:t>
      </w:r>
      <w:r w:rsidR="00D4654E" w:rsidRPr="009E6A19">
        <w:rPr>
          <w:rFonts w:ascii="Calibri Light" w:hAnsi="Calibri Light" w:cs="Calibri Light"/>
          <w:lang w:val="lt-LT"/>
        </w:rPr>
        <w:t xml:space="preserve">kriterijų, </w:t>
      </w:r>
      <w:r w:rsidR="00B62ED9" w:rsidRPr="009E6A19">
        <w:rPr>
          <w:rFonts w:ascii="Calibri Light" w:hAnsi="Calibri Light" w:cs="Calibri Light"/>
          <w:lang w:val="lt-LT"/>
        </w:rPr>
        <w:t>pasiūlymo vertinimo metu yra vertinamas tiekėjo siūlomos kainos dydis</w:t>
      </w:r>
      <w:r w:rsidR="00C772C1" w:rsidRPr="009E6A19">
        <w:rPr>
          <w:rFonts w:ascii="Calibri Light" w:hAnsi="Calibri Light" w:cs="Calibri Light"/>
          <w:lang w:val="lt-LT"/>
        </w:rPr>
        <w:t>.</w:t>
      </w:r>
    </w:p>
    <w:p w14:paraId="49D863F9" w14:textId="77777777" w:rsidR="009A4FC7" w:rsidRPr="009E6A19" w:rsidRDefault="009A4FC7" w:rsidP="009A4FC7">
      <w:pPr>
        <w:tabs>
          <w:tab w:val="left" w:pos="0"/>
        </w:tabs>
        <w:spacing w:after="0" w:line="240" w:lineRule="auto"/>
        <w:ind w:hanging="426"/>
        <w:rPr>
          <w:rFonts w:ascii="Calibri Light" w:hAnsi="Calibri Light" w:cs="Calibri Light"/>
          <w:lang w:val="lt-LT"/>
        </w:rPr>
      </w:pPr>
    </w:p>
    <w:bookmarkEnd w:id="4"/>
    <w:p w14:paraId="760129DC" w14:textId="3551A03E" w:rsidR="00A46351" w:rsidRPr="009E6A19" w:rsidRDefault="005142D1" w:rsidP="009A4FC7">
      <w:pPr>
        <w:spacing w:after="0" w:line="240" w:lineRule="auto"/>
        <w:jc w:val="center"/>
        <w:rPr>
          <w:rFonts w:ascii="Calibri Light" w:hAnsi="Calibri Light" w:cs="Calibri Light"/>
          <w:lang w:val="lt-LT"/>
        </w:rPr>
      </w:pPr>
      <w:r w:rsidRPr="009E6A19">
        <w:rPr>
          <w:rFonts w:ascii="Calibri Light" w:eastAsia="Calibri" w:hAnsi="Calibri Light" w:cs="Calibri Light"/>
          <w:bCs/>
          <w:lang w:val="lt-LT"/>
        </w:rPr>
        <w:t>________________</w:t>
      </w:r>
    </w:p>
    <w:sectPr w:rsidR="00A46351" w:rsidRPr="009E6A19" w:rsidSect="00E201B1">
      <w:headerReference w:type="default" r:id="rId11"/>
      <w:footerReference w:type="default" r:id="rId1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D942E" w14:textId="77777777" w:rsidR="000E239D" w:rsidRDefault="000E239D">
      <w:pPr>
        <w:spacing w:after="0" w:line="240" w:lineRule="auto"/>
      </w:pPr>
      <w:r>
        <w:separator/>
      </w:r>
    </w:p>
  </w:endnote>
  <w:endnote w:type="continuationSeparator" w:id="0">
    <w:p w14:paraId="6BD402AE" w14:textId="77777777" w:rsidR="000E239D" w:rsidRDefault="000E2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42410" w14:textId="77777777" w:rsidR="000E239D" w:rsidRDefault="000E239D">
      <w:pPr>
        <w:spacing w:after="0" w:line="240" w:lineRule="auto"/>
      </w:pPr>
      <w:r>
        <w:separator/>
      </w:r>
    </w:p>
  </w:footnote>
  <w:footnote w:type="continuationSeparator" w:id="0">
    <w:p w14:paraId="196DBF07" w14:textId="77777777" w:rsidR="000E239D" w:rsidRDefault="000E23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4765E" w:rsidRDefault="00CB05B4" w:rsidP="0004765E">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2"/>
        <w:szCs w:val="22"/>
        <w:lang w:val="lt-LT"/>
      </w:rPr>
    </w:pPr>
    <w:r w:rsidRPr="0004765E">
      <w:rPr>
        <w:rFonts w:ascii="Calibri Light" w:hAnsi="Calibri Light" w:cs="Calibri Light"/>
        <w:caps w:val="0"/>
        <w:color w:val="FFFFFF" w:themeColor="background1"/>
        <w:sz w:val="22"/>
        <w:szCs w:val="22"/>
        <w:lang w:val="lt-LT"/>
      </w:rPr>
      <w:t>IA</w:t>
    </w:r>
    <w:r w:rsidR="00B25359" w:rsidRPr="0004765E">
      <w:rPr>
        <w:rFonts w:ascii="Calibri Light" w:hAnsi="Calibri Light" w:cs="Calibri Light"/>
        <w:caps w:val="0"/>
        <w:color w:val="FFFFFF" w:themeColor="background1"/>
        <w:sz w:val="22"/>
        <w:szCs w:val="22"/>
        <w:lang w:val="lt-LT"/>
      </w:rPr>
      <w:t>GS</w:t>
    </w:r>
    <w:r w:rsidR="00C04BDE" w:rsidRPr="0004765E">
      <w:rPr>
        <w:rFonts w:ascii="Calibri Light" w:hAnsi="Calibri Light" w:cs="Calibri Light"/>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 w15:restartNumberingAfterBreak="0">
    <w:nsid w:val="23652543"/>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8"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9"/>
  </w:num>
  <w:num w:numId="7" w16cid:durableId="509755327">
    <w:abstractNumId w:val="19"/>
  </w:num>
  <w:num w:numId="8" w16cid:durableId="68425336">
    <w:abstractNumId w:val="26"/>
  </w:num>
  <w:num w:numId="9" w16cid:durableId="519202791">
    <w:abstractNumId w:val="22"/>
  </w:num>
  <w:num w:numId="10" w16cid:durableId="336035015">
    <w:abstractNumId w:val="15"/>
  </w:num>
  <w:num w:numId="11" w16cid:durableId="2042708058">
    <w:abstractNumId w:val="16"/>
  </w:num>
  <w:num w:numId="12" w16cid:durableId="569996246">
    <w:abstractNumId w:val="20"/>
  </w:num>
  <w:num w:numId="13" w16cid:durableId="2120491182">
    <w:abstractNumId w:val="14"/>
  </w:num>
  <w:num w:numId="14" w16cid:durableId="921065057">
    <w:abstractNumId w:val="6"/>
  </w:num>
  <w:num w:numId="15" w16cid:durableId="870873823">
    <w:abstractNumId w:val="17"/>
  </w:num>
  <w:num w:numId="16" w16cid:durableId="802771352">
    <w:abstractNumId w:val="24"/>
  </w:num>
  <w:num w:numId="17" w16cid:durableId="1526482245">
    <w:abstractNumId w:val="5"/>
  </w:num>
  <w:num w:numId="18" w16cid:durableId="690453387">
    <w:abstractNumId w:val="23"/>
  </w:num>
  <w:num w:numId="19" w16cid:durableId="1673531848">
    <w:abstractNumId w:val="12"/>
  </w:num>
  <w:num w:numId="20" w16cid:durableId="350112752">
    <w:abstractNumId w:val="18"/>
  </w:num>
  <w:num w:numId="21" w16cid:durableId="1961109720">
    <w:abstractNumId w:val="10"/>
  </w:num>
  <w:num w:numId="22" w16cid:durableId="14623135">
    <w:abstractNumId w:val="7"/>
  </w:num>
  <w:num w:numId="23" w16cid:durableId="936213747">
    <w:abstractNumId w:val="13"/>
  </w:num>
  <w:num w:numId="24" w16cid:durableId="850265280">
    <w:abstractNumId w:val="8"/>
  </w:num>
  <w:num w:numId="25" w16cid:durableId="1869291361">
    <w:abstractNumId w:val="25"/>
  </w:num>
  <w:num w:numId="26" w16cid:durableId="521676337">
    <w:abstractNumId w:val="21"/>
  </w:num>
  <w:num w:numId="27" w16cid:durableId="638219518">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250"/>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6BCF"/>
    <w:rsid w:val="00036DBB"/>
    <w:rsid w:val="0003734A"/>
    <w:rsid w:val="0004023F"/>
    <w:rsid w:val="00045C2E"/>
    <w:rsid w:val="0004685E"/>
    <w:rsid w:val="00046FC6"/>
    <w:rsid w:val="0004765E"/>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55A1"/>
    <w:rsid w:val="000A61E0"/>
    <w:rsid w:val="000B0A6A"/>
    <w:rsid w:val="000B2D98"/>
    <w:rsid w:val="000B6F0F"/>
    <w:rsid w:val="000B7703"/>
    <w:rsid w:val="000B7A82"/>
    <w:rsid w:val="000B7D24"/>
    <w:rsid w:val="000C05CA"/>
    <w:rsid w:val="000C1EBF"/>
    <w:rsid w:val="000C6B92"/>
    <w:rsid w:val="000C6CF1"/>
    <w:rsid w:val="000D14BF"/>
    <w:rsid w:val="000D37FB"/>
    <w:rsid w:val="000D41BA"/>
    <w:rsid w:val="000D51E3"/>
    <w:rsid w:val="000D53F5"/>
    <w:rsid w:val="000D56B6"/>
    <w:rsid w:val="000E239D"/>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4B9B"/>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C0F77"/>
    <w:rsid w:val="001C1421"/>
    <w:rsid w:val="001D273C"/>
    <w:rsid w:val="001E79DD"/>
    <w:rsid w:val="001F309A"/>
    <w:rsid w:val="001F3950"/>
    <w:rsid w:val="001F3F23"/>
    <w:rsid w:val="001F4482"/>
    <w:rsid w:val="001F53B0"/>
    <w:rsid w:val="001F549C"/>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5F42"/>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5B56"/>
    <w:rsid w:val="00355B7A"/>
    <w:rsid w:val="00356ECB"/>
    <w:rsid w:val="00357BD5"/>
    <w:rsid w:val="00364A62"/>
    <w:rsid w:val="00366560"/>
    <w:rsid w:val="003673D6"/>
    <w:rsid w:val="00370B8D"/>
    <w:rsid w:val="003723DF"/>
    <w:rsid w:val="003752FE"/>
    <w:rsid w:val="003779C2"/>
    <w:rsid w:val="00385616"/>
    <w:rsid w:val="00386DCD"/>
    <w:rsid w:val="00392994"/>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301"/>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43D44"/>
    <w:rsid w:val="00452F38"/>
    <w:rsid w:val="00461D57"/>
    <w:rsid w:val="00465050"/>
    <w:rsid w:val="00465970"/>
    <w:rsid w:val="00470006"/>
    <w:rsid w:val="00470AB6"/>
    <w:rsid w:val="00471BEC"/>
    <w:rsid w:val="0047250A"/>
    <w:rsid w:val="0047277A"/>
    <w:rsid w:val="00473BCE"/>
    <w:rsid w:val="00474304"/>
    <w:rsid w:val="0047561A"/>
    <w:rsid w:val="00476BDE"/>
    <w:rsid w:val="0047713F"/>
    <w:rsid w:val="00480704"/>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078FA"/>
    <w:rsid w:val="005100E5"/>
    <w:rsid w:val="00510154"/>
    <w:rsid w:val="005108C0"/>
    <w:rsid w:val="00510C41"/>
    <w:rsid w:val="00511BA2"/>
    <w:rsid w:val="005142D1"/>
    <w:rsid w:val="00520944"/>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47D2"/>
    <w:rsid w:val="005C7C65"/>
    <w:rsid w:val="005D1C93"/>
    <w:rsid w:val="005D5C3E"/>
    <w:rsid w:val="005E1AF5"/>
    <w:rsid w:val="005E1CA7"/>
    <w:rsid w:val="005E30B9"/>
    <w:rsid w:val="005E4B38"/>
    <w:rsid w:val="005F04A7"/>
    <w:rsid w:val="005F0C49"/>
    <w:rsid w:val="005F12A1"/>
    <w:rsid w:val="005F16BA"/>
    <w:rsid w:val="005F523C"/>
    <w:rsid w:val="005F73D1"/>
    <w:rsid w:val="00601647"/>
    <w:rsid w:val="006034D1"/>
    <w:rsid w:val="006052D8"/>
    <w:rsid w:val="00610E66"/>
    <w:rsid w:val="006146A6"/>
    <w:rsid w:val="0061543B"/>
    <w:rsid w:val="006171F1"/>
    <w:rsid w:val="00623682"/>
    <w:rsid w:val="00623F7F"/>
    <w:rsid w:val="00624320"/>
    <w:rsid w:val="006257F7"/>
    <w:rsid w:val="0062688A"/>
    <w:rsid w:val="0063093F"/>
    <w:rsid w:val="00632590"/>
    <w:rsid w:val="00645628"/>
    <w:rsid w:val="00650D84"/>
    <w:rsid w:val="00650E03"/>
    <w:rsid w:val="00651FB3"/>
    <w:rsid w:val="00651FFB"/>
    <w:rsid w:val="00652170"/>
    <w:rsid w:val="00652535"/>
    <w:rsid w:val="006659B3"/>
    <w:rsid w:val="00667B16"/>
    <w:rsid w:val="00671C08"/>
    <w:rsid w:val="00680951"/>
    <w:rsid w:val="00680AE4"/>
    <w:rsid w:val="00685C19"/>
    <w:rsid w:val="0068671A"/>
    <w:rsid w:val="006868D5"/>
    <w:rsid w:val="0069365E"/>
    <w:rsid w:val="006A2C7B"/>
    <w:rsid w:val="006A2DF1"/>
    <w:rsid w:val="006A3AEB"/>
    <w:rsid w:val="006B0268"/>
    <w:rsid w:val="006B1A3F"/>
    <w:rsid w:val="006B1CD2"/>
    <w:rsid w:val="006B2576"/>
    <w:rsid w:val="006B3AD3"/>
    <w:rsid w:val="006B5389"/>
    <w:rsid w:val="006C070D"/>
    <w:rsid w:val="006C0C80"/>
    <w:rsid w:val="006C20AA"/>
    <w:rsid w:val="006C22BA"/>
    <w:rsid w:val="006C3FC2"/>
    <w:rsid w:val="006C40B2"/>
    <w:rsid w:val="006C7102"/>
    <w:rsid w:val="006D0B42"/>
    <w:rsid w:val="006D1509"/>
    <w:rsid w:val="006D1D50"/>
    <w:rsid w:val="006D2932"/>
    <w:rsid w:val="006D305F"/>
    <w:rsid w:val="006D3613"/>
    <w:rsid w:val="006E2964"/>
    <w:rsid w:val="006E569C"/>
    <w:rsid w:val="006E6EAB"/>
    <w:rsid w:val="006F0089"/>
    <w:rsid w:val="006F01D2"/>
    <w:rsid w:val="006F1EF0"/>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161A6"/>
    <w:rsid w:val="007223DD"/>
    <w:rsid w:val="00733514"/>
    <w:rsid w:val="00733BB8"/>
    <w:rsid w:val="00736B13"/>
    <w:rsid w:val="00740B62"/>
    <w:rsid w:val="007416EB"/>
    <w:rsid w:val="00742209"/>
    <w:rsid w:val="00742FA8"/>
    <w:rsid w:val="00747B71"/>
    <w:rsid w:val="00752758"/>
    <w:rsid w:val="0075416A"/>
    <w:rsid w:val="00754CD0"/>
    <w:rsid w:val="007651CB"/>
    <w:rsid w:val="00766547"/>
    <w:rsid w:val="00771CEC"/>
    <w:rsid w:val="00773EAC"/>
    <w:rsid w:val="0077407B"/>
    <w:rsid w:val="00781241"/>
    <w:rsid w:val="00783087"/>
    <w:rsid w:val="0078428B"/>
    <w:rsid w:val="00787158"/>
    <w:rsid w:val="00787BB1"/>
    <w:rsid w:val="00790CE2"/>
    <w:rsid w:val="00791CCE"/>
    <w:rsid w:val="00793ADA"/>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06D99"/>
    <w:rsid w:val="00811CBE"/>
    <w:rsid w:val="00811CED"/>
    <w:rsid w:val="0081522E"/>
    <w:rsid w:val="008167A1"/>
    <w:rsid w:val="008257B4"/>
    <w:rsid w:val="00825CC0"/>
    <w:rsid w:val="00832296"/>
    <w:rsid w:val="0083235D"/>
    <w:rsid w:val="00834DCF"/>
    <w:rsid w:val="00836426"/>
    <w:rsid w:val="00836596"/>
    <w:rsid w:val="00836819"/>
    <w:rsid w:val="00841E3F"/>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2273"/>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50F"/>
    <w:rsid w:val="009468B9"/>
    <w:rsid w:val="00952057"/>
    <w:rsid w:val="0095472E"/>
    <w:rsid w:val="0095691E"/>
    <w:rsid w:val="00957A69"/>
    <w:rsid w:val="00963124"/>
    <w:rsid w:val="0096576A"/>
    <w:rsid w:val="00965859"/>
    <w:rsid w:val="00971E5E"/>
    <w:rsid w:val="00972589"/>
    <w:rsid w:val="00973736"/>
    <w:rsid w:val="00973D34"/>
    <w:rsid w:val="00974023"/>
    <w:rsid w:val="00974AEE"/>
    <w:rsid w:val="009763C7"/>
    <w:rsid w:val="00977CF0"/>
    <w:rsid w:val="00982A8E"/>
    <w:rsid w:val="009841F7"/>
    <w:rsid w:val="00987050"/>
    <w:rsid w:val="0099042E"/>
    <w:rsid w:val="0099199E"/>
    <w:rsid w:val="009928E1"/>
    <w:rsid w:val="00993F3E"/>
    <w:rsid w:val="009960B5"/>
    <w:rsid w:val="0099615E"/>
    <w:rsid w:val="009A0785"/>
    <w:rsid w:val="009A2029"/>
    <w:rsid w:val="009A2442"/>
    <w:rsid w:val="009A4FC7"/>
    <w:rsid w:val="009A6002"/>
    <w:rsid w:val="009B26D3"/>
    <w:rsid w:val="009B484E"/>
    <w:rsid w:val="009C1CD8"/>
    <w:rsid w:val="009C2130"/>
    <w:rsid w:val="009C2D17"/>
    <w:rsid w:val="009C2D74"/>
    <w:rsid w:val="009C2E42"/>
    <w:rsid w:val="009C3BD8"/>
    <w:rsid w:val="009C6760"/>
    <w:rsid w:val="009D0B8C"/>
    <w:rsid w:val="009D4018"/>
    <w:rsid w:val="009D58C0"/>
    <w:rsid w:val="009D5C86"/>
    <w:rsid w:val="009D60AA"/>
    <w:rsid w:val="009D6796"/>
    <w:rsid w:val="009D6D1E"/>
    <w:rsid w:val="009E183E"/>
    <w:rsid w:val="009E20BA"/>
    <w:rsid w:val="009E6A19"/>
    <w:rsid w:val="009F05D7"/>
    <w:rsid w:val="009F2E66"/>
    <w:rsid w:val="009F47E6"/>
    <w:rsid w:val="009F5C21"/>
    <w:rsid w:val="009F67AE"/>
    <w:rsid w:val="009F6EAF"/>
    <w:rsid w:val="00A0085E"/>
    <w:rsid w:val="00A028F3"/>
    <w:rsid w:val="00A02DF1"/>
    <w:rsid w:val="00A037C1"/>
    <w:rsid w:val="00A048D1"/>
    <w:rsid w:val="00A06C20"/>
    <w:rsid w:val="00A07EF8"/>
    <w:rsid w:val="00A10383"/>
    <w:rsid w:val="00A1105F"/>
    <w:rsid w:val="00A1109D"/>
    <w:rsid w:val="00A12041"/>
    <w:rsid w:val="00A12222"/>
    <w:rsid w:val="00A130C4"/>
    <w:rsid w:val="00A1512D"/>
    <w:rsid w:val="00A23239"/>
    <w:rsid w:val="00A234AF"/>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9D5"/>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2654"/>
    <w:rsid w:val="00B365BD"/>
    <w:rsid w:val="00B36930"/>
    <w:rsid w:val="00B41564"/>
    <w:rsid w:val="00B42144"/>
    <w:rsid w:val="00B439E8"/>
    <w:rsid w:val="00B43B7F"/>
    <w:rsid w:val="00B43D5C"/>
    <w:rsid w:val="00B450C8"/>
    <w:rsid w:val="00B4764F"/>
    <w:rsid w:val="00B47F94"/>
    <w:rsid w:val="00B52571"/>
    <w:rsid w:val="00B56DE9"/>
    <w:rsid w:val="00B60EB9"/>
    <w:rsid w:val="00B62ED9"/>
    <w:rsid w:val="00B6511D"/>
    <w:rsid w:val="00B704E4"/>
    <w:rsid w:val="00B7234C"/>
    <w:rsid w:val="00B74D14"/>
    <w:rsid w:val="00B75F5F"/>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3BA1"/>
    <w:rsid w:val="00C043D2"/>
    <w:rsid w:val="00C04BDE"/>
    <w:rsid w:val="00C05D09"/>
    <w:rsid w:val="00C07FC7"/>
    <w:rsid w:val="00C130BC"/>
    <w:rsid w:val="00C15CFF"/>
    <w:rsid w:val="00C16318"/>
    <w:rsid w:val="00C163C7"/>
    <w:rsid w:val="00C176F8"/>
    <w:rsid w:val="00C2041D"/>
    <w:rsid w:val="00C21B5A"/>
    <w:rsid w:val="00C22835"/>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A48"/>
    <w:rsid w:val="00C54F6C"/>
    <w:rsid w:val="00C57032"/>
    <w:rsid w:val="00C60CA4"/>
    <w:rsid w:val="00C6353C"/>
    <w:rsid w:val="00C668C1"/>
    <w:rsid w:val="00C75CE2"/>
    <w:rsid w:val="00C76882"/>
    <w:rsid w:val="00C772C1"/>
    <w:rsid w:val="00C81497"/>
    <w:rsid w:val="00C852FD"/>
    <w:rsid w:val="00C86DFF"/>
    <w:rsid w:val="00C86FB6"/>
    <w:rsid w:val="00C8726C"/>
    <w:rsid w:val="00C90817"/>
    <w:rsid w:val="00C912BE"/>
    <w:rsid w:val="00C923FB"/>
    <w:rsid w:val="00C92987"/>
    <w:rsid w:val="00C92CAA"/>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19D5"/>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A659B"/>
    <w:rsid w:val="00DB2CC7"/>
    <w:rsid w:val="00DB695B"/>
    <w:rsid w:val="00DB6F0A"/>
    <w:rsid w:val="00DC0184"/>
    <w:rsid w:val="00DC1E69"/>
    <w:rsid w:val="00DC1F73"/>
    <w:rsid w:val="00DD0C81"/>
    <w:rsid w:val="00DD2695"/>
    <w:rsid w:val="00DD5990"/>
    <w:rsid w:val="00DE09A6"/>
    <w:rsid w:val="00DE0B24"/>
    <w:rsid w:val="00DF118C"/>
    <w:rsid w:val="00DF4BED"/>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6C3"/>
    <w:rsid w:val="00E43B08"/>
    <w:rsid w:val="00E4592F"/>
    <w:rsid w:val="00E51944"/>
    <w:rsid w:val="00E5533A"/>
    <w:rsid w:val="00E55C28"/>
    <w:rsid w:val="00E568AA"/>
    <w:rsid w:val="00E651AF"/>
    <w:rsid w:val="00E720F5"/>
    <w:rsid w:val="00E76894"/>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1F8"/>
    <w:rsid w:val="00EF07E2"/>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408FC"/>
    <w:rsid w:val="00F409E7"/>
    <w:rsid w:val="00F40F5A"/>
    <w:rsid w:val="00F42E4C"/>
    <w:rsid w:val="00F44342"/>
    <w:rsid w:val="00F448DB"/>
    <w:rsid w:val="00F44B66"/>
    <w:rsid w:val="00F453A7"/>
    <w:rsid w:val="00F5081D"/>
    <w:rsid w:val="00F51482"/>
    <w:rsid w:val="00F52095"/>
    <w:rsid w:val="00F56548"/>
    <w:rsid w:val="00F6105D"/>
    <w:rsid w:val="00F613B0"/>
    <w:rsid w:val="00F64268"/>
    <w:rsid w:val="00F64981"/>
    <w:rsid w:val="00F71A41"/>
    <w:rsid w:val="00F724B7"/>
    <w:rsid w:val="00F7487B"/>
    <w:rsid w:val="00F76CE4"/>
    <w:rsid w:val="00F76EBA"/>
    <w:rsid w:val="00F77018"/>
    <w:rsid w:val="00F807E9"/>
    <w:rsid w:val="00F822D9"/>
    <w:rsid w:val="00F833AF"/>
    <w:rsid w:val="00F8782D"/>
    <w:rsid w:val="00F92079"/>
    <w:rsid w:val="00F95F8C"/>
    <w:rsid w:val="00F96E51"/>
    <w:rsid w:val="00FA2372"/>
    <w:rsid w:val="00FA742F"/>
    <w:rsid w:val="00FB0980"/>
    <w:rsid w:val="00FB18DE"/>
    <w:rsid w:val="00FB32A1"/>
    <w:rsid w:val="00FB46C5"/>
    <w:rsid w:val="00FB6768"/>
    <w:rsid w:val="00FC044B"/>
    <w:rsid w:val="00FC72ED"/>
    <w:rsid w:val="00FD0595"/>
    <w:rsid w:val="00FD05EE"/>
    <w:rsid w:val="00FD085B"/>
    <w:rsid w:val="00FD54B6"/>
    <w:rsid w:val="00FD77B1"/>
    <w:rsid w:val="00FE016F"/>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4E92"/>
    <w:rsid w:val="000F1ABE"/>
    <w:rsid w:val="001077B8"/>
    <w:rsid w:val="0011216B"/>
    <w:rsid w:val="00116B8E"/>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381C"/>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7457F"/>
    <w:rsid w:val="0039169E"/>
    <w:rsid w:val="003A0068"/>
    <w:rsid w:val="003A6A04"/>
    <w:rsid w:val="003B4CCB"/>
    <w:rsid w:val="003B567E"/>
    <w:rsid w:val="003B798B"/>
    <w:rsid w:val="003C18B5"/>
    <w:rsid w:val="003C6A8F"/>
    <w:rsid w:val="003C7834"/>
    <w:rsid w:val="00403343"/>
    <w:rsid w:val="00407B01"/>
    <w:rsid w:val="004401B8"/>
    <w:rsid w:val="004442B9"/>
    <w:rsid w:val="00456701"/>
    <w:rsid w:val="00460796"/>
    <w:rsid w:val="004647BE"/>
    <w:rsid w:val="00484809"/>
    <w:rsid w:val="00486C40"/>
    <w:rsid w:val="004902AE"/>
    <w:rsid w:val="0049161D"/>
    <w:rsid w:val="004927D1"/>
    <w:rsid w:val="004948B0"/>
    <w:rsid w:val="004A4184"/>
    <w:rsid w:val="004B03B6"/>
    <w:rsid w:val="004B7283"/>
    <w:rsid w:val="004C5B65"/>
    <w:rsid w:val="004C6276"/>
    <w:rsid w:val="004D0F85"/>
    <w:rsid w:val="004E59DF"/>
    <w:rsid w:val="005078FA"/>
    <w:rsid w:val="005108C0"/>
    <w:rsid w:val="00520944"/>
    <w:rsid w:val="00521601"/>
    <w:rsid w:val="00523DBD"/>
    <w:rsid w:val="00525C46"/>
    <w:rsid w:val="00546761"/>
    <w:rsid w:val="00557D14"/>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277D8"/>
    <w:rsid w:val="00633E58"/>
    <w:rsid w:val="00637435"/>
    <w:rsid w:val="006413C7"/>
    <w:rsid w:val="00650E03"/>
    <w:rsid w:val="00651B59"/>
    <w:rsid w:val="00663983"/>
    <w:rsid w:val="00665FC8"/>
    <w:rsid w:val="006757A1"/>
    <w:rsid w:val="00684733"/>
    <w:rsid w:val="00693018"/>
    <w:rsid w:val="006A4B99"/>
    <w:rsid w:val="006A67DA"/>
    <w:rsid w:val="006C3AFB"/>
    <w:rsid w:val="006D53DA"/>
    <w:rsid w:val="006F2176"/>
    <w:rsid w:val="00735613"/>
    <w:rsid w:val="00753E7D"/>
    <w:rsid w:val="00754CD0"/>
    <w:rsid w:val="00755768"/>
    <w:rsid w:val="0076472F"/>
    <w:rsid w:val="00774CF4"/>
    <w:rsid w:val="007806C2"/>
    <w:rsid w:val="00781881"/>
    <w:rsid w:val="007846A1"/>
    <w:rsid w:val="007A6684"/>
    <w:rsid w:val="007C0B00"/>
    <w:rsid w:val="007D3778"/>
    <w:rsid w:val="007F592C"/>
    <w:rsid w:val="008030E9"/>
    <w:rsid w:val="008061EE"/>
    <w:rsid w:val="008122A2"/>
    <w:rsid w:val="008146CA"/>
    <w:rsid w:val="0082214B"/>
    <w:rsid w:val="00825D4D"/>
    <w:rsid w:val="00843868"/>
    <w:rsid w:val="008535BD"/>
    <w:rsid w:val="00854473"/>
    <w:rsid w:val="008573CA"/>
    <w:rsid w:val="00861DB7"/>
    <w:rsid w:val="008628C6"/>
    <w:rsid w:val="008810D8"/>
    <w:rsid w:val="0089466D"/>
    <w:rsid w:val="008A1151"/>
    <w:rsid w:val="008B35C6"/>
    <w:rsid w:val="008C7157"/>
    <w:rsid w:val="008D40D7"/>
    <w:rsid w:val="008E3AD3"/>
    <w:rsid w:val="008F2742"/>
    <w:rsid w:val="008F63A9"/>
    <w:rsid w:val="00902A19"/>
    <w:rsid w:val="009045FE"/>
    <w:rsid w:val="00932D02"/>
    <w:rsid w:val="00933F2D"/>
    <w:rsid w:val="00936B61"/>
    <w:rsid w:val="009751CF"/>
    <w:rsid w:val="009778F3"/>
    <w:rsid w:val="00982015"/>
    <w:rsid w:val="00982AD5"/>
    <w:rsid w:val="00995284"/>
    <w:rsid w:val="0099534C"/>
    <w:rsid w:val="009A0408"/>
    <w:rsid w:val="009B463C"/>
    <w:rsid w:val="009B484E"/>
    <w:rsid w:val="009B7562"/>
    <w:rsid w:val="009C2FFE"/>
    <w:rsid w:val="009E636E"/>
    <w:rsid w:val="00A02603"/>
    <w:rsid w:val="00A02DF1"/>
    <w:rsid w:val="00A06007"/>
    <w:rsid w:val="00A10383"/>
    <w:rsid w:val="00A2057F"/>
    <w:rsid w:val="00A23239"/>
    <w:rsid w:val="00A24DCD"/>
    <w:rsid w:val="00A263B2"/>
    <w:rsid w:val="00A42EB5"/>
    <w:rsid w:val="00A5289F"/>
    <w:rsid w:val="00A53BB2"/>
    <w:rsid w:val="00A65866"/>
    <w:rsid w:val="00A77068"/>
    <w:rsid w:val="00A856AC"/>
    <w:rsid w:val="00A90250"/>
    <w:rsid w:val="00A95CEE"/>
    <w:rsid w:val="00AD077B"/>
    <w:rsid w:val="00AD5510"/>
    <w:rsid w:val="00AF29D5"/>
    <w:rsid w:val="00B07FB0"/>
    <w:rsid w:val="00B203F7"/>
    <w:rsid w:val="00B2068B"/>
    <w:rsid w:val="00B23212"/>
    <w:rsid w:val="00B53386"/>
    <w:rsid w:val="00B55014"/>
    <w:rsid w:val="00B66AC8"/>
    <w:rsid w:val="00B6739C"/>
    <w:rsid w:val="00B67951"/>
    <w:rsid w:val="00B75F5F"/>
    <w:rsid w:val="00B978B1"/>
    <w:rsid w:val="00BE2603"/>
    <w:rsid w:val="00BE7B6B"/>
    <w:rsid w:val="00C00733"/>
    <w:rsid w:val="00C032F5"/>
    <w:rsid w:val="00C0516E"/>
    <w:rsid w:val="00C23C7C"/>
    <w:rsid w:val="00C32151"/>
    <w:rsid w:val="00C358C8"/>
    <w:rsid w:val="00C4072B"/>
    <w:rsid w:val="00C53E92"/>
    <w:rsid w:val="00C54A48"/>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9300E"/>
    <w:rsid w:val="00D93C10"/>
    <w:rsid w:val="00D95071"/>
    <w:rsid w:val="00DA2421"/>
    <w:rsid w:val="00DA63AE"/>
    <w:rsid w:val="00DD65FE"/>
    <w:rsid w:val="00DF69CE"/>
    <w:rsid w:val="00E02503"/>
    <w:rsid w:val="00E02922"/>
    <w:rsid w:val="00E04DA9"/>
    <w:rsid w:val="00E116AC"/>
    <w:rsid w:val="00E1214B"/>
    <w:rsid w:val="00E12894"/>
    <w:rsid w:val="00E16BF6"/>
    <w:rsid w:val="00E21126"/>
    <w:rsid w:val="00E24DD1"/>
    <w:rsid w:val="00E25D2C"/>
    <w:rsid w:val="00E30275"/>
    <w:rsid w:val="00E30B80"/>
    <w:rsid w:val="00E3149F"/>
    <w:rsid w:val="00E83807"/>
    <w:rsid w:val="00E91248"/>
    <w:rsid w:val="00E914C0"/>
    <w:rsid w:val="00E95CD8"/>
    <w:rsid w:val="00E97340"/>
    <w:rsid w:val="00EB07AF"/>
    <w:rsid w:val="00EC30A1"/>
    <w:rsid w:val="00EC66DC"/>
    <w:rsid w:val="00EE158D"/>
    <w:rsid w:val="00EF01F8"/>
    <w:rsid w:val="00EF06A7"/>
    <w:rsid w:val="00EF6DC5"/>
    <w:rsid w:val="00EF7D58"/>
    <w:rsid w:val="00EF7EF8"/>
    <w:rsid w:val="00F24512"/>
    <w:rsid w:val="00F31769"/>
    <w:rsid w:val="00F41F79"/>
    <w:rsid w:val="00F4248B"/>
    <w:rsid w:val="00F46679"/>
    <w:rsid w:val="00F51996"/>
    <w:rsid w:val="00F53C72"/>
    <w:rsid w:val="00F567DC"/>
    <w:rsid w:val="00F61344"/>
    <w:rsid w:val="00F61488"/>
    <w:rsid w:val="00F62E10"/>
    <w:rsid w:val="00F71BD0"/>
    <w:rsid w:val="00F77FAC"/>
    <w:rsid w:val="00F9051B"/>
    <w:rsid w:val="00FB14F2"/>
    <w:rsid w:val="00FB5F99"/>
    <w:rsid w:val="00FB6768"/>
    <w:rsid w:val="00FE016F"/>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568</TotalTime>
  <Pages>5</Pages>
  <Words>7563</Words>
  <Characters>4312</Characters>
  <Application>Microsoft Office Word</Application>
  <DocSecurity>0</DocSecurity>
  <Lines>35</Lines>
  <Paragraphs>23</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55</cp:revision>
  <cp:lastPrinted>2018-10-31T07:11:00Z</cp:lastPrinted>
  <dcterms:created xsi:type="dcterms:W3CDTF">2023-01-27T05:19:00Z</dcterms:created>
  <dcterms:modified xsi:type="dcterms:W3CDTF">2026-06-23T10:15:00Z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