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780FB082" w:rsidR="00F372C9" w:rsidRPr="000B4818" w:rsidRDefault="00203F0D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203F0D">
              <w:rPr>
                <w:rFonts w:ascii="Calibri Light" w:hAnsi="Calibri Light" w:cs="Calibri Light"/>
                <w:b/>
              </w:rPr>
              <w:t>Snaiperinio šautuvo sistema (PPR-531)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39864859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2A458A" w:rsidRPr="002A458A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Snaiperinio šautuvo sistema (PPR-531)</w:t>
      </w:r>
      <w:r w:rsidR="00A5527E"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2A458A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2A458A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2A458A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76BBC" w14:textId="77777777" w:rsidR="00F043FB" w:rsidRDefault="00F043FB">
      <w:pPr>
        <w:spacing w:after="0" w:line="240" w:lineRule="auto"/>
      </w:pPr>
      <w:r>
        <w:separator/>
      </w:r>
    </w:p>
  </w:endnote>
  <w:endnote w:type="continuationSeparator" w:id="0">
    <w:p w14:paraId="47117F85" w14:textId="77777777" w:rsidR="00F043FB" w:rsidRDefault="00F04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B181C" w14:textId="77777777" w:rsidR="00F043FB" w:rsidRDefault="00F043FB">
      <w:pPr>
        <w:spacing w:after="0" w:line="240" w:lineRule="auto"/>
      </w:pPr>
      <w:r>
        <w:separator/>
      </w:r>
    </w:p>
  </w:footnote>
  <w:footnote w:type="continuationSeparator" w:id="0">
    <w:p w14:paraId="64810BF5" w14:textId="77777777" w:rsidR="00F043FB" w:rsidRDefault="00F04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74D34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3F0D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458A"/>
    <w:rsid w:val="002A626E"/>
    <w:rsid w:val="002B0C0E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3741D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38DB"/>
    <w:rsid w:val="00AC69A7"/>
    <w:rsid w:val="00AD556D"/>
    <w:rsid w:val="00AF13C1"/>
    <w:rsid w:val="00AF29D5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37589"/>
    <w:rsid w:val="00EA0899"/>
    <w:rsid w:val="00EA613C"/>
    <w:rsid w:val="00EC073F"/>
    <w:rsid w:val="00ED11BB"/>
    <w:rsid w:val="00ED793B"/>
    <w:rsid w:val="00EF3813"/>
    <w:rsid w:val="00EF6A5B"/>
    <w:rsid w:val="00F043FB"/>
    <w:rsid w:val="00F048F2"/>
    <w:rsid w:val="00F06049"/>
    <w:rsid w:val="00F0719D"/>
    <w:rsid w:val="00F21BF3"/>
    <w:rsid w:val="00F228A0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305</TotalTime>
  <Pages>1</Pages>
  <Words>2384</Words>
  <Characters>1360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42</cp:revision>
  <cp:lastPrinted>2021-01-19T12:06:00Z</cp:lastPrinted>
  <dcterms:created xsi:type="dcterms:W3CDTF">2023-01-27T08:03:00Z</dcterms:created>
  <dcterms:modified xsi:type="dcterms:W3CDTF">2026-07-21T12:23:00Z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