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9E32987" w:rsidR="00F372C9" w:rsidRPr="000B4818" w:rsidRDefault="00234823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234823">
              <w:rPr>
                <w:rFonts w:ascii="Calibri Light" w:hAnsi="Calibri Light" w:cs="Calibri Light"/>
                <w:b/>
              </w:rPr>
              <w:t>5,56 x 45 mm kalibro žymintys šaudmenys treniruotėms (PPR-590)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0132BF46" w14:textId="10722EB8" w:rsidR="00B260F0" w:rsidRDefault="000B4818" w:rsidP="000B4818">
      <w:pPr>
        <w:spacing w:after="0" w:line="240" w:lineRule="auto"/>
        <w:rPr>
          <w:rFonts w:ascii="Calibri Light" w:eastAsia="Times New Roman" w:hAnsi="Calibri Light" w:cs="Calibri Light"/>
          <w:b/>
          <w:bCs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234823" w:rsidRPr="00234823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5,56 x 45 mm kalibro žymintys šaudmenys treniruotėms (PPR-590)</w:t>
      </w:r>
    </w:p>
    <w:p w14:paraId="477782EE" w14:textId="010D95A6" w:rsidR="000B4818" w:rsidRPr="000B4818" w:rsidRDefault="00A5527E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="000B4818"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742B" w14:textId="77777777" w:rsidR="00433541" w:rsidRDefault="00433541">
      <w:pPr>
        <w:spacing w:after="0" w:line="240" w:lineRule="auto"/>
      </w:pPr>
      <w:r>
        <w:separator/>
      </w:r>
    </w:p>
  </w:endnote>
  <w:endnote w:type="continuationSeparator" w:id="0">
    <w:p w14:paraId="0E2CE310" w14:textId="77777777" w:rsidR="00433541" w:rsidRDefault="00433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33FE" w14:textId="77777777" w:rsidR="009B1C46" w:rsidRDefault="009B1C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7E6B" w14:textId="77777777" w:rsidR="009B1C46" w:rsidRDefault="009B1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A8E1E" w14:textId="77777777" w:rsidR="00433541" w:rsidRDefault="00433541">
      <w:pPr>
        <w:spacing w:after="0" w:line="240" w:lineRule="auto"/>
      </w:pPr>
      <w:r>
        <w:separator/>
      </w:r>
    </w:p>
  </w:footnote>
  <w:footnote w:type="continuationSeparator" w:id="0">
    <w:p w14:paraId="2FD44027" w14:textId="77777777" w:rsidR="00433541" w:rsidRDefault="00433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65D80" w14:textId="77777777" w:rsidR="009B1C46" w:rsidRDefault="009B1C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3001CE00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9B1C46">
            <w:rPr>
              <w:rFonts w:ascii="Calibri Light" w:hAnsi="Calibri Light" w:cs="Calibri Light"/>
              <w:b/>
              <w:color w:val="FFFFFF" w:themeColor="background1"/>
            </w:rPr>
            <w:t>PD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3DE10" w14:textId="77777777" w:rsidR="009B1C46" w:rsidRDefault="009B1C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73978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E6111"/>
    <w:rsid w:val="000E717A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74D34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34823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B0DEA"/>
    <w:rsid w:val="002B4C86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3541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17E3"/>
    <w:rsid w:val="00623AF3"/>
    <w:rsid w:val="0062594A"/>
    <w:rsid w:val="0062688A"/>
    <w:rsid w:val="00627A21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D6122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401CE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1C46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3239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38DB"/>
    <w:rsid w:val="00AC69A7"/>
    <w:rsid w:val="00AD556D"/>
    <w:rsid w:val="00AF13C1"/>
    <w:rsid w:val="00AF29D5"/>
    <w:rsid w:val="00AF7925"/>
    <w:rsid w:val="00B00BCD"/>
    <w:rsid w:val="00B065CB"/>
    <w:rsid w:val="00B1115A"/>
    <w:rsid w:val="00B20BFE"/>
    <w:rsid w:val="00B2421F"/>
    <w:rsid w:val="00B260F0"/>
    <w:rsid w:val="00B336A9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738D9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598C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307</TotalTime>
  <Pages>1</Pages>
  <Words>2417</Words>
  <Characters>1378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50</cp:revision>
  <cp:lastPrinted>2021-01-19T12:06:00Z</cp:lastPrinted>
  <dcterms:created xsi:type="dcterms:W3CDTF">2023-01-27T08:03:00Z</dcterms:created>
  <dcterms:modified xsi:type="dcterms:W3CDTF">2026-08-13T05:22:00Z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