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5A21792" w:rsidR="00F372C9" w:rsidRPr="000B4818" w:rsidRDefault="007262AF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7262AF">
              <w:rPr>
                <w:rFonts w:ascii="Calibri Light" w:hAnsi="Calibri Light" w:cs="Calibri Light"/>
                <w:b/>
              </w:rPr>
              <w:t>Pusiau automatinis pistoletas (compact klasės) su priedais (PPR-501)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01152382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7262AF" w:rsidRPr="007262AF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Pusiau automatinis pistoletas (compact klasės) su priedais </w:t>
      </w:r>
      <w:r w:rsidR="007262AF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(PPR-501) 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2A458A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2A458A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2A458A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B01DE" w14:textId="77777777" w:rsidR="00192B38" w:rsidRDefault="00192B38">
      <w:pPr>
        <w:spacing w:after="0" w:line="240" w:lineRule="auto"/>
      </w:pPr>
      <w:r>
        <w:separator/>
      </w:r>
    </w:p>
  </w:endnote>
  <w:endnote w:type="continuationSeparator" w:id="0">
    <w:p w14:paraId="43963097" w14:textId="77777777" w:rsidR="00192B38" w:rsidRDefault="00192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9988" w14:textId="77777777" w:rsidR="00A51DB4" w:rsidRDefault="00A51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5EA8" w14:textId="77777777" w:rsidR="00A51DB4" w:rsidRDefault="00A51D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C79EC" w14:textId="77777777" w:rsidR="00192B38" w:rsidRDefault="00192B38">
      <w:pPr>
        <w:spacing w:after="0" w:line="240" w:lineRule="auto"/>
      </w:pPr>
      <w:r>
        <w:separator/>
      </w:r>
    </w:p>
  </w:footnote>
  <w:footnote w:type="continuationSeparator" w:id="0">
    <w:p w14:paraId="00B83577" w14:textId="77777777" w:rsidR="00192B38" w:rsidRDefault="00192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A8B5" w14:textId="77777777" w:rsidR="00A51DB4" w:rsidRDefault="00A51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7DE1384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A51DB4">
            <w:rPr>
              <w:rFonts w:ascii="Calibri Light" w:hAnsi="Calibri Light" w:cs="Calibri Light"/>
              <w:b/>
              <w:color w:val="FFFFFF" w:themeColor="background1"/>
            </w:rPr>
            <w:t>P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A2985" w14:textId="77777777" w:rsidR="00A51DB4" w:rsidRDefault="00A51D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92B38"/>
    <w:rsid w:val="001D7398"/>
    <w:rsid w:val="001D752D"/>
    <w:rsid w:val="001E050F"/>
    <w:rsid w:val="001E72B5"/>
    <w:rsid w:val="001F3F23"/>
    <w:rsid w:val="00203F0D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458A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851E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3741D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262AF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1DB4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37589"/>
    <w:rsid w:val="00E64509"/>
    <w:rsid w:val="00EA0899"/>
    <w:rsid w:val="00EA613C"/>
    <w:rsid w:val="00EC073F"/>
    <w:rsid w:val="00ED11BB"/>
    <w:rsid w:val="00ED793B"/>
    <w:rsid w:val="00EF3813"/>
    <w:rsid w:val="00EF6A5B"/>
    <w:rsid w:val="00F043FB"/>
    <w:rsid w:val="00F048F2"/>
    <w:rsid w:val="00F06049"/>
    <w:rsid w:val="00F0719D"/>
    <w:rsid w:val="00F21BF3"/>
    <w:rsid w:val="00F228A0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307</TotalTime>
  <Pages>2</Pages>
  <Words>2425</Words>
  <Characters>1383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44</cp:revision>
  <cp:lastPrinted>2021-01-19T12:06:00Z</cp:lastPrinted>
  <dcterms:created xsi:type="dcterms:W3CDTF">2023-01-27T08:03:00Z</dcterms:created>
  <dcterms:modified xsi:type="dcterms:W3CDTF">2026-07-23T08:38:00Z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