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954B54D" w:rsidR="00F372C9" w:rsidRPr="00AF7993" w:rsidRDefault="008E08E8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8E08E8">
              <w:rPr>
                <w:rFonts w:ascii="Calibri Light" w:hAnsi="Calibri Light" w:cs="Calibri Light"/>
                <w:b/>
              </w:rPr>
              <w:t>7,62x51 mm kalibro trasuojantys šoviniai (PPR-623)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D5732" w14:textId="77777777" w:rsidR="00503AAF" w:rsidRDefault="00503AAF">
      <w:pPr>
        <w:spacing w:after="0" w:line="240" w:lineRule="auto"/>
      </w:pPr>
      <w:r>
        <w:separator/>
      </w:r>
    </w:p>
  </w:endnote>
  <w:endnote w:type="continuationSeparator" w:id="0">
    <w:p w14:paraId="5E71A278" w14:textId="77777777" w:rsidR="00503AAF" w:rsidRDefault="00503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4C5D" w14:textId="77777777" w:rsidR="00503AAF" w:rsidRDefault="00503AAF">
      <w:pPr>
        <w:spacing w:after="0" w:line="240" w:lineRule="auto"/>
      </w:pPr>
      <w:r>
        <w:separator/>
      </w:r>
    </w:p>
  </w:footnote>
  <w:footnote w:type="continuationSeparator" w:id="0">
    <w:p w14:paraId="60B876CB" w14:textId="77777777" w:rsidR="00503AAF" w:rsidRDefault="00503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13E7B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0474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21D9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3AAF"/>
    <w:rsid w:val="0050743B"/>
    <w:rsid w:val="0051265E"/>
    <w:rsid w:val="0051322B"/>
    <w:rsid w:val="005238FE"/>
    <w:rsid w:val="0052647B"/>
    <w:rsid w:val="005305B7"/>
    <w:rsid w:val="00547246"/>
    <w:rsid w:val="00557F2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08E8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51A4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1326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1061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DF7F0B"/>
    <w:rsid w:val="00E066C9"/>
    <w:rsid w:val="00E1001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87232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1371</Words>
  <Characters>782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18</cp:revision>
  <cp:lastPrinted>2021-01-19T12:06:00Z</cp:lastPrinted>
  <dcterms:created xsi:type="dcterms:W3CDTF">2023-08-10T10:47:00Z</dcterms:created>
  <dcterms:modified xsi:type="dcterms:W3CDTF">2026-08-28T08:43:00Z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